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23D" w:rsidRPr="007E56EA" w:rsidRDefault="0067523D" w:rsidP="00383924">
      <w:pPr>
        <w:rPr>
          <w:b/>
          <w:bCs/>
        </w:rPr>
      </w:pPr>
      <w:r w:rsidRPr="007E56EA">
        <w:rPr>
          <w:b/>
          <w:bCs/>
        </w:rPr>
        <w:t>AD  : ………………………           SOYAD :  …………………      SINIF : ………      NO : ……….</w:t>
      </w:r>
    </w:p>
    <w:p w:rsidR="0067523D" w:rsidRPr="007E56EA" w:rsidRDefault="0067523D" w:rsidP="00383924">
      <w:pPr>
        <w:rPr>
          <w:b/>
          <w:bCs/>
        </w:rPr>
      </w:pPr>
    </w:p>
    <w:p w:rsidR="0067523D" w:rsidRPr="007E56EA" w:rsidRDefault="0067523D" w:rsidP="00383924">
      <w:pPr>
        <w:rPr>
          <w:b/>
          <w:bCs/>
        </w:rPr>
      </w:pPr>
      <w:r>
        <w:rPr>
          <w:b/>
          <w:bCs/>
        </w:rPr>
        <w:t xml:space="preserve">2014 /  </w:t>
      </w:r>
      <w:bookmarkStart w:id="0" w:name="_GoBack"/>
      <w:bookmarkEnd w:id="0"/>
      <w:r w:rsidRPr="007E56EA">
        <w:rPr>
          <w:b/>
          <w:bCs/>
        </w:rPr>
        <w:t>2015 EĞİTİM ÖĞRETİM YILI  2. DÖNEM  1. TRAFİK GÜVENLİĞİ   YAZILI  SORULARI</w:t>
      </w:r>
    </w:p>
    <w:p w:rsidR="0067523D" w:rsidRPr="007E56EA" w:rsidRDefault="0067523D" w:rsidP="00383924">
      <w:hyperlink r:id="rId7" w:history="1">
        <w:r>
          <w:rPr>
            <w:rStyle w:val="Hyperlink"/>
          </w:rPr>
          <w:t>www.sorubak.com</w:t>
        </w:r>
      </w:hyperlink>
      <w:r>
        <w:t xml:space="preserve"> </w:t>
      </w:r>
      <w:r w:rsidRPr="007E56EA">
        <w:t>****************************************************************************************</w:t>
      </w:r>
    </w:p>
    <w:p w:rsidR="0067523D" w:rsidRDefault="0067523D" w:rsidP="00EC001E">
      <w:pPr>
        <w:pStyle w:val="NoSpacing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>A - Aşağıdaki bilgilerden doğru olanların başına (D), yanlış olanların başına (Y) yazınız. (2 x 10 = 20 puan )</w:t>
      </w:r>
    </w:p>
    <w:p w:rsidR="0067523D" w:rsidRPr="00EC001E" w:rsidRDefault="0067523D" w:rsidP="00EC001E">
      <w:pPr>
        <w:pStyle w:val="NoSpacing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67523D" w:rsidRPr="00EC001E" w:rsidRDefault="0067523D" w:rsidP="003F34FB">
      <w:pPr>
        <w:pStyle w:val="NoSpacing"/>
        <w:numPr>
          <w:ilvl w:val="0"/>
          <w:numId w:val="1"/>
        </w:numPr>
        <w:spacing w:line="372" w:lineRule="auto"/>
        <w:ind w:left="425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EC001E">
        <w:rPr>
          <w:rFonts w:ascii="Times New Roman" w:hAnsi="Times New Roman" w:cs="Times New Roman"/>
          <w:b/>
          <w:bCs/>
          <w:sz w:val="24"/>
          <w:szCs w:val="24"/>
        </w:rPr>
        <w:t xml:space="preserve"> (……) Trafikte en önemli şey, insan hayatıdır.</w:t>
      </w:r>
    </w:p>
    <w:p w:rsidR="0067523D" w:rsidRPr="00EC001E" w:rsidRDefault="0067523D" w:rsidP="003F34FB">
      <w:pPr>
        <w:pStyle w:val="NoSpacing"/>
        <w:numPr>
          <w:ilvl w:val="0"/>
          <w:numId w:val="1"/>
        </w:numPr>
        <w:spacing w:line="372" w:lineRule="auto"/>
        <w:ind w:left="425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EC001E">
        <w:rPr>
          <w:rFonts w:ascii="Times New Roman" w:hAnsi="Times New Roman" w:cs="Times New Roman"/>
          <w:b/>
          <w:bCs/>
          <w:sz w:val="24"/>
          <w:szCs w:val="24"/>
        </w:rPr>
        <w:t>(……) Hava koşullarına göre, sürücülerin üstlenmesi gereken sorumluluklar da değişir.</w:t>
      </w:r>
    </w:p>
    <w:p w:rsidR="0067523D" w:rsidRPr="00EC001E" w:rsidRDefault="0067523D" w:rsidP="003F34FB">
      <w:pPr>
        <w:pStyle w:val="NoSpacing"/>
        <w:numPr>
          <w:ilvl w:val="0"/>
          <w:numId w:val="1"/>
        </w:numPr>
        <w:spacing w:line="372" w:lineRule="auto"/>
        <w:ind w:left="425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EC001E">
        <w:rPr>
          <w:rFonts w:ascii="Times New Roman" w:hAnsi="Times New Roman" w:cs="Times New Roman"/>
          <w:b/>
          <w:bCs/>
          <w:sz w:val="24"/>
          <w:szCs w:val="24"/>
        </w:rPr>
        <w:t>(……) Toplu taşıma araçlarında, sürücünün sıkılmaması için onunla konuşmalıyız.</w:t>
      </w:r>
    </w:p>
    <w:p w:rsidR="0067523D" w:rsidRPr="00EC001E" w:rsidRDefault="0067523D" w:rsidP="003F34FB">
      <w:pPr>
        <w:pStyle w:val="NoSpacing"/>
        <w:numPr>
          <w:ilvl w:val="0"/>
          <w:numId w:val="1"/>
        </w:numPr>
        <w:spacing w:line="372" w:lineRule="auto"/>
        <w:ind w:left="425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EC001E">
        <w:rPr>
          <w:rFonts w:ascii="Times New Roman" w:hAnsi="Times New Roman" w:cs="Times New Roman"/>
          <w:b/>
          <w:bCs/>
          <w:sz w:val="24"/>
          <w:szCs w:val="24"/>
        </w:rPr>
        <w:t xml:space="preserve">(……) Toplu taşıma araçlarında, koltukları </w:t>
      </w:r>
      <w:r w:rsidRPr="00EC001E">
        <w:rPr>
          <w:rFonts w:ascii="Times New Roman" w:hAnsi="Times New Roman" w:cs="Times New Roman"/>
          <w:b/>
          <w:bCs/>
          <w:sz w:val="24"/>
          <w:szCs w:val="24"/>
          <w:u w:val="single"/>
        </w:rPr>
        <w:t>kirletmemeliyiz</w:t>
      </w:r>
      <w:r w:rsidRPr="00EC001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7523D" w:rsidRPr="00EC001E" w:rsidRDefault="0067523D" w:rsidP="003F34FB">
      <w:pPr>
        <w:pStyle w:val="NoSpacing"/>
        <w:numPr>
          <w:ilvl w:val="0"/>
          <w:numId w:val="1"/>
        </w:numPr>
        <w:spacing w:line="372" w:lineRule="auto"/>
        <w:ind w:left="425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EC001E">
        <w:rPr>
          <w:rFonts w:ascii="Times New Roman" w:hAnsi="Times New Roman" w:cs="Times New Roman"/>
          <w:b/>
          <w:bCs/>
          <w:sz w:val="24"/>
          <w:szCs w:val="24"/>
        </w:rPr>
        <w:t>(……) Yaya kaldırımı olmayan yollarda yürürken, cep telefonuyla mesaj yazmak tehlikelidir.</w:t>
      </w:r>
    </w:p>
    <w:p w:rsidR="0067523D" w:rsidRPr="00EC001E" w:rsidRDefault="0067523D" w:rsidP="003F34FB">
      <w:pPr>
        <w:pStyle w:val="NoSpacing"/>
        <w:numPr>
          <w:ilvl w:val="0"/>
          <w:numId w:val="1"/>
        </w:numPr>
        <w:spacing w:line="372" w:lineRule="auto"/>
        <w:ind w:left="425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EC001E">
        <w:rPr>
          <w:rFonts w:ascii="Times New Roman" w:hAnsi="Times New Roman" w:cs="Times New Roman"/>
          <w:b/>
          <w:bCs/>
          <w:sz w:val="24"/>
          <w:szCs w:val="24"/>
        </w:rPr>
        <w:t>(……) Bisikletimizin boyumuza uygun olması gerekir.</w:t>
      </w:r>
    </w:p>
    <w:p w:rsidR="0067523D" w:rsidRPr="00EC001E" w:rsidRDefault="0067523D" w:rsidP="003F34FB">
      <w:pPr>
        <w:pStyle w:val="NoSpacing"/>
        <w:numPr>
          <w:ilvl w:val="0"/>
          <w:numId w:val="1"/>
        </w:numPr>
        <w:spacing w:line="372" w:lineRule="auto"/>
        <w:ind w:left="425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EC001E">
        <w:rPr>
          <w:rFonts w:ascii="Times New Roman" w:hAnsi="Times New Roman" w:cs="Times New Roman"/>
          <w:b/>
          <w:bCs/>
          <w:sz w:val="24"/>
          <w:szCs w:val="24"/>
        </w:rPr>
        <w:t xml:space="preserve">(……) Özel araçlarımızda emniyet kemeri takmak zorunlu </w:t>
      </w:r>
      <w:r w:rsidRPr="00EC001E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</w:t>
      </w:r>
      <w:r w:rsidRPr="00EC001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7523D" w:rsidRPr="00EC001E" w:rsidRDefault="0067523D" w:rsidP="003F34FB">
      <w:pPr>
        <w:pStyle w:val="NoSpacing"/>
        <w:numPr>
          <w:ilvl w:val="0"/>
          <w:numId w:val="1"/>
        </w:numPr>
        <w:spacing w:line="372" w:lineRule="auto"/>
        <w:ind w:left="425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EC001E">
        <w:rPr>
          <w:rFonts w:ascii="Times New Roman" w:hAnsi="Times New Roman" w:cs="Times New Roman"/>
          <w:b/>
          <w:bCs/>
          <w:sz w:val="24"/>
          <w:szCs w:val="24"/>
        </w:rPr>
        <w:t>(……) Okula giderken kısa olan yolu değil, güvenli olan yolu seçmeliyiz.</w:t>
      </w:r>
    </w:p>
    <w:p w:rsidR="0067523D" w:rsidRPr="00EC001E" w:rsidRDefault="0067523D" w:rsidP="003F34FB">
      <w:pPr>
        <w:pStyle w:val="NoSpacing"/>
        <w:numPr>
          <w:ilvl w:val="0"/>
          <w:numId w:val="1"/>
        </w:numPr>
        <w:spacing w:line="372" w:lineRule="auto"/>
        <w:ind w:left="425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EC001E">
        <w:rPr>
          <w:rFonts w:ascii="Times New Roman" w:hAnsi="Times New Roman" w:cs="Times New Roman"/>
          <w:b/>
          <w:bCs/>
          <w:sz w:val="24"/>
          <w:szCs w:val="24"/>
        </w:rPr>
        <w:t>(……) Buzlu ve karlı yollarda araçların kayma tehlikesi yoktur.</w:t>
      </w:r>
    </w:p>
    <w:p w:rsidR="0067523D" w:rsidRPr="00EC001E" w:rsidRDefault="0067523D" w:rsidP="003F34FB">
      <w:pPr>
        <w:pStyle w:val="NoSpacing"/>
        <w:numPr>
          <w:ilvl w:val="0"/>
          <w:numId w:val="1"/>
        </w:numPr>
        <w:spacing w:line="372" w:lineRule="auto"/>
        <w:ind w:left="425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EC001E">
        <w:rPr>
          <w:rFonts w:ascii="Times New Roman" w:hAnsi="Times New Roman" w:cs="Times New Roman"/>
          <w:b/>
          <w:bCs/>
          <w:sz w:val="24"/>
          <w:szCs w:val="24"/>
        </w:rPr>
        <w:t>(……) On yaşından küçük çocuklar arabada çocuk güvenlik koltuğuna oturmalıdır.</w:t>
      </w:r>
    </w:p>
    <w:p w:rsidR="0067523D" w:rsidRPr="007E56EA" w:rsidRDefault="0067523D" w:rsidP="004C20E1">
      <w:pPr>
        <w:spacing w:line="255" w:lineRule="atLeast"/>
        <w:rPr>
          <w:b/>
          <w:bCs/>
        </w:rPr>
      </w:pPr>
      <w:r w:rsidRPr="007E56EA">
        <w:rPr>
          <w:b/>
          <w:bCs/>
        </w:rPr>
        <w:t>********************************************************************</w:t>
      </w:r>
      <w:r>
        <w:rPr>
          <w:b/>
          <w:bCs/>
        </w:rPr>
        <w:t>************************</w:t>
      </w:r>
    </w:p>
    <w:p w:rsidR="0067523D" w:rsidRPr="007E56EA" w:rsidRDefault="0067523D" w:rsidP="004C20E1">
      <w:pPr>
        <w:spacing w:line="255" w:lineRule="atLeast"/>
        <w:rPr>
          <w:b/>
          <w:bCs/>
          <w:spacing w:val="4"/>
        </w:rPr>
      </w:pPr>
      <w:r w:rsidRPr="007E56EA">
        <w:rPr>
          <w:b/>
          <w:bCs/>
        </w:rPr>
        <w:t xml:space="preserve">1. Kazada yaralanan biri için </w:t>
      </w:r>
      <w:r w:rsidRPr="007E56EA">
        <w:rPr>
          <w:b/>
          <w:bCs/>
          <w:u w:val="single"/>
        </w:rPr>
        <w:t xml:space="preserve">öncelikli </w:t>
      </w:r>
      <w:r w:rsidRPr="007E56EA">
        <w:rPr>
          <w:b/>
          <w:bCs/>
        </w:rPr>
        <w:t xml:space="preserve">olarak aşağıdakilerden hangisi yapılmalıdır? </w:t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</w:p>
    <w:p w:rsidR="0067523D" w:rsidRPr="007E56EA" w:rsidRDefault="0067523D" w:rsidP="004C20E1">
      <w:pPr>
        <w:rPr>
          <w:b/>
          <w:bCs/>
        </w:rPr>
      </w:pPr>
      <w:r w:rsidRPr="007E56EA">
        <w:rPr>
          <w:b/>
          <w:bCs/>
        </w:rPr>
        <w:t xml:space="preserve">   A) Kazazedenin ailesine haber verilmelidir.</w:t>
      </w:r>
    </w:p>
    <w:p w:rsidR="0067523D" w:rsidRPr="007E56EA" w:rsidRDefault="0067523D" w:rsidP="004C20E1">
      <w:pPr>
        <w:rPr>
          <w:b/>
          <w:bCs/>
        </w:rPr>
      </w:pPr>
      <w:r w:rsidRPr="007E56EA">
        <w:rPr>
          <w:b/>
          <w:bCs/>
        </w:rPr>
        <w:t xml:space="preserve">   B) Kazazede en yakın sağlık kuruluşuna götürülmelidir.</w:t>
      </w:r>
    </w:p>
    <w:p w:rsidR="0067523D" w:rsidRPr="007E56EA" w:rsidRDefault="0067523D" w:rsidP="004C20E1">
      <w:pPr>
        <w:rPr>
          <w:b/>
          <w:bCs/>
        </w:rPr>
      </w:pPr>
      <w:r w:rsidRPr="007E56EA">
        <w:rPr>
          <w:b/>
          <w:bCs/>
        </w:rPr>
        <w:t xml:space="preserve">   C) 112 Acil Yardım Merkezine telefon edilmelidir.</w:t>
      </w:r>
    </w:p>
    <w:p w:rsidR="0067523D" w:rsidRPr="007E56EA" w:rsidRDefault="0067523D" w:rsidP="004C20E1">
      <w:pPr>
        <w:rPr>
          <w:b/>
          <w:bCs/>
        </w:rPr>
      </w:pPr>
      <w:r w:rsidRPr="007E56EA">
        <w:rPr>
          <w:b/>
          <w:bCs/>
        </w:rPr>
        <w:t xml:space="preserve">   D) Trafik polisine haber verilmelidir.</w:t>
      </w:r>
    </w:p>
    <w:p w:rsidR="0067523D" w:rsidRPr="007E56EA" w:rsidRDefault="0067523D" w:rsidP="004C20E1">
      <w:pPr>
        <w:rPr>
          <w:b/>
          <w:bCs/>
        </w:rPr>
      </w:pPr>
    </w:p>
    <w:p w:rsidR="0067523D" w:rsidRPr="007E56EA" w:rsidRDefault="0067523D" w:rsidP="004C20E1">
      <w:pPr>
        <w:autoSpaceDE w:val="0"/>
        <w:autoSpaceDN w:val="0"/>
        <w:adjustRightInd w:val="0"/>
        <w:rPr>
          <w:rFonts w:eastAsia="VAGRoundedYeni"/>
          <w:b/>
          <w:bCs/>
        </w:rPr>
      </w:pPr>
      <w:r w:rsidRPr="007E56EA">
        <w:rPr>
          <w:b/>
          <w:bCs/>
        </w:rPr>
        <w:t xml:space="preserve">2. </w:t>
      </w:r>
      <w:r w:rsidRPr="007E56EA">
        <w:rPr>
          <w:rFonts w:eastAsia="VAGRoundedYeni"/>
          <w:b/>
          <w:bCs/>
        </w:rPr>
        <w:t>İlk yardımın amacı aşağıdakilerden hangisidir?</w:t>
      </w:r>
      <w:r w:rsidRPr="007E56EA">
        <w:rPr>
          <w:rFonts w:eastAsia="VAGRoundedYeni"/>
          <w:b/>
          <w:bCs/>
        </w:rPr>
        <w:tab/>
      </w:r>
    </w:p>
    <w:p w:rsidR="0067523D" w:rsidRPr="007E56EA" w:rsidRDefault="0067523D" w:rsidP="000F759D">
      <w:pPr>
        <w:autoSpaceDE w:val="0"/>
        <w:autoSpaceDN w:val="0"/>
        <w:adjustRightInd w:val="0"/>
        <w:rPr>
          <w:rFonts w:eastAsia="VAGRoundedYeni"/>
          <w:b/>
          <w:bCs/>
        </w:rPr>
      </w:pPr>
      <w:r w:rsidRPr="007E56EA">
        <w:rPr>
          <w:rFonts w:eastAsia="VAGRoundedYeni-Bold"/>
          <w:b/>
          <w:bCs/>
        </w:rPr>
        <w:t xml:space="preserve">A) </w:t>
      </w:r>
      <w:r w:rsidRPr="007E56EA">
        <w:rPr>
          <w:rFonts w:eastAsia="VAGRoundedYeni"/>
          <w:b/>
          <w:bCs/>
        </w:rPr>
        <w:t xml:space="preserve">Tedavi etmek        </w:t>
      </w:r>
      <w:r w:rsidRPr="007E56EA">
        <w:rPr>
          <w:rFonts w:eastAsia="VAGRoundedYeni-Bold"/>
          <w:b/>
          <w:bCs/>
        </w:rPr>
        <w:t xml:space="preserve">B) </w:t>
      </w:r>
      <w:r w:rsidRPr="007E56EA">
        <w:rPr>
          <w:rFonts w:eastAsia="VAGRoundedYeni"/>
          <w:b/>
          <w:bCs/>
        </w:rPr>
        <w:t xml:space="preserve">Hayat kurtarmak             </w:t>
      </w:r>
      <w:r w:rsidRPr="007E56EA">
        <w:rPr>
          <w:rFonts w:eastAsia="VAGRoundedYeni-Bold"/>
          <w:b/>
          <w:bCs/>
        </w:rPr>
        <w:t xml:space="preserve">C) </w:t>
      </w:r>
      <w:r w:rsidRPr="007E56EA">
        <w:rPr>
          <w:rFonts w:eastAsia="VAGRoundedYeni"/>
          <w:b/>
          <w:bCs/>
        </w:rPr>
        <w:t xml:space="preserve">Muayene etmek      </w:t>
      </w:r>
      <w:r w:rsidRPr="007E56EA">
        <w:rPr>
          <w:rFonts w:eastAsia="VAGRoundedYeni-Bold"/>
          <w:b/>
          <w:bCs/>
        </w:rPr>
        <w:t xml:space="preserve">D) </w:t>
      </w:r>
      <w:r w:rsidRPr="007E56EA">
        <w:rPr>
          <w:rFonts w:eastAsia="VAGRoundedYeni"/>
          <w:b/>
          <w:bCs/>
        </w:rPr>
        <w:t>Bozulan aracı tamir etmek</w:t>
      </w:r>
    </w:p>
    <w:p w:rsidR="0067523D" w:rsidRPr="007E56EA" w:rsidRDefault="0067523D" w:rsidP="004C20E1">
      <w:pPr>
        <w:rPr>
          <w:b/>
          <w:bCs/>
        </w:rPr>
      </w:pPr>
    </w:p>
    <w:p w:rsidR="0067523D" w:rsidRPr="007E56EA" w:rsidRDefault="0067523D" w:rsidP="004C20E1">
      <w:pPr>
        <w:rPr>
          <w:b/>
          <w:bCs/>
        </w:rPr>
      </w:pPr>
      <w:r w:rsidRPr="007E56EA">
        <w:rPr>
          <w:b/>
          <w:bCs/>
        </w:rPr>
        <w:t xml:space="preserve">3. Aşağıdakilerden hangisi ilk yardım çantası bulunması gerekenlerden birisi </w:t>
      </w:r>
      <w:r w:rsidRPr="007E56EA">
        <w:rPr>
          <w:b/>
          <w:bCs/>
          <w:u w:val="single"/>
        </w:rPr>
        <w:t>değildir?</w:t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</w:p>
    <w:p w:rsidR="0067523D" w:rsidRPr="007E56EA" w:rsidRDefault="0067523D" w:rsidP="004C20E1">
      <w:pPr>
        <w:rPr>
          <w:b/>
          <w:bCs/>
        </w:rPr>
      </w:pPr>
      <w:r w:rsidRPr="007E56EA">
        <w:rPr>
          <w:b/>
          <w:bCs/>
        </w:rPr>
        <w:t xml:space="preserve">    A) makas                      B) sargı bezi                       C) yara bandı                    D) takoz </w:t>
      </w:r>
    </w:p>
    <w:p w:rsidR="0067523D" w:rsidRPr="007E56EA" w:rsidRDefault="0067523D" w:rsidP="004C20E1">
      <w:pPr>
        <w:rPr>
          <w:b/>
          <w:bCs/>
        </w:rPr>
      </w:pPr>
    </w:p>
    <w:p w:rsidR="0067523D" w:rsidRPr="007E56EA" w:rsidRDefault="0067523D" w:rsidP="004C20E1">
      <w:pPr>
        <w:autoSpaceDE w:val="0"/>
        <w:autoSpaceDN w:val="0"/>
        <w:adjustRightInd w:val="0"/>
        <w:rPr>
          <w:b/>
          <w:bCs/>
          <w:u w:val="single"/>
        </w:rPr>
      </w:pPr>
      <w:r w:rsidRPr="007E56EA">
        <w:rPr>
          <w:b/>
          <w:bCs/>
        </w:rPr>
        <w:t xml:space="preserve">4. Aşağıdakilerden hangisi gece yürüyüşlerinde fark edilebilmek için alınması gereken önlemlerden </w:t>
      </w:r>
      <w:r w:rsidRPr="007E56EA">
        <w:rPr>
          <w:b/>
          <w:bCs/>
          <w:u w:val="single"/>
        </w:rPr>
        <w:t>değildir?</w:t>
      </w:r>
    </w:p>
    <w:p w:rsidR="0067523D" w:rsidRPr="007E56EA" w:rsidRDefault="0067523D" w:rsidP="004C20E1">
      <w:pPr>
        <w:autoSpaceDE w:val="0"/>
        <w:autoSpaceDN w:val="0"/>
        <w:adjustRightInd w:val="0"/>
        <w:rPr>
          <w:b/>
          <w:bCs/>
        </w:rPr>
      </w:pP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</w:p>
    <w:p w:rsidR="0067523D" w:rsidRPr="007E56EA" w:rsidRDefault="0067523D" w:rsidP="004C20E1">
      <w:pPr>
        <w:autoSpaceDE w:val="0"/>
        <w:autoSpaceDN w:val="0"/>
        <w:adjustRightInd w:val="0"/>
        <w:rPr>
          <w:b/>
          <w:bCs/>
        </w:rPr>
      </w:pPr>
      <w:r w:rsidRPr="007E56EA">
        <w:rPr>
          <w:b/>
          <w:bCs/>
        </w:rPr>
        <w:t xml:space="preserve">    A)Açık renkli kıyafetler giymek.                                B) El feneri taşımak.</w:t>
      </w:r>
    </w:p>
    <w:p w:rsidR="0067523D" w:rsidRPr="007E56EA" w:rsidRDefault="0067523D" w:rsidP="004C20E1">
      <w:pPr>
        <w:autoSpaceDE w:val="0"/>
        <w:autoSpaceDN w:val="0"/>
        <w:adjustRightInd w:val="0"/>
        <w:rPr>
          <w:b/>
          <w:bCs/>
        </w:rPr>
      </w:pPr>
      <w:r w:rsidRPr="007E56EA">
        <w:rPr>
          <w:b/>
          <w:bCs/>
        </w:rPr>
        <w:t xml:space="preserve">    C)Kalın ve koyu renkli kıyafetler giymek .                     D) Yansıtıcı özelliği olan kıyafetler giymek.</w:t>
      </w:r>
    </w:p>
    <w:p w:rsidR="0067523D" w:rsidRPr="007E56EA" w:rsidRDefault="0067523D" w:rsidP="004C20E1">
      <w:pPr>
        <w:rPr>
          <w:b/>
          <w:bCs/>
        </w:rPr>
      </w:pPr>
    </w:p>
    <w:p w:rsidR="0067523D" w:rsidRPr="007E56EA" w:rsidRDefault="0067523D" w:rsidP="004C20E1">
      <w:pPr>
        <w:rPr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yaya geçidi" style="position:absolute;margin-left:.45pt;margin-top:2.55pt;width:68.25pt;height:68.25pt;z-index:-251658240;visibility:visible">
            <v:imagedata r:id="rId8" o:title=""/>
          </v:shape>
        </w:pict>
      </w:r>
      <w:r w:rsidRPr="007E56EA">
        <w:rPr>
          <w:b/>
          <w:bCs/>
        </w:rPr>
        <w:t>5.                 Yandaki trafik levhasının anlamı aşağıdakilerden hangisidir?</w:t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</w:p>
    <w:p w:rsidR="0067523D" w:rsidRPr="007E56EA" w:rsidRDefault="0067523D" w:rsidP="004C20E1">
      <w:pPr>
        <w:rPr>
          <w:b/>
          <w:bCs/>
        </w:rPr>
      </w:pPr>
      <w:r w:rsidRPr="007E56EA">
        <w:rPr>
          <w:b/>
          <w:bCs/>
        </w:rPr>
        <w:tab/>
      </w:r>
      <w:r w:rsidRPr="007E56EA">
        <w:rPr>
          <w:b/>
          <w:bCs/>
        </w:rPr>
        <w:tab/>
      </w:r>
    </w:p>
    <w:p w:rsidR="0067523D" w:rsidRPr="007E56EA" w:rsidRDefault="0067523D" w:rsidP="004C20E1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ab/>
        <w:t>A) Alt geçit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ab/>
        <w:t>B) Üst geçit              C) Yaya geçidi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D) Okul geçidi</w:t>
      </w:r>
    </w:p>
    <w:p w:rsidR="0067523D" w:rsidRPr="007E56EA" w:rsidRDefault="0067523D" w:rsidP="004C20E1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67523D" w:rsidRPr="007E56EA" w:rsidRDefault="0067523D" w:rsidP="004C20E1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67523D" w:rsidRPr="007E56EA" w:rsidRDefault="0067523D" w:rsidP="004C20E1">
      <w:pPr>
        <w:shd w:val="clear" w:color="auto" w:fill="FFFFFF"/>
        <w:rPr>
          <w:b/>
          <w:bCs/>
        </w:rPr>
      </w:pPr>
    </w:p>
    <w:p w:rsidR="0067523D" w:rsidRPr="007E56EA" w:rsidRDefault="0067523D" w:rsidP="004C20E1">
      <w:pPr>
        <w:shd w:val="clear" w:color="auto" w:fill="FFFFFF"/>
        <w:rPr>
          <w:b/>
          <w:bCs/>
        </w:rPr>
      </w:pPr>
      <w:r w:rsidRPr="007E56EA">
        <w:rPr>
          <w:b/>
          <w:bCs/>
        </w:rPr>
        <w:t xml:space="preserve">6. Trafiği düzenlemekle görevli kişi kimdir? </w:t>
      </w:r>
      <w:r w:rsidRPr="007E56EA">
        <w:rPr>
          <w:b/>
          <w:bCs/>
        </w:rPr>
        <w:tab/>
      </w:r>
    </w:p>
    <w:p w:rsidR="0067523D" w:rsidRPr="007E56EA" w:rsidRDefault="0067523D" w:rsidP="004C20E1">
      <w:pPr>
        <w:shd w:val="clear" w:color="auto" w:fill="FFFFFF"/>
        <w:rPr>
          <w:b/>
          <w:bCs/>
        </w:rPr>
      </w:pPr>
    </w:p>
    <w:p w:rsidR="0067523D" w:rsidRPr="007E56EA" w:rsidRDefault="0067523D" w:rsidP="004C20E1">
      <w:pPr>
        <w:shd w:val="clear" w:color="auto" w:fill="FFFFFF"/>
        <w:rPr>
          <w:b/>
          <w:bCs/>
        </w:rPr>
      </w:pPr>
      <w:r w:rsidRPr="007E56EA">
        <w:rPr>
          <w:b/>
          <w:bCs/>
        </w:rPr>
        <w:t xml:space="preserve">A) Yayalar               </w:t>
      </w:r>
      <w:r w:rsidRPr="007E56EA">
        <w:rPr>
          <w:b/>
          <w:bCs/>
        </w:rPr>
        <w:tab/>
        <w:t>B) Sürücüler                     C) Trafik Polisi                        D) Polis</w:t>
      </w:r>
    </w:p>
    <w:p w:rsidR="0067523D" w:rsidRPr="007E56EA" w:rsidRDefault="0067523D" w:rsidP="004C20E1">
      <w:pPr>
        <w:rPr>
          <w:b/>
          <w:bCs/>
        </w:rPr>
      </w:pPr>
    </w:p>
    <w:p w:rsidR="0067523D" w:rsidRPr="007E56EA" w:rsidRDefault="0067523D" w:rsidP="00021E27">
      <w:pPr>
        <w:rPr>
          <w:b/>
          <w:bCs/>
        </w:rPr>
      </w:pPr>
      <w:r w:rsidRPr="007E56EA">
        <w:rPr>
          <w:b/>
          <w:bCs/>
        </w:rPr>
        <w:t xml:space="preserve">7. Aşağıdakilerden hangisi insanlardan kaynaklanan trafik kazası nedenlerinden </w:t>
      </w:r>
      <w:r w:rsidRPr="007E56EA">
        <w:rPr>
          <w:b/>
          <w:bCs/>
          <w:u w:val="single"/>
        </w:rPr>
        <w:t>değildir?</w:t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</w:p>
    <w:p w:rsidR="0067523D" w:rsidRPr="007E56EA" w:rsidRDefault="0067523D" w:rsidP="00021E27">
      <w:pPr>
        <w:rPr>
          <w:b/>
          <w:bCs/>
        </w:rPr>
      </w:pPr>
    </w:p>
    <w:p w:rsidR="0067523D" w:rsidRPr="007E56EA" w:rsidRDefault="0067523D" w:rsidP="00021E27">
      <w:pPr>
        <w:rPr>
          <w:b/>
          <w:bCs/>
        </w:rPr>
      </w:pPr>
      <w:r w:rsidRPr="007E56EA">
        <w:rPr>
          <w:b/>
          <w:bCs/>
        </w:rPr>
        <w:t>A) Sis                        B) Alkol                     C) Uykusuzluk                        D) Dikkatsizlik</w:t>
      </w:r>
    </w:p>
    <w:p w:rsidR="0067523D" w:rsidRPr="00667380" w:rsidRDefault="0067523D" w:rsidP="00021E2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67523D" w:rsidRDefault="0067523D" w:rsidP="00021E27">
      <w:pPr>
        <w:rPr>
          <w:b/>
          <w:bCs/>
        </w:rPr>
      </w:pPr>
    </w:p>
    <w:p w:rsidR="0067523D" w:rsidRPr="007E56EA" w:rsidRDefault="0067523D" w:rsidP="00021E27">
      <w:pPr>
        <w:rPr>
          <w:b/>
          <w:bCs/>
        </w:rPr>
      </w:pPr>
      <w:r w:rsidRPr="007E56EA">
        <w:rPr>
          <w:b/>
          <w:bCs/>
        </w:rPr>
        <w:t xml:space="preserve">8. İnsan, hayvan ve araçların karayolu üzerindeki hal ve hareketlerine ne denir?  </w:t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</w:p>
    <w:p w:rsidR="0067523D" w:rsidRPr="007E56EA" w:rsidRDefault="0067523D" w:rsidP="00021E27">
      <w:pPr>
        <w:rPr>
          <w:b/>
          <w:bCs/>
        </w:rPr>
      </w:pPr>
    </w:p>
    <w:p w:rsidR="0067523D" w:rsidRPr="007E56EA" w:rsidRDefault="0067523D" w:rsidP="00021E27">
      <w:pPr>
        <w:rPr>
          <w:b/>
          <w:bCs/>
        </w:rPr>
      </w:pPr>
      <w:r w:rsidRPr="007E56EA">
        <w:rPr>
          <w:b/>
          <w:bCs/>
        </w:rPr>
        <w:t>A) Karayolu</w:t>
      </w:r>
      <w:r w:rsidRPr="007E56EA">
        <w:rPr>
          <w:b/>
          <w:bCs/>
        </w:rPr>
        <w:tab/>
        <w:t xml:space="preserve">                     B) ulaşım                 C) Taşıt yolu                     D) Trafik</w:t>
      </w:r>
    </w:p>
    <w:p w:rsidR="0067523D" w:rsidRPr="007E56EA" w:rsidRDefault="0067523D" w:rsidP="00021E27">
      <w:pPr>
        <w:rPr>
          <w:b/>
          <w:bCs/>
        </w:rPr>
      </w:pPr>
    </w:p>
    <w:p w:rsidR="0067523D" w:rsidRPr="007E56EA" w:rsidRDefault="0067523D" w:rsidP="002747B7">
      <w:pPr>
        <w:rPr>
          <w:b/>
          <w:bCs/>
        </w:rPr>
      </w:pPr>
      <w:r w:rsidRPr="007E56EA">
        <w:rPr>
          <w:b/>
          <w:bCs/>
        </w:rPr>
        <w:t>9-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85"/>
        <w:gridCol w:w="425"/>
        <w:gridCol w:w="1517"/>
        <w:gridCol w:w="467"/>
        <w:gridCol w:w="2127"/>
      </w:tblGrid>
      <w:tr w:rsidR="0067523D" w:rsidRPr="007E56EA">
        <w:tc>
          <w:tcPr>
            <w:tcW w:w="1985" w:type="dxa"/>
            <w:shd w:val="clear" w:color="auto" w:fill="FDE9D9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Kamyon</w:t>
            </w:r>
          </w:p>
        </w:tc>
        <w:tc>
          <w:tcPr>
            <w:tcW w:w="425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1</w:t>
            </w:r>
          </w:p>
        </w:tc>
        <w:tc>
          <w:tcPr>
            <w:tcW w:w="1517" w:type="dxa"/>
            <w:vMerge w:val="restart"/>
            <w:tcBorders>
              <w:top w:val="nil"/>
              <w:bottom w:val="nil"/>
            </w:tcBorders>
          </w:tcPr>
          <w:p w:rsidR="0067523D" w:rsidRPr="00C36D46" w:rsidRDefault="0067523D" w:rsidP="00F91CE8">
            <w:pPr>
              <w:rPr>
                <w:b/>
                <w:bCs/>
              </w:rPr>
            </w:pPr>
          </w:p>
        </w:tc>
        <w:tc>
          <w:tcPr>
            <w:tcW w:w="467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a</w:t>
            </w:r>
          </w:p>
        </w:tc>
        <w:tc>
          <w:tcPr>
            <w:tcW w:w="2127" w:type="dxa"/>
            <w:shd w:val="clear" w:color="auto" w:fill="EAF1DD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Demir yolu</w:t>
            </w:r>
          </w:p>
        </w:tc>
      </w:tr>
      <w:tr w:rsidR="0067523D" w:rsidRPr="007E56EA">
        <w:tc>
          <w:tcPr>
            <w:tcW w:w="1985" w:type="dxa"/>
            <w:shd w:val="clear" w:color="auto" w:fill="FDE9D9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Helikopter</w:t>
            </w:r>
          </w:p>
        </w:tc>
        <w:tc>
          <w:tcPr>
            <w:tcW w:w="425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 xml:space="preserve">2 </w:t>
            </w:r>
          </w:p>
        </w:tc>
        <w:tc>
          <w:tcPr>
            <w:tcW w:w="1517" w:type="dxa"/>
            <w:vMerge/>
            <w:tcBorders>
              <w:bottom w:val="nil"/>
            </w:tcBorders>
          </w:tcPr>
          <w:p w:rsidR="0067523D" w:rsidRPr="00C36D46" w:rsidRDefault="0067523D" w:rsidP="00F91CE8">
            <w:pPr>
              <w:rPr>
                <w:b/>
                <w:bCs/>
              </w:rPr>
            </w:pPr>
          </w:p>
        </w:tc>
        <w:tc>
          <w:tcPr>
            <w:tcW w:w="467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b</w:t>
            </w:r>
          </w:p>
        </w:tc>
        <w:tc>
          <w:tcPr>
            <w:tcW w:w="2127" w:type="dxa"/>
            <w:shd w:val="clear" w:color="auto" w:fill="EAF1DD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Hava yolu</w:t>
            </w:r>
          </w:p>
        </w:tc>
      </w:tr>
      <w:tr w:rsidR="0067523D" w:rsidRPr="007E56EA">
        <w:tc>
          <w:tcPr>
            <w:tcW w:w="1985" w:type="dxa"/>
            <w:shd w:val="clear" w:color="auto" w:fill="FDE9D9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Gemi</w:t>
            </w:r>
          </w:p>
        </w:tc>
        <w:tc>
          <w:tcPr>
            <w:tcW w:w="425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3</w:t>
            </w:r>
          </w:p>
        </w:tc>
        <w:tc>
          <w:tcPr>
            <w:tcW w:w="1517" w:type="dxa"/>
            <w:vMerge/>
            <w:tcBorders>
              <w:bottom w:val="nil"/>
            </w:tcBorders>
          </w:tcPr>
          <w:p w:rsidR="0067523D" w:rsidRPr="00C36D46" w:rsidRDefault="0067523D" w:rsidP="00F91CE8">
            <w:pPr>
              <w:rPr>
                <w:b/>
                <w:bCs/>
              </w:rPr>
            </w:pPr>
          </w:p>
        </w:tc>
        <w:tc>
          <w:tcPr>
            <w:tcW w:w="467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c</w:t>
            </w:r>
          </w:p>
        </w:tc>
        <w:tc>
          <w:tcPr>
            <w:tcW w:w="2127" w:type="dxa"/>
            <w:shd w:val="clear" w:color="auto" w:fill="EAF1DD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Kara yolu</w:t>
            </w:r>
          </w:p>
        </w:tc>
      </w:tr>
      <w:tr w:rsidR="0067523D" w:rsidRPr="007E56EA">
        <w:tc>
          <w:tcPr>
            <w:tcW w:w="1985" w:type="dxa"/>
            <w:shd w:val="clear" w:color="auto" w:fill="FDE9D9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Tren</w:t>
            </w:r>
          </w:p>
        </w:tc>
        <w:tc>
          <w:tcPr>
            <w:tcW w:w="425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4</w:t>
            </w:r>
          </w:p>
        </w:tc>
        <w:tc>
          <w:tcPr>
            <w:tcW w:w="1517" w:type="dxa"/>
            <w:vMerge/>
            <w:tcBorders>
              <w:bottom w:val="nil"/>
            </w:tcBorders>
          </w:tcPr>
          <w:p w:rsidR="0067523D" w:rsidRPr="00C36D46" w:rsidRDefault="0067523D" w:rsidP="00F91CE8">
            <w:pPr>
              <w:rPr>
                <w:b/>
                <w:bCs/>
              </w:rPr>
            </w:pPr>
          </w:p>
        </w:tc>
        <w:tc>
          <w:tcPr>
            <w:tcW w:w="467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d</w:t>
            </w:r>
          </w:p>
        </w:tc>
        <w:tc>
          <w:tcPr>
            <w:tcW w:w="2127" w:type="dxa"/>
            <w:shd w:val="clear" w:color="auto" w:fill="EAF1DD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>Deniz yolu</w:t>
            </w:r>
          </w:p>
        </w:tc>
      </w:tr>
    </w:tbl>
    <w:p w:rsidR="0067523D" w:rsidRPr="007E56EA" w:rsidRDefault="0067523D" w:rsidP="002747B7">
      <w:pPr>
        <w:rPr>
          <w:b/>
          <w:bCs/>
        </w:rPr>
      </w:pPr>
    </w:p>
    <w:p w:rsidR="0067523D" w:rsidRPr="007E56EA" w:rsidRDefault="0067523D" w:rsidP="002747B7">
      <w:pPr>
        <w:rPr>
          <w:b/>
          <w:bCs/>
        </w:rPr>
      </w:pPr>
      <w:r w:rsidRPr="007E56EA">
        <w:rPr>
          <w:b/>
          <w:bCs/>
        </w:rPr>
        <w:t>Yukarıdaki tabloda ulaşım araçları ile ulaşım yollarının doğru eşleştirmesi hangi seçenekte verilmiştir?</w:t>
      </w:r>
    </w:p>
    <w:p w:rsidR="0067523D" w:rsidRPr="007E56EA" w:rsidRDefault="0067523D" w:rsidP="002747B7">
      <w:pPr>
        <w:rPr>
          <w:b/>
          <w:bCs/>
        </w:rPr>
      </w:pPr>
    </w:p>
    <w:p w:rsidR="0067523D" w:rsidRPr="007E56EA" w:rsidRDefault="0067523D" w:rsidP="002747B7">
      <w:pPr>
        <w:rPr>
          <w:b/>
          <w:bCs/>
        </w:rPr>
      </w:pPr>
      <w:r>
        <w:rPr>
          <w:b/>
          <w:bCs/>
        </w:rPr>
        <w:t xml:space="preserve">    </w:t>
      </w:r>
      <w:r w:rsidRPr="007E56EA">
        <w:rPr>
          <w:b/>
          <w:bCs/>
        </w:rPr>
        <w:t xml:space="preserve">A)  1-a ,  2-b , 3-c , 4- d                                  B)  1-b , 2-d , 3-a , 4-c   </w:t>
      </w:r>
    </w:p>
    <w:p w:rsidR="0067523D" w:rsidRPr="007E56EA" w:rsidRDefault="0067523D" w:rsidP="002747B7">
      <w:pPr>
        <w:rPr>
          <w:b/>
          <w:bCs/>
        </w:rPr>
      </w:pPr>
      <w:r>
        <w:rPr>
          <w:b/>
          <w:bCs/>
        </w:rPr>
        <w:t xml:space="preserve">    </w:t>
      </w:r>
      <w:r w:rsidRPr="007E56EA">
        <w:rPr>
          <w:b/>
          <w:bCs/>
        </w:rPr>
        <w:t>C)  1-c  , 2-b , 3-d , 4-a                                   D)  1-d , 2-b , 3-a , 4-c</w:t>
      </w:r>
    </w:p>
    <w:p w:rsidR="0067523D" w:rsidRPr="007E56EA" w:rsidRDefault="0067523D" w:rsidP="002747B7">
      <w:pPr>
        <w:rPr>
          <w:b/>
          <w:bCs/>
        </w:rPr>
      </w:pPr>
    </w:p>
    <w:p w:rsidR="0067523D" w:rsidRPr="007E56EA" w:rsidRDefault="0067523D" w:rsidP="002747B7">
      <w:pPr>
        <w:rPr>
          <w:b/>
          <w:bCs/>
        </w:rPr>
      </w:pPr>
      <w:r w:rsidRPr="007E56EA">
        <w:rPr>
          <w:b/>
          <w:bCs/>
        </w:rPr>
        <w:t>10-Aşağıdaki işaretlerden hangisi ‘’ Okul Geçidi ‘’ levhasıdır?</w:t>
      </w:r>
    </w:p>
    <w:p w:rsidR="0067523D" w:rsidRPr="007E56EA" w:rsidRDefault="0067523D" w:rsidP="002747B7">
      <w:pPr>
        <w:rPr>
          <w:b/>
          <w:bCs/>
        </w:rPr>
      </w:pPr>
    </w:p>
    <w:tbl>
      <w:tblPr>
        <w:tblW w:w="0" w:type="auto"/>
        <w:tblInd w:w="-106" w:type="dxa"/>
        <w:tblLook w:val="00A0"/>
      </w:tblPr>
      <w:tblGrid>
        <w:gridCol w:w="1977"/>
        <w:gridCol w:w="1977"/>
        <w:gridCol w:w="1824"/>
        <w:gridCol w:w="1843"/>
      </w:tblGrid>
      <w:tr w:rsidR="0067523D" w:rsidRPr="007E56EA">
        <w:tc>
          <w:tcPr>
            <w:tcW w:w="1977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 xml:space="preserve">           A)</w:t>
            </w:r>
          </w:p>
        </w:tc>
        <w:tc>
          <w:tcPr>
            <w:tcW w:w="1977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 xml:space="preserve">          B)</w:t>
            </w:r>
          </w:p>
        </w:tc>
        <w:tc>
          <w:tcPr>
            <w:tcW w:w="1824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 xml:space="preserve">          C)</w:t>
            </w:r>
          </w:p>
        </w:tc>
        <w:tc>
          <w:tcPr>
            <w:tcW w:w="1843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C36D46">
              <w:rPr>
                <w:b/>
                <w:bCs/>
              </w:rPr>
              <w:t xml:space="preserve">         D)</w:t>
            </w:r>
          </w:p>
        </w:tc>
      </w:tr>
      <w:tr w:rsidR="0067523D" w:rsidRPr="007E56EA">
        <w:tc>
          <w:tcPr>
            <w:tcW w:w="1977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DF6861">
              <w:rPr>
                <w:b/>
                <w:bCs/>
                <w:noProof/>
              </w:rPr>
              <w:pict>
                <v:shape id="Resim 28" o:spid="_x0000_i1025" type="#_x0000_t75" alt="http://www.bilgiufku.com/wp-content/uploads/Okul-Ge%C3%A7idi.jpg" style="width:72.75pt;height:56.25pt;visibility:visible">
                  <v:imagedata r:id="rId9" o:title=""/>
                </v:shape>
              </w:pict>
            </w:r>
          </w:p>
        </w:tc>
        <w:tc>
          <w:tcPr>
            <w:tcW w:w="1977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DF6861">
              <w:rPr>
                <w:b/>
                <w:bCs/>
                <w:noProof/>
              </w:rPr>
              <w:pict>
                <v:shape id="Resim 31" o:spid="_x0000_i1026" type="#_x0000_t75" alt="http://img715.imageshack.us/img715/4515/yayagecidilevhasi.jpg" style="width:74.25pt;height:50.25pt;visibility:visible">
                  <v:imagedata r:id="rId8" o:title=""/>
                </v:shape>
              </w:pict>
            </w:r>
          </w:p>
        </w:tc>
        <w:tc>
          <w:tcPr>
            <w:tcW w:w="1824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DF6861">
              <w:rPr>
                <w:b/>
                <w:bCs/>
                <w:noProof/>
              </w:rPr>
              <w:pict>
                <v:shape id="Resim 25" o:spid="_x0000_i1027" type="#_x0000_t75" alt="http://img10.imageshack.us/img10/6165/ikltrafikaretcihazlar.jpg" style="width:59.25pt;height:53.25pt;visibility:visible">
                  <v:imagedata r:id="rId10" o:title=""/>
                </v:shape>
              </w:pict>
            </w:r>
            <w:r w:rsidRPr="00C36D46">
              <w:rPr>
                <w:b/>
                <w:bCs/>
              </w:rPr>
              <w:t xml:space="preserve">      </w:t>
            </w:r>
          </w:p>
        </w:tc>
        <w:tc>
          <w:tcPr>
            <w:tcW w:w="1843" w:type="dxa"/>
          </w:tcPr>
          <w:p w:rsidR="0067523D" w:rsidRPr="00C36D46" w:rsidRDefault="0067523D" w:rsidP="00F91CE8">
            <w:pPr>
              <w:rPr>
                <w:b/>
                <w:bCs/>
              </w:rPr>
            </w:pPr>
            <w:r w:rsidRPr="00DF6861">
              <w:rPr>
                <w:b/>
                <w:bCs/>
                <w:noProof/>
              </w:rPr>
              <w:pict>
                <v:shape id="Resim 16" o:spid="_x0000_i1028" type="#_x0000_t75" alt="http://www.trafikmarket.com/image/cache/data/Trafik-isaret-levhalari/Kontrolsuz-Demiryolu-Gecidi_375-500x500.jpg" style="width:61.5pt;height:56.25pt;visibility:visible">
                  <v:imagedata r:id="rId11" o:title=""/>
                </v:shape>
              </w:pict>
            </w:r>
          </w:p>
        </w:tc>
      </w:tr>
      <w:tr w:rsidR="0067523D" w:rsidRPr="007E56EA">
        <w:tc>
          <w:tcPr>
            <w:tcW w:w="1977" w:type="dxa"/>
          </w:tcPr>
          <w:p w:rsidR="0067523D" w:rsidRPr="00C36D46" w:rsidRDefault="0067523D" w:rsidP="00F91CE8">
            <w:pPr>
              <w:rPr>
                <w:b/>
                <w:bCs/>
                <w:noProof/>
              </w:rPr>
            </w:pPr>
          </w:p>
        </w:tc>
        <w:tc>
          <w:tcPr>
            <w:tcW w:w="1977" w:type="dxa"/>
          </w:tcPr>
          <w:p w:rsidR="0067523D" w:rsidRPr="00C36D46" w:rsidRDefault="0067523D" w:rsidP="00F91CE8">
            <w:pPr>
              <w:rPr>
                <w:b/>
                <w:bCs/>
                <w:noProof/>
              </w:rPr>
            </w:pPr>
          </w:p>
        </w:tc>
        <w:tc>
          <w:tcPr>
            <w:tcW w:w="1824" w:type="dxa"/>
          </w:tcPr>
          <w:p w:rsidR="0067523D" w:rsidRPr="00C36D46" w:rsidRDefault="0067523D" w:rsidP="00F91CE8">
            <w:pPr>
              <w:rPr>
                <w:b/>
                <w:bCs/>
                <w:noProof/>
              </w:rPr>
            </w:pPr>
          </w:p>
        </w:tc>
        <w:tc>
          <w:tcPr>
            <w:tcW w:w="1843" w:type="dxa"/>
          </w:tcPr>
          <w:p w:rsidR="0067523D" w:rsidRPr="00C36D46" w:rsidRDefault="0067523D" w:rsidP="00F91CE8">
            <w:pPr>
              <w:rPr>
                <w:b/>
                <w:bCs/>
                <w:noProof/>
              </w:rPr>
            </w:pPr>
          </w:p>
        </w:tc>
      </w:tr>
    </w:tbl>
    <w:p w:rsidR="0067523D" w:rsidRPr="007E56EA" w:rsidRDefault="0067523D" w:rsidP="002747B7">
      <w:pPr>
        <w:rPr>
          <w:b/>
          <w:bCs/>
        </w:rPr>
      </w:pPr>
      <w:r w:rsidRPr="007E56EA">
        <w:rPr>
          <w:b/>
          <w:bCs/>
        </w:rPr>
        <w:t xml:space="preserve">11) Işıklı trafik işaret cihazlarındaki </w:t>
      </w:r>
      <w:r w:rsidRPr="007E56EA">
        <w:rPr>
          <w:b/>
          <w:bCs/>
          <w:u w:val="single"/>
        </w:rPr>
        <w:t>yeşil ışık</w:t>
      </w:r>
      <w:r w:rsidRPr="007E56EA">
        <w:rPr>
          <w:b/>
          <w:bCs/>
        </w:rPr>
        <w:t xml:space="preserve"> ne anlama gelir? </w:t>
      </w:r>
    </w:p>
    <w:p w:rsidR="0067523D" w:rsidRPr="007E56EA" w:rsidRDefault="0067523D" w:rsidP="002747B7">
      <w:pPr>
        <w:rPr>
          <w:b/>
          <w:bCs/>
        </w:rPr>
      </w:pPr>
      <w:r w:rsidRPr="007E56EA">
        <w:rPr>
          <w:b/>
          <w:bCs/>
        </w:rPr>
        <w:t xml:space="preserve">A) Dur            </w:t>
      </w:r>
      <w:r w:rsidRPr="007E56EA">
        <w:rPr>
          <w:b/>
          <w:bCs/>
        </w:rPr>
        <w:tab/>
        <w:t xml:space="preserve">    B) Geç</w:t>
      </w:r>
      <w:r w:rsidRPr="007E56EA">
        <w:rPr>
          <w:b/>
          <w:bCs/>
        </w:rPr>
        <w:tab/>
      </w:r>
      <w:r w:rsidRPr="007E56EA">
        <w:rPr>
          <w:b/>
          <w:bCs/>
        </w:rPr>
        <w:tab/>
        <w:t xml:space="preserve">           C) Bekle</w:t>
      </w:r>
      <w:r w:rsidRPr="007E56EA">
        <w:rPr>
          <w:b/>
          <w:bCs/>
        </w:rPr>
        <w:tab/>
      </w:r>
      <w:r w:rsidRPr="007E56EA">
        <w:rPr>
          <w:b/>
          <w:bCs/>
        </w:rPr>
        <w:tab/>
        <w:t xml:space="preserve">              D) Dikkat</w:t>
      </w:r>
    </w:p>
    <w:p w:rsidR="0067523D" w:rsidRDefault="0067523D" w:rsidP="002747B7">
      <w:pPr>
        <w:rPr>
          <w:b/>
          <w:bCs/>
        </w:rPr>
      </w:pPr>
      <w:r w:rsidRPr="007E56EA">
        <w:rPr>
          <w:b/>
          <w:bCs/>
        </w:rPr>
        <w:t xml:space="preserve">   </w:t>
      </w:r>
    </w:p>
    <w:p w:rsidR="0067523D" w:rsidRPr="007E56EA" w:rsidRDefault="0067523D" w:rsidP="002747B7">
      <w:pPr>
        <w:rPr>
          <w:b/>
          <w:bCs/>
        </w:rPr>
      </w:pPr>
    </w:p>
    <w:p w:rsidR="0067523D" w:rsidRPr="007E56EA" w:rsidRDefault="0067523D" w:rsidP="0097285F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12.Aşağıdakilerden hangisi taşıtlara binişlerde ve taşıtlardan inişlerde dikkat edilmesi gereken kurallardan </w:t>
      </w:r>
      <w:r w:rsidRPr="007E56EA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67523D" w:rsidRPr="007E56EA" w:rsidRDefault="0067523D" w:rsidP="001712A4">
      <w:pPr>
        <w:pStyle w:val="NoSpacing"/>
        <w:tabs>
          <w:tab w:val="left" w:pos="6525"/>
          <w:tab w:val="left" w:pos="6675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A) Taşıtların kaldırım tarafındaki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kapısından inmek.           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>C) Taşıt tam durduğunda inmek</w:t>
      </w:r>
    </w:p>
    <w:p w:rsidR="0067523D" w:rsidRPr="007E56EA" w:rsidRDefault="0067523D" w:rsidP="001712A4">
      <w:pPr>
        <w:rPr>
          <w:b/>
          <w:bCs/>
        </w:rPr>
      </w:pPr>
      <w:r>
        <w:rPr>
          <w:b/>
          <w:bCs/>
        </w:rPr>
        <w:t xml:space="preserve">  </w:t>
      </w:r>
      <w:r w:rsidRPr="007E56EA">
        <w:rPr>
          <w:b/>
          <w:bCs/>
        </w:rPr>
        <w:t>B) Taşıtların yol tarafındaki kapısından</w:t>
      </w:r>
      <w:r>
        <w:rPr>
          <w:b/>
          <w:bCs/>
        </w:rPr>
        <w:t xml:space="preserve"> inmek.</w:t>
      </w:r>
      <w:r>
        <w:rPr>
          <w:b/>
          <w:bCs/>
        </w:rPr>
        <w:tab/>
        <w:t xml:space="preserve">        </w:t>
      </w:r>
      <w:r w:rsidRPr="007E56EA">
        <w:rPr>
          <w:b/>
          <w:bCs/>
        </w:rPr>
        <w:t xml:space="preserve"> D) Toplu taşıma araçlarına sıra ile binmek.</w:t>
      </w:r>
    </w:p>
    <w:p w:rsidR="0067523D" w:rsidRDefault="0067523D" w:rsidP="001712A4">
      <w:pPr>
        <w:pStyle w:val="NoSpacing"/>
        <w:tabs>
          <w:tab w:val="left" w:pos="6525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7523D" w:rsidRPr="007E56EA" w:rsidRDefault="0067523D" w:rsidP="001712A4">
      <w:pPr>
        <w:pStyle w:val="NoSpacing"/>
        <w:tabs>
          <w:tab w:val="left" w:pos="6525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7523D" w:rsidRPr="007E56EA" w:rsidRDefault="0067523D" w:rsidP="00C13BC8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>13.Aşağıdakilerden hangisi kaza nedeni olabilir?</w:t>
      </w:r>
    </w:p>
    <w:p w:rsidR="0067523D" w:rsidRPr="007E56EA" w:rsidRDefault="0067523D" w:rsidP="00F5551E">
      <w:pPr>
        <w:pStyle w:val="NoSpacing"/>
        <w:tabs>
          <w:tab w:val="left" w:pos="4485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>A) Uykusuz araç kullanmak.                                  C) Kırmızı ışıkta durmak.</w:t>
      </w:r>
    </w:p>
    <w:p w:rsidR="0067523D" w:rsidRPr="007E56EA" w:rsidRDefault="0067523D" w:rsidP="00F5551E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>B) Yeşil ışıkta geçmek.                                            D) Trafik kuralına uygun hızda gitmek.</w:t>
      </w:r>
    </w:p>
    <w:p w:rsidR="0067523D" w:rsidRDefault="0067523D" w:rsidP="00C7381D">
      <w:pPr>
        <w:rPr>
          <w:b/>
          <w:bCs/>
        </w:rPr>
      </w:pPr>
    </w:p>
    <w:p w:rsidR="0067523D" w:rsidRPr="007E56EA" w:rsidRDefault="0067523D" w:rsidP="00C7381D">
      <w:pPr>
        <w:rPr>
          <w:b/>
          <w:bCs/>
        </w:rPr>
      </w:pPr>
    </w:p>
    <w:p w:rsidR="0067523D" w:rsidRPr="007E56EA" w:rsidRDefault="0067523D" w:rsidP="00C7381D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14. Aşağıda verilen bilgilerden hangisi </w:t>
      </w:r>
      <w:r w:rsidRPr="007E56EA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yanlıştır?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7523D" w:rsidRPr="007E56EA" w:rsidRDefault="0067523D" w:rsidP="00C7381D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>A) Toplu taşıma araçlarına zarar verici davranışlar ülkemizi ekonomik zarara uğratır.</w:t>
      </w:r>
    </w:p>
    <w:p w:rsidR="0067523D" w:rsidRPr="007E56EA" w:rsidRDefault="0067523D" w:rsidP="00C7381D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>B) Toplu taşıma araçlarına zarar verenleri uyarmak yapılması gereken bir davranıştır.</w:t>
      </w:r>
    </w:p>
    <w:p w:rsidR="0067523D" w:rsidRPr="007E56EA" w:rsidRDefault="0067523D" w:rsidP="00C7381D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>C) Taşıtlarda yolculuk yapanlar, o taşıta zarar verici davranışlardan kaçınmalıdır.</w:t>
      </w:r>
    </w:p>
    <w:p w:rsidR="0067523D" w:rsidRPr="007E56EA" w:rsidRDefault="0067523D" w:rsidP="00C7381D">
      <w:pPr>
        <w:rPr>
          <w:b/>
          <w:bCs/>
        </w:rPr>
      </w:pPr>
      <w:r>
        <w:rPr>
          <w:b/>
          <w:bCs/>
        </w:rPr>
        <w:t xml:space="preserve">   </w:t>
      </w:r>
      <w:r w:rsidRPr="007E56EA">
        <w:rPr>
          <w:b/>
          <w:bCs/>
        </w:rPr>
        <w:t>D) Kimse görmüyorsa çöpümüzü yere atabiliriz.</w:t>
      </w:r>
    </w:p>
    <w:p w:rsidR="0067523D" w:rsidRPr="007E56EA" w:rsidRDefault="0067523D" w:rsidP="00C740C5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7523D" w:rsidRPr="007E56EA" w:rsidRDefault="0067523D" w:rsidP="00C740C5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>15.Taşıtlardan el, kol ve baş çıkarıldığında aşağıdakilerden hangisi gerçekleşebilir?</w:t>
      </w:r>
    </w:p>
    <w:p w:rsidR="0067523D" w:rsidRPr="007E56EA" w:rsidRDefault="0067523D" w:rsidP="00C740C5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  A) Taşıt durabilir.     B) Kişiye başka taşıt çarpabilir.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C) Taşıt bozulabilir.     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>D) Cesaret kanıtlanabilir.</w:t>
      </w:r>
    </w:p>
    <w:p w:rsidR="0067523D" w:rsidRPr="007E56EA" w:rsidRDefault="0067523D" w:rsidP="006F6267">
      <w:pPr>
        <w:rPr>
          <w:b/>
          <w:bCs/>
        </w:rPr>
      </w:pPr>
    </w:p>
    <w:p w:rsidR="0067523D" w:rsidRPr="007E56EA" w:rsidRDefault="0067523D" w:rsidP="000C07F8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16.Aşağıdakilerden hangisi emniyet kemeri kullanma nedenlerinden </w:t>
      </w:r>
      <w:r w:rsidRPr="007E56EA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67523D" w:rsidRPr="007E56EA" w:rsidRDefault="0067523D" w:rsidP="000C07F8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    A) Aracın içinden fırlamayı önlemek.</w:t>
      </w:r>
    </w:p>
    <w:p w:rsidR="0067523D" w:rsidRPr="007E56EA" w:rsidRDefault="0067523D" w:rsidP="000C07F8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    B) Kaza anında diğer yolculara zarar vermemek.</w:t>
      </w:r>
    </w:p>
    <w:p w:rsidR="0067523D" w:rsidRPr="007E56EA" w:rsidRDefault="0067523D" w:rsidP="000C07F8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    C) Keyifli bir yolculuk geçirmek.</w:t>
      </w:r>
    </w:p>
    <w:p w:rsidR="0067523D" w:rsidRPr="007E56EA" w:rsidRDefault="0067523D" w:rsidP="000C07F8">
      <w:pPr>
        <w:rPr>
          <w:b/>
          <w:bCs/>
        </w:rPr>
      </w:pPr>
      <w:r w:rsidRPr="007E56EA">
        <w:rPr>
          <w:b/>
          <w:bCs/>
        </w:rPr>
        <w:t xml:space="preserve">    D) Ani frenlerde alabileceği darbeleri önlemek.</w:t>
      </w:r>
    </w:p>
    <w:p w:rsidR="0067523D" w:rsidRPr="007E56EA" w:rsidRDefault="0067523D" w:rsidP="00420ABA">
      <w:pPr>
        <w:rPr>
          <w:b/>
          <w:bCs/>
        </w:rPr>
      </w:pPr>
    </w:p>
    <w:p w:rsidR="0067523D" w:rsidRPr="007E56EA" w:rsidRDefault="0067523D" w:rsidP="00420ABA">
      <w:pPr>
        <w:rPr>
          <w:b/>
          <w:bCs/>
        </w:rPr>
      </w:pPr>
      <w:r w:rsidRPr="007E56EA">
        <w:rPr>
          <w:b/>
          <w:bCs/>
        </w:rPr>
        <w:t>NOT : Doğru yanlış bölümündeki sorular 20 puan , 1,2,3,4,5,6,7,8,9,10,11,12,13,14,15,16 sorular 5 ‘er puan.</w:t>
      </w:r>
    </w:p>
    <w:p w:rsidR="0067523D" w:rsidRDefault="0067523D" w:rsidP="00420ABA">
      <w:pPr>
        <w:rPr>
          <w:b/>
          <w:bCs/>
        </w:rPr>
      </w:pPr>
    </w:p>
    <w:p w:rsidR="0067523D" w:rsidRDefault="0067523D" w:rsidP="00420ABA">
      <w:pPr>
        <w:rPr>
          <w:b/>
          <w:bCs/>
        </w:rPr>
      </w:pPr>
    </w:p>
    <w:p w:rsidR="0067523D" w:rsidRDefault="0067523D" w:rsidP="00420ABA">
      <w:pPr>
        <w:rPr>
          <w:b/>
          <w:bCs/>
        </w:rPr>
      </w:pPr>
      <w:r>
        <w:rPr>
          <w:b/>
          <w:bCs/>
        </w:rPr>
        <w:t xml:space="preserve">                            </w:t>
      </w:r>
      <w:r w:rsidRPr="007E56EA">
        <w:rPr>
          <w:b/>
          <w:bCs/>
        </w:rPr>
        <w:t xml:space="preserve">                                    </w:t>
      </w:r>
    </w:p>
    <w:p w:rsidR="0067523D" w:rsidRDefault="0067523D" w:rsidP="00420ABA">
      <w:pPr>
        <w:rPr>
          <w:b/>
          <w:bCs/>
        </w:rPr>
      </w:pPr>
    </w:p>
    <w:p w:rsidR="0067523D" w:rsidRPr="007E56EA" w:rsidRDefault="0067523D" w:rsidP="00420ABA">
      <w:pPr>
        <w:rPr>
          <w:b/>
          <w:bCs/>
          <w:color w:val="FF0000"/>
        </w:rPr>
      </w:pPr>
      <w:r>
        <w:rPr>
          <w:b/>
          <w:bCs/>
        </w:rPr>
        <w:t xml:space="preserve">                                                            </w:t>
      </w:r>
      <w:r w:rsidRPr="007E56EA">
        <w:rPr>
          <w:b/>
          <w:bCs/>
        </w:rPr>
        <w:t xml:space="preserve">      </w:t>
      </w:r>
      <w:r w:rsidRPr="007E56EA">
        <w:rPr>
          <w:b/>
          <w:bCs/>
          <w:color w:val="FF0000"/>
          <w:highlight w:val="yellow"/>
        </w:rPr>
        <w:t>CEVAP ANAHTARI</w:t>
      </w:r>
    </w:p>
    <w:p w:rsidR="0067523D" w:rsidRPr="007E56EA" w:rsidRDefault="0067523D" w:rsidP="00667380">
      <w:pPr>
        <w:rPr>
          <w:b/>
          <w:bCs/>
        </w:rPr>
      </w:pPr>
    </w:p>
    <w:p w:rsidR="0067523D" w:rsidRPr="007E56EA" w:rsidRDefault="0067523D" w:rsidP="00667380">
      <w:pPr>
        <w:rPr>
          <w:b/>
          <w:bCs/>
        </w:rPr>
      </w:pPr>
      <w:r w:rsidRPr="007E56EA">
        <w:rPr>
          <w:b/>
          <w:bCs/>
        </w:rPr>
        <w:t>2014 /   2015 EĞİTİM ÖĞRETİM YILI  2. DÖNEM  1. TRAFİK GÜVENLİĞİ   YAZILI  SORULARI</w:t>
      </w:r>
    </w:p>
    <w:p w:rsidR="0067523D" w:rsidRPr="007E56EA" w:rsidRDefault="0067523D" w:rsidP="00667380"/>
    <w:p w:rsidR="0067523D" w:rsidRPr="007E56EA" w:rsidRDefault="0067523D" w:rsidP="00667380">
      <w:r w:rsidRPr="007E56EA">
        <w:t>****************************************************************************************</w:t>
      </w:r>
    </w:p>
    <w:p w:rsidR="0067523D" w:rsidRPr="007E56EA" w:rsidRDefault="0067523D" w:rsidP="0066738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A - Aşağıdaki bilgilerden doğru olanların başına (D), yanlış olanların başına (Y) yazınız. </w:t>
      </w:r>
    </w:p>
    <w:p w:rsidR="0067523D" w:rsidRPr="007E56EA" w:rsidRDefault="0067523D" w:rsidP="00667380">
      <w:pPr>
        <w:pStyle w:val="NoSpacing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>(2 x 10 = 20 puan )</w:t>
      </w:r>
    </w:p>
    <w:p w:rsidR="0067523D" w:rsidRPr="007E56EA" w:rsidRDefault="0067523D" w:rsidP="00DB418C">
      <w:pPr>
        <w:pStyle w:val="NoSpacing"/>
        <w:spacing w:line="372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        1. ( D ) Trafikte en önemli şey, insan hayatıdır.</w:t>
      </w:r>
    </w:p>
    <w:p w:rsidR="0067523D" w:rsidRPr="007E56EA" w:rsidRDefault="0067523D" w:rsidP="00DB418C">
      <w:pPr>
        <w:pStyle w:val="NoSpacing"/>
        <w:spacing w:line="372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 2. ( D ) Hava koşullarına göre, sürücülerin üstlenmesi gereken sorumluluklar da değişir.</w:t>
      </w:r>
    </w:p>
    <w:p w:rsidR="0067523D" w:rsidRPr="007E56EA" w:rsidRDefault="0067523D" w:rsidP="00DB418C">
      <w:pPr>
        <w:pStyle w:val="NoSpacing"/>
        <w:spacing w:line="372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 3.( Y ) Toplu taşıma araçlarında, sürücünün sıkılmaması için onunla konuşmalıyız.</w:t>
      </w:r>
    </w:p>
    <w:p w:rsidR="0067523D" w:rsidRPr="007E56EA" w:rsidRDefault="0067523D" w:rsidP="00DB418C">
      <w:pPr>
        <w:pStyle w:val="NoSpacing"/>
        <w:spacing w:line="372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4. ( D ) Toplu taşıma araçlarında, koltukları </w:t>
      </w:r>
      <w:r w:rsidRPr="007E56EA">
        <w:rPr>
          <w:rFonts w:ascii="Times New Roman" w:hAnsi="Times New Roman" w:cs="Times New Roman"/>
          <w:b/>
          <w:bCs/>
          <w:sz w:val="24"/>
          <w:szCs w:val="24"/>
          <w:u w:val="single"/>
        </w:rPr>
        <w:t>kirletmemeliyiz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7523D" w:rsidRPr="007E56EA" w:rsidRDefault="0067523D" w:rsidP="00DB418C">
      <w:pPr>
        <w:pStyle w:val="NoSpacing"/>
        <w:spacing w:line="372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       5.( D ) Yaya kaldırımı olmayan yollarda yürürken, cep telefonuyla mesaj yazmak tehlikelidir.</w:t>
      </w:r>
    </w:p>
    <w:p w:rsidR="0067523D" w:rsidRPr="007E56EA" w:rsidRDefault="0067523D" w:rsidP="00DB418C">
      <w:pPr>
        <w:pStyle w:val="NoSpacing"/>
        <w:spacing w:line="372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>6. ( D ) Bisikletimizin boyumuza uygun olması gerekir.</w:t>
      </w:r>
    </w:p>
    <w:p w:rsidR="0067523D" w:rsidRPr="007E56EA" w:rsidRDefault="0067523D" w:rsidP="00DB418C">
      <w:pPr>
        <w:pStyle w:val="NoSpacing"/>
        <w:spacing w:line="372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       7.( Y ) Özel araçlarımızda emniyet kemeri takmak zorunlu </w:t>
      </w:r>
      <w:r w:rsidRPr="007E56EA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7523D" w:rsidRPr="007E56EA" w:rsidRDefault="0067523D" w:rsidP="00DB418C">
      <w:pPr>
        <w:pStyle w:val="NoSpacing"/>
        <w:spacing w:line="372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>8.( D ) Okula giderken kısa olan yolu değil, güvenli olan yolu seçmeliyiz.</w:t>
      </w:r>
    </w:p>
    <w:p w:rsidR="0067523D" w:rsidRPr="007E56EA" w:rsidRDefault="0067523D" w:rsidP="00DB418C">
      <w:pPr>
        <w:pStyle w:val="NoSpacing"/>
        <w:spacing w:line="372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>9.( Y ) Buzlu ve karlı yollarda araçların kayma tehlikesi yoktur.</w:t>
      </w:r>
    </w:p>
    <w:p w:rsidR="0067523D" w:rsidRPr="007E56EA" w:rsidRDefault="0067523D" w:rsidP="00DB418C">
      <w:pPr>
        <w:pStyle w:val="NoSpacing"/>
        <w:spacing w:line="372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 xml:space="preserve">      10.( D ) On yaşından küçük çocuklar arabada çocuk güvenlik koltuğuna oturmalıdır.</w:t>
      </w:r>
    </w:p>
    <w:p w:rsidR="0067523D" w:rsidRPr="007E56EA" w:rsidRDefault="0067523D" w:rsidP="00667380">
      <w:pPr>
        <w:spacing w:line="255" w:lineRule="atLeast"/>
        <w:rPr>
          <w:b/>
          <w:bCs/>
        </w:rPr>
      </w:pPr>
      <w:r w:rsidRPr="007E56EA">
        <w:rPr>
          <w:b/>
          <w:bCs/>
        </w:rPr>
        <w:t>********************************************************************</w:t>
      </w:r>
      <w:r>
        <w:rPr>
          <w:b/>
          <w:bCs/>
        </w:rPr>
        <w:t>************************</w:t>
      </w:r>
    </w:p>
    <w:p w:rsidR="0067523D" w:rsidRPr="007E56EA" w:rsidRDefault="0067523D" w:rsidP="00667380">
      <w:pPr>
        <w:spacing w:line="255" w:lineRule="atLeast"/>
        <w:rPr>
          <w:b/>
          <w:bCs/>
          <w:spacing w:val="4"/>
        </w:rPr>
      </w:pPr>
      <w:r w:rsidRPr="007E56EA">
        <w:rPr>
          <w:b/>
          <w:bCs/>
        </w:rPr>
        <w:t xml:space="preserve">1. Kazada yaralanan biri için </w:t>
      </w:r>
      <w:r w:rsidRPr="007E56EA">
        <w:rPr>
          <w:b/>
          <w:bCs/>
          <w:u w:val="single"/>
        </w:rPr>
        <w:t xml:space="preserve">öncelikli </w:t>
      </w:r>
      <w:r w:rsidRPr="007E56EA">
        <w:rPr>
          <w:b/>
          <w:bCs/>
        </w:rPr>
        <w:t xml:space="preserve">olarak aşağıdakilerden hangisi yapılmalıdır? </w:t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</w:p>
    <w:p w:rsidR="0067523D" w:rsidRPr="007E56EA" w:rsidRDefault="0067523D" w:rsidP="00667380">
      <w:pPr>
        <w:rPr>
          <w:b/>
          <w:bCs/>
        </w:rPr>
      </w:pPr>
      <w:r w:rsidRPr="007E56EA">
        <w:rPr>
          <w:b/>
          <w:bCs/>
        </w:rPr>
        <w:t xml:space="preserve">   A) Kazazedenin ailesine haber verilmelidir.</w:t>
      </w:r>
    </w:p>
    <w:p w:rsidR="0067523D" w:rsidRPr="007E56EA" w:rsidRDefault="0067523D" w:rsidP="00667380">
      <w:pPr>
        <w:rPr>
          <w:b/>
          <w:bCs/>
        </w:rPr>
      </w:pPr>
      <w:r w:rsidRPr="007E56EA">
        <w:rPr>
          <w:b/>
          <w:bCs/>
        </w:rPr>
        <w:t xml:space="preserve">   B) Kazazede en yakın sağlık kuruluşuna götürülmelidir.</w:t>
      </w:r>
    </w:p>
    <w:p w:rsidR="0067523D" w:rsidRPr="007E56EA" w:rsidRDefault="0067523D" w:rsidP="00667380">
      <w:pPr>
        <w:rPr>
          <w:b/>
          <w:bCs/>
          <w:color w:val="FF0000"/>
        </w:rPr>
      </w:pPr>
      <w:r w:rsidRPr="007E56EA">
        <w:rPr>
          <w:b/>
          <w:bCs/>
          <w:color w:val="FF0000"/>
        </w:rPr>
        <w:t xml:space="preserve">   C) 112 Acil Yardım Merkezine telefon edilmelidir.</w:t>
      </w:r>
    </w:p>
    <w:p w:rsidR="0067523D" w:rsidRPr="007E56EA" w:rsidRDefault="0067523D" w:rsidP="00667380">
      <w:pPr>
        <w:rPr>
          <w:b/>
          <w:bCs/>
        </w:rPr>
      </w:pPr>
      <w:r w:rsidRPr="007E56EA">
        <w:rPr>
          <w:b/>
          <w:bCs/>
        </w:rPr>
        <w:t xml:space="preserve">   D) Trafik polisine haber verilmelidir.</w:t>
      </w:r>
    </w:p>
    <w:p w:rsidR="0067523D" w:rsidRPr="007E56EA" w:rsidRDefault="0067523D" w:rsidP="00667380">
      <w:pPr>
        <w:rPr>
          <w:b/>
          <w:bCs/>
        </w:rPr>
      </w:pPr>
    </w:p>
    <w:p w:rsidR="0067523D" w:rsidRPr="007E56EA" w:rsidRDefault="0067523D" w:rsidP="00667380">
      <w:pPr>
        <w:autoSpaceDE w:val="0"/>
        <w:autoSpaceDN w:val="0"/>
        <w:adjustRightInd w:val="0"/>
        <w:rPr>
          <w:rFonts w:eastAsia="VAGRoundedYeni"/>
          <w:b/>
          <w:bCs/>
        </w:rPr>
      </w:pPr>
      <w:r w:rsidRPr="007E56EA">
        <w:rPr>
          <w:b/>
          <w:bCs/>
        </w:rPr>
        <w:t xml:space="preserve">2. </w:t>
      </w:r>
      <w:r w:rsidRPr="007E56EA">
        <w:rPr>
          <w:rFonts w:eastAsia="VAGRoundedYeni"/>
          <w:b/>
          <w:bCs/>
        </w:rPr>
        <w:t>İlk yardımın amacı aşağıdakilerden hangisidir?</w:t>
      </w:r>
      <w:r w:rsidRPr="007E56EA">
        <w:rPr>
          <w:rFonts w:eastAsia="VAGRoundedYeni"/>
          <w:b/>
          <w:bCs/>
        </w:rPr>
        <w:tab/>
      </w:r>
    </w:p>
    <w:p w:rsidR="0067523D" w:rsidRPr="007E56EA" w:rsidRDefault="0067523D" w:rsidP="00667380">
      <w:pPr>
        <w:autoSpaceDE w:val="0"/>
        <w:autoSpaceDN w:val="0"/>
        <w:adjustRightInd w:val="0"/>
        <w:rPr>
          <w:rFonts w:eastAsia="VAGRoundedYeni"/>
          <w:b/>
          <w:bCs/>
        </w:rPr>
      </w:pPr>
      <w:r w:rsidRPr="007E56EA">
        <w:rPr>
          <w:rFonts w:eastAsia="VAGRoundedYeni-Bold"/>
          <w:b/>
          <w:bCs/>
        </w:rPr>
        <w:t xml:space="preserve">  A) </w:t>
      </w:r>
      <w:r w:rsidRPr="007E56EA">
        <w:rPr>
          <w:rFonts w:eastAsia="VAGRoundedYeni"/>
          <w:b/>
          <w:bCs/>
        </w:rPr>
        <w:t xml:space="preserve">Tedavi etmek        </w:t>
      </w:r>
      <w:r w:rsidRPr="007E56EA">
        <w:rPr>
          <w:rFonts w:eastAsia="VAGRoundedYeni-Bold"/>
          <w:b/>
          <w:bCs/>
          <w:color w:val="FF0000"/>
        </w:rPr>
        <w:t xml:space="preserve">B) </w:t>
      </w:r>
      <w:r w:rsidRPr="007E56EA">
        <w:rPr>
          <w:rFonts w:eastAsia="VAGRoundedYeni"/>
          <w:b/>
          <w:bCs/>
          <w:color w:val="FF0000"/>
        </w:rPr>
        <w:t>Hayat kurtarmak</w:t>
      </w:r>
      <w:r w:rsidRPr="007E56EA">
        <w:rPr>
          <w:rFonts w:eastAsia="VAGRoundedYeni"/>
          <w:b/>
          <w:bCs/>
        </w:rPr>
        <w:t xml:space="preserve">             </w:t>
      </w:r>
      <w:r w:rsidRPr="007E56EA">
        <w:rPr>
          <w:rFonts w:eastAsia="VAGRoundedYeni-Bold"/>
          <w:b/>
          <w:bCs/>
        </w:rPr>
        <w:t xml:space="preserve">C) </w:t>
      </w:r>
      <w:r w:rsidRPr="007E56EA">
        <w:rPr>
          <w:rFonts w:eastAsia="VAGRoundedYeni"/>
          <w:b/>
          <w:bCs/>
        </w:rPr>
        <w:t xml:space="preserve">Muayene etmek      </w:t>
      </w:r>
      <w:r w:rsidRPr="007E56EA">
        <w:rPr>
          <w:rFonts w:eastAsia="VAGRoundedYeni-Bold"/>
          <w:b/>
          <w:bCs/>
        </w:rPr>
        <w:t xml:space="preserve">D) </w:t>
      </w:r>
      <w:r w:rsidRPr="007E56EA">
        <w:rPr>
          <w:rFonts w:eastAsia="VAGRoundedYeni"/>
          <w:b/>
          <w:bCs/>
        </w:rPr>
        <w:t>Bozulan aracı tamir etmek</w:t>
      </w:r>
    </w:p>
    <w:p w:rsidR="0067523D" w:rsidRPr="007E56EA" w:rsidRDefault="0067523D" w:rsidP="00667380">
      <w:pPr>
        <w:rPr>
          <w:b/>
          <w:bCs/>
        </w:rPr>
      </w:pPr>
    </w:p>
    <w:p w:rsidR="0067523D" w:rsidRPr="007E56EA" w:rsidRDefault="0067523D" w:rsidP="00667380">
      <w:pPr>
        <w:rPr>
          <w:b/>
          <w:bCs/>
        </w:rPr>
      </w:pPr>
      <w:r w:rsidRPr="007E56EA">
        <w:rPr>
          <w:b/>
          <w:bCs/>
        </w:rPr>
        <w:t xml:space="preserve">3. Aşağıdakilerden hangisi ilk yardım çantası bulunması gerekenlerden birisi </w:t>
      </w:r>
      <w:r w:rsidRPr="007E56EA">
        <w:rPr>
          <w:b/>
          <w:bCs/>
          <w:u w:val="single"/>
        </w:rPr>
        <w:t>değildir?</w:t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</w:p>
    <w:p w:rsidR="0067523D" w:rsidRPr="007E56EA" w:rsidRDefault="0067523D" w:rsidP="00667380">
      <w:pPr>
        <w:rPr>
          <w:b/>
          <w:bCs/>
        </w:rPr>
      </w:pPr>
      <w:r w:rsidRPr="007E56EA">
        <w:rPr>
          <w:b/>
          <w:bCs/>
        </w:rPr>
        <w:t xml:space="preserve">    A) makas                      B) sargı bezi                       C) yara bandı                    </w:t>
      </w:r>
      <w:r w:rsidRPr="007E56EA">
        <w:rPr>
          <w:b/>
          <w:bCs/>
          <w:color w:val="FF0000"/>
        </w:rPr>
        <w:t>D) takoz</w:t>
      </w:r>
      <w:r w:rsidRPr="007E56EA">
        <w:rPr>
          <w:b/>
          <w:bCs/>
        </w:rPr>
        <w:t xml:space="preserve"> </w:t>
      </w:r>
    </w:p>
    <w:p w:rsidR="0067523D" w:rsidRPr="007E56EA" w:rsidRDefault="0067523D" w:rsidP="00667380">
      <w:pPr>
        <w:rPr>
          <w:b/>
          <w:bCs/>
        </w:rPr>
      </w:pPr>
    </w:p>
    <w:p w:rsidR="0067523D" w:rsidRPr="007E56EA" w:rsidRDefault="0067523D" w:rsidP="00667380">
      <w:pPr>
        <w:autoSpaceDE w:val="0"/>
        <w:autoSpaceDN w:val="0"/>
        <w:adjustRightInd w:val="0"/>
        <w:rPr>
          <w:b/>
          <w:bCs/>
          <w:u w:val="single"/>
        </w:rPr>
      </w:pPr>
      <w:r w:rsidRPr="007E56EA">
        <w:rPr>
          <w:b/>
          <w:bCs/>
        </w:rPr>
        <w:t xml:space="preserve">4. Aşağıdakilerden hangisi gece yürüyüşlerinde fark edilebilmek için alınması gereken önlemlerden </w:t>
      </w:r>
      <w:r w:rsidRPr="007E56EA">
        <w:rPr>
          <w:b/>
          <w:bCs/>
          <w:u w:val="single"/>
        </w:rPr>
        <w:t>değildir?</w:t>
      </w:r>
    </w:p>
    <w:p w:rsidR="0067523D" w:rsidRPr="007E56EA" w:rsidRDefault="0067523D" w:rsidP="00667380">
      <w:pPr>
        <w:autoSpaceDE w:val="0"/>
        <w:autoSpaceDN w:val="0"/>
        <w:adjustRightInd w:val="0"/>
        <w:rPr>
          <w:b/>
          <w:bCs/>
        </w:rPr>
      </w:pP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</w:p>
    <w:p w:rsidR="0067523D" w:rsidRPr="007E56EA" w:rsidRDefault="0067523D" w:rsidP="00667380">
      <w:pPr>
        <w:autoSpaceDE w:val="0"/>
        <w:autoSpaceDN w:val="0"/>
        <w:adjustRightInd w:val="0"/>
        <w:rPr>
          <w:b/>
          <w:bCs/>
        </w:rPr>
      </w:pPr>
      <w:r w:rsidRPr="007E56EA">
        <w:rPr>
          <w:b/>
          <w:bCs/>
        </w:rPr>
        <w:t xml:space="preserve">    A)Açık renkli kıyafetler giymek.                                B) El feneri taşımak.</w:t>
      </w:r>
    </w:p>
    <w:p w:rsidR="0067523D" w:rsidRPr="007E56EA" w:rsidRDefault="0067523D" w:rsidP="00667380">
      <w:pPr>
        <w:autoSpaceDE w:val="0"/>
        <w:autoSpaceDN w:val="0"/>
        <w:adjustRightInd w:val="0"/>
        <w:rPr>
          <w:b/>
          <w:bCs/>
        </w:rPr>
      </w:pPr>
      <w:r w:rsidRPr="007E56EA">
        <w:rPr>
          <w:b/>
          <w:bCs/>
        </w:rPr>
        <w:t xml:space="preserve">    </w:t>
      </w:r>
      <w:r w:rsidRPr="006614F4">
        <w:rPr>
          <w:b/>
          <w:bCs/>
          <w:color w:val="FF0000"/>
        </w:rPr>
        <w:t>C)Kalın ve koyu renkli kıyafetler giymek</w:t>
      </w:r>
      <w:r w:rsidRPr="007E56EA">
        <w:rPr>
          <w:b/>
          <w:bCs/>
        </w:rPr>
        <w:t xml:space="preserve"> .                     D) Yansıtıcı özelliği olan kıyafetler giymek.</w:t>
      </w:r>
    </w:p>
    <w:p w:rsidR="0067523D" w:rsidRPr="007E56EA" w:rsidRDefault="0067523D" w:rsidP="00667380">
      <w:pPr>
        <w:rPr>
          <w:b/>
          <w:bCs/>
        </w:rPr>
      </w:pPr>
    </w:p>
    <w:p w:rsidR="0067523D" w:rsidRPr="007E56EA" w:rsidRDefault="0067523D" w:rsidP="00667380">
      <w:r>
        <w:rPr>
          <w:noProof/>
        </w:rPr>
        <w:pict>
          <v:shape id="_x0000_s1027" type="#_x0000_t75" alt="yaya geçidi" style="position:absolute;margin-left:.45pt;margin-top:2.55pt;width:68.25pt;height:68.25pt;z-index:-251657216;visibility:visible">
            <v:imagedata r:id="rId8" o:title=""/>
          </v:shape>
        </w:pict>
      </w:r>
      <w:r w:rsidRPr="007E56EA">
        <w:rPr>
          <w:b/>
          <w:bCs/>
        </w:rPr>
        <w:t>5.</w:t>
      </w:r>
      <w:r w:rsidRPr="007E56EA">
        <w:t xml:space="preserve">                 </w:t>
      </w:r>
      <w:r w:rsidRPr="007E56EA">
        <w:rPr>
          <w:b/>
          <w:bCs/>
        </w:rPr>
        <w:t>Yandaki trafik levhasının anlamı aşağıdakilerden hangisidir?</w:t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</w:p>
    <w:p w:rsidR="0067523D" w:rsidRPr="007E56EA" w:rsidRDefault="0067523D" w:rsidP="00667380">
      <w:pPr>
        <w:rPr>
          <w:b/>
          <w:bCs/>
        </w:rPr>
      </w:pPr>
      <w:r w:rsidRPr="007E56EA">
        <w:rPr>
          <w:b/>
          <w:bCs/>
        </w:rPr>
        <w:tab/>
      </w:r>
      <w:r w:rsidRPr="007E56EA">
        <w:rPr>
          <w:b/>
          <w:bCs/>
        </w:rPr>
        <w:tab/>
      </w:r>
    </w:p>
    <w:p w:rsidR="0067523D" w:rsidRPr="007E56EA" w:rsidRDefault="0067523D" w:rsidP="0066738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7E56E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ab/>
        <w:t>A) Alt geçit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B) Üst geçit              </w:t>
      </w:r>
      <w:r w:rsidRPr="007E56EA">
        <w:rPr>
          <w:rFonts w:ascii="Times New Roman" w:hAnsi="Times New Roman" w:cs="Times New Roman"/>
          <w:b/>
          <w:bCs/>
          <w:color w:val="FF0000"/>
          <w:sz w:val="24"/>
          <w:szCs w:val="24"/>
        </w:rPr>
        <w:t>C) Yaya geçidi</w:t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E56EA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D) Okul geçidi</w:t>
      </w:r>
    </w:p>
    <w:p w:rsidR="0067523D" w:rsidRPr="007E56EA" w:rsidRDefault="0067523D" w:rsidP="0066738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67523D" w:rsidRPr="007E56EA" w:rsidRDefault="0067523D" w:rsidP="0066738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67523D" w:rsidRPr="007E56EA" w:rsidRDefault="0067523D" w:rsidP="00667380">
      <w:pPr>
        <w:shd w:val="clear" w:color="auto" w:fill="FFFFFF"/>
        <w:rPr>
          <w:b/>
          <w:bCs/>
        </w:rPr>
      </w:pPr>
    </w:p>
    <w:p w:rsidR="0067523D" w:rsidRPr="007E56EA" w:rsidRDefault="0067523D" w:rsidP="00667380">
      <w:pPr>
        <w:shd w:val="clear" w:color="auto" w:fill="FFFFFF"/>
        <w:rPr>
          <w:b/>
          <w:bCs/>
        </w:rPr>
      </w:pPr>
    </w:p>
    <w:p w:rsidR="0067523D" w:rsidRPr="007E56EA" w:rsidRDefault="0067523D" w:rsidP="00667380">
      <w:pPr>
        <w:shd w:val="clear" w:color="auto" w:fill="FFFFFF"/>
        <w:rPr>
          <w:b/>
          <w:bCs/>
          <w:color w:val="000000"/>
        </w:rPr>
      </w:pPr>
      <w:r w:rsidRPr="007E56EA">
        <w:rPr>
          <w:b/>
          <w:bCs/>
        </w:rPr>
        <w:t>6.</w:t>
      </w:r>
      <w:r w:rsidRPr="007E56EA">
        <w:rPr>
          <w:b/>
          <w:bCs/>
          <w:color w:val="000000"/>
        </w:rPr>
        <w:t xml:space="preserve"> Trafiği düzenlemekle görevli kişi kimdir? </w:t>
      </w:r>
      <w:r w:rsidRPr="007E56EA">
        <w:rPr>
          <w:b/>
          <w:bCs/>
          <w:color w:val="000000"/>
        </w:rPr>
        <w:tab/>
      </w:r>
    </w:p>
    <w:p w:rsidR="0067523D" w:rsidRPr="007E56EA" w:rsidRDefault="0067523D" w:rsidP="00667380">
      <w:pPr>
        <w:shd w:val="clear" w:color="auto" w:fill="FFFFFF"/>
        <w:rPr>
          <w:b/>
          <w:bCs/>
          <w:color w:val="000000"/>
        </w:rPr>
      </w:pPr>
      <w:r w:rsidRPr="007E56EA">
        <w:rPr>
          <w:b/>
          <w:bCs/>
          <w:color w:val="000000"/>
        </w:rPr>
        <w:t xml:space="preserve">  A) Yayalar               </w:t>
      </w:r>
      <w:r w:rsidRPr="007E56EA">
        <w:rPr>
          <w:b/>
          <w:bCs/>
          <w:color w:val="000000"/>
        </w:rPr>
        <w:tab/>
        <w:t xml:space="preserve">B) Sürücüler                     </w:t>
      </w:r>
      <w:r w:rsidRPr="007E56EA">
        <w:rPr>
          <w:b/>
          <w:bCs/>
          <w:color w:val="FF0000"/>
        </w:rPr>
        <w:t>C) Trafik Polisi</w:t>
      </w:r>
      <w:r w:rsidRPr="007E56EA">
        <w:rPr>
          <w:b/>
          <w:bCs/>
          <w:color w:val="000000"/>
        </w:rPr>
        <w:t xml:space="preserve">                        D) Polis</w:t>
      </w:r>
    </w:p>
    <w:p w:rsidR="0067523D" w:rsidRPr="007E56EA" w:rsidRDefault="0067523D" w:rsidP="00667380"/>
    <w:p w:rsidR="0067523D" w:rsidRPr="007E56EA" w:rsidRDefault="0067523D" w:rsidP="00667380">
      <w:pPr>
        <w:rPr>
          <w:b/>
          <w:bCs/>
        </w:rPr>
      </w:pPr>
      <w:r w:rsidRPr="007E56EA">
        <w:rPr>
          <w:b/>
          <w:bCs/>
        </w:rPr>
        <w:t xml:space="preserve">7. Aşağıdakilerden hangisi insanlardan kaynaklanan trafik kazası nedenlerinden </w:t>
      </w:r>
      <w:r w:rsidRPr="007E56EA">
        <w:rPr>
          <w:b/>
          <w:bCs/>
          <w:u w:val="single"/>
        </w:rPr>
        <w:t>değildir?</w:t>
      </w:r>
      <w:r w:rsidRPr="007E56EA">
        <w:rPr>
          <w:b/>
          <w:bCs/>
        </w:rPr>
        <w:tab/>
      </w:r>
      <w:r w:rsidRPr="007E56EA">
        <w:rPr>
          <w:b/>
          <w:bCs/>
        </w:rPr>
        <w:tab/>
      </w:r>
    </w:p>
    <w:p w:rsidR="0067523D" w:rsidRPr="007E56EA" w:rsidRDefault="0067523D" w:rsidP="00667380">
      <w:pPr>
        <w:rPr>
          <w:b/>
          <w:bCs/>
        </w:rPr>
      </w:pPr>
      <w:r w:rsidRPr="007E56EA">
        <w:rPr>
          <w:b/>
          <w:bCs/>
        </w:rPr>
        <w:t xml:space="preserve">   </w:t>
      </w:r>
      <w:r w:rsidRPr="007E56EA">
        <w:rPr>
          <w:b/>
          <w:bCs/>
          <w:color w:val="FF0000"/>
        </w:rPr>
        <w:t>A) Sis</w:t>
      </w:r>
      <w:r w:rsidRPr="007E56EA">
        <w:rPr>
          <w:b/>
          <w:bCs/>
        </w:rPr>
        <w:t xml:space="preserve">                        B) Alkol                     C) Uykusuzluk                        D) Dikkatsizlik</w:t>
      </w:r>
    </w:p>
    <w:p w:rsidR="0067523D" w:rsidRDefault="0067523D" w:rsidP="0066738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67523D" w:rsidRDefault="0067523D" w:rsidP="0066738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67523D" w:rsidRDefault="0067523D" w:rsidP="0066738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67523D" w:rsidRPr="000203DE" w:rsidRDefault="0067523D" w:rsidP="0066738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8.</w:t>
      </w:r>
      <w:r w:rsidRPr="000203DE">
        <w:rPr>
          <w:b/>
          <w:bCs/>
        </w:rPr>
        <w:t xml:space="preserve"> </w:t>
      </w:r>
      <w:r w:rsidRPr="000203DE">
        <w:rPr>
          <w:rFonts w:ascii="Comic Sans MS" w:hAnsi="Comic Sans MS" w:cs="Comic Sans MS"/>
          <w:b/>
          <w:bCs/>
          <w:sz w:val="20"/>
          <w:szCs w:val="20"/>
        </w:rPr>
        <w:t xml:space="preserve">İnsan, hayvan ve araçların karayolu üzerindeki hal ve hareketlerine ne denir?  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</w:p>
    <w:p w:rsidR="0067523D" w:rsidRDefault="0067523D" w:rsidP="0066738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67523D" w:rsidRDefault="0067523D" w:rsidP="0066738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A) Karayolu</w:t>
      </w:r>
      <w:r>
        <w:rPr>
          <w:rFonts w:ascii="Comic Sans MS" w:hAnsi="Comic Sans MS" w:cs="Comic Sans MS"/>
          <w:b/>
          <w:bCs/>
          <w:sz w:val="20"/>
          <w:szCs w:val="20"/>
        </w:rPr>
        <w:tab/>
        <w:t xml:space="preserve">                     B) ulaşım                 C) Taşıt yolu                     </w:t>
      </w:r>
      <w:r>
        <w:rPr>
          <w:rFonts w:ascii="Comic Sans MS" w:hAnsi="Comic Sans MS" w:cs="Comic Sans MS"/>
          <w:b/>
          <w:bCs/>
          <w:color w:val="FF0000"/>
          <w:sz w:val="20"/>
          <w:szCs w:val="20"/>
        </w:rPr>
        <w:t>D</w:t>
      </w:r>
      <w:r w:rsidRPr="00C86357">
        <w:rPr>
          <w:rFonts w:ascii="Comic Sans MS" w:hAnsi="Comic Sans MS" w:cs="Comic Sans MS"/>
          <w:b/>
          <w:bCs/>
          <w:color w:val="FF0000"/>
          <w:sz w:val="20"/>
          <w:szCs w:val="20"/>
        </w:rPr>
        <w:t>) Trafik</w:t>
      </w:r>
    </w:p>
    <w:p w:rsidR="0067523D" w:rsidRDefault="0067523D" w:rsidP="00667380"/>
    <w:p w:rsidR="0067523D" w:rsidRPr="00CF5BE4" w:rsidRDefault="0067523D" w:rsidP="00667380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9-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85"/>
        <w:gridCol w:w="425"/>
        <w:gridCol w:w="1517"/>
        <w:gridCol w:w="467"/>
        <w:gridCol w:w="2127"/>
      </w:tblGrid>
      <w:tr w:rsidR="0067523D">
        <w:tc>
          <w:tcPr>
            <w:tcW w:w="1985" w:type="dxa"/>
            <w:shd w:val="clear" w:color="auto" w:fill="FDE9D9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Kamyon</w:t>
            </w:r>
          </w:p>
        </w:tc>
        <w:tc>
          <w:tcPr>
            <w:tcW w:w="425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1</w:t>
            </w:r>
          </w:p>
        </w:tc>
        <w:tc>
          <w:tcPr>
            <w:tcW w:w="1517" w:type="dxa"/>
            <w:vMerge w:val="restart"/>
            <w:tcBorders>
              <w:top w:val="nil"/>
              <w:bottom w:val="nil"/>
            </w:tcBorders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</w:p>
        </w:tc>
        <w:tc>
          <w:tcPr>
            <w:tcW w:w="467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a</w:t>
            </w:r>
          </w:p>
        </w:tc>
        <w:tc>
          <w:tcPr>
            <w:tcW w:w="2127" w:type="dxa"/>
            <w:shd w:val="clear" w:color="auto" w:fill="EAF1DD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Demir yolu</w:t>
            </w:r>
          </w:p>
        </w:tc>
      </w:tr>
      <w:tr w:rsidR="0067523D">
        <w:tc>
          <w:tcPr>
            <w:tcW w:w="1985" w:type="dxa"/>
            <w:shd w:val="clear" w:color="auto" w:fill="FDE9D9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Helikopter</w:t>
            </w:r>
          </w:p>
        </w:tc>
        <w:tc>
          <w:tcPr>
            <w:tcW w:w="425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 xml:space="preserve">2 </w:t>
            </w:r>
          </w:p>
        </w:tc>
        <w:tc>
          <w:tcPr>
            <w:tcW w:w="1517" w:type="dxa"/>
            <w:vMerge/>
            <w:tcBorders>
              <w:bottom w:val="nil"/>
            </w:tcBorders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</w:p>
        </w:tc>
        <w:tc>
          <w:tcPr>
            <w:tcW w:w="467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b</w:t>
            </w:r>
          </w:p>
        </w:tc>
        <w:tc>
          <w:tcPr>
            <w:tcW w:w="2127" w:type="dxa"/>
            <w:shd w:val="clear" w:color="auto" w:fill="EAF1DD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Hava yolu</w:t>
            </w:r>
          </w:p>
        </w:tc>
      </w:tr>
      <w:tr w:rsidR="0067523D">
        <w:tc>
          <w:tcPr>
            <w:tcW w:w="1985" w:type="dxa"/>
            <w:shd w:val="clear" w:color="auto" w:fill="FDE9D9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Gemi</w:t>
            </w:r>
          </w:p>
        </w:tc>
        <w:tc>
          <w:tcPr>
            <w:tcW w:w="425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3</w:t>
            </w:r>
          </w:p>
        </w:tc>
        <w:tc>
          <w:tcPr>
            <w:tcW w:w="1517" w:type="dxa"/>
            <w:vMerge/>
            <w:tcBorders>
              <w:bottom w:val="nil"/>
            </w:tcBorders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</w:p>
        </w:tc>
        <w:tc>
          <w:tcPr>
            <w:tcW w:w="467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c</w:t>
            </w:r>
          </w:p>
        </w:tc>
        <w:tc>
          <w:tcPr>
            <w:tcW w:w="2127" w:type="dxa"/>
            <w:shd w:val="clear" w:color="auto" w:fill="EAF1DD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Kara yolu</w:t>
            </w:r>
          </w:p>
        </w:tc>
      </w:tr>
      <w:tr w:rsidR="0067523D">
        <w:tc>
          <w:tcPr>
            <w:tcW w:w="1985" w:type="dxa"/>
            <w:shd w:val="clear" w:color="auto" w:fill="FDE9D9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Tren</w:t>
            </w:r>
          </w:p>
        </w:tc>
        <w:tc>
          <w:tcPr>
            <w:tcW w:w="425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4</w:t>
            </w:r>
          </w:p>
        </w:tc>
        <w:tc>
          <w:tcPr>
            <w:tcW w:w="1517" w:type="dxa"/>
            <w:vMerge/>
            <w:tcBorders>
              <w:bottom w:val="nil"/>
            </w:tcBorders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</w:p>
        </w:tc>
        <w:tc>
          <w:tcPr>
            <w:tcW w:w="467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d</w:t>
            </w:r>
          </w:p>
        </w:tc>
        <w:tc>
          <w:tcPr>
            <w:tcW w:w="2127" w:type="dxa"/>
            <w:shd w:val="clear" w:color="auto" w:fill="EAF1DD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>Deniz yolu</w:t>
            </w:r>
          </w:p>
        </w:tc>
      </w:tr>
    </w:tbl>
    <w:p w:rsidR="0067523D" w:rsidRPr="00CF5BE4" w:rsidRDefault="0067523D" w:rsidP="00667380">
      <w:pPr>
        <w:rPr>
          <w:rFonts w:ascii="Comic Sans MS" w:hAnsi="Comic Sans MS" w:cs="Comic Sans MS"/>
          <w:b/>
          <w:bCs/>
        </w:rPr>
      </w:pPr>
    </w:p>
    <w:p w:rsidR="0067523D" w:rsidRPr="00CF5BE4" w:rsidRDefault="0067523D" w:rsidP="00667380">
      <w:pPr>
        <w:rPr>
          <w:rFonts w:ascii="Comic Sans MS" w:hAnsi="Comic Sans MS" w:cs="Comic Sans MS"/>
          <w:b/>
          <w:bCs/>
        </w:rPr>
      </w:pPr>
      <w:r w:rsidRPr="00CF5BE4">
        <w:rPr>
          <w:rFonts w:ascii="Comic Sans MS" w:hAnsi="Comic Sans MS" w:cs="Comic Sans MS"/>
          <w:b/>
          <w:bCs/>
        </w:rPr>
        <w:t>Yukarıdaki tabloda ulaşım araçları ile ulaşım yollarının doğru eşleştirmesi hangi seçenekte verilmiştir?</w:t>
      </w:r>
    </w:p>
    <w:p w:rsidR="0067523D" w:rsidRPr="0024547B" w:rsidRDefault="0067523D" w:rsidP="00667380">
      <w:pPr>
        <w:rPr>
          <w:b/>
          <w:bCs/>
        </w:rPr>
      </w:pPr>
      <w:r w:rsidRPr="0024547B">
        <w:rPr>
          <w:b/>
          <w:bCs/>
        </w:rPr>
        <w:t xml:space="preserve">A)  1-a ,  2-b , 3-c , 4- d                                  B)  1-b , 2-d , 3-a , 4-c   </w:t>
      </w:r>
    </w:p>
    <w:p w:rsidR="0067523D" w:rsidRPr="0024547B" w:rsidRDefault="0067523D" w:rsidP="00667380">
      <w:pPr>
        <w:rPr>
          <w:b/>
          <w:bCs/>
        </w:rPr>
      </w:pPr>
      <w:r w:rsidRPr="0024547B">
        <w:rPr>
          <w:b/>
          <w:bCs/>
          <w:color w:val="FF0000"/>
        </w:rPr>
        <w:t>C)  1-c  , 2-b , 3-d , 4-a</w:t>
      </w:r>
      <w:r w:rsidRPr="0024547B">
        <w:rPr>
          <w:b/>
          <w:bCs/>
        </w:rPr>
        <w:t xml:space="preserve">                                   D)  1-d , 2-b , 3-a , 4-c</w:t>
      </w:r>
    </w:p>
    <w:p w:rsidR="0067523D" w:rsidRDefault="0067523D" w:rsidP="00667380">
      <w:pPr>
        <w:rPr>
          <w:rFonts w:ascii="Comic Sans MS" w:hAnsi="Comic Sans MS" w:cs="Comic Sans MS"/>
        </w:rPr>
      </w:pPr>
    </w:p>
    <w:p w:rsidR="0067523D" w:rsidRDefault="0067523D" w:rsidP="00667380">
      <w:pPr>
        <w:rPr>
          <w:rFonts w:ascii="Comic Sans MS" w:hAnsi="Comic Sans MS" w:cs="Comic Sans MS"/>
        </w:rPr>
      </w:pPr>
    </w:p>
    <w:p w:rsidR="0067523D" w:rsidRPr="00CF5BE4" w:rsidRDefault="0067523D" w:rsidP="00667380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10</w:t>
      </w:r>
      <w:r w:rsidRPr="00CF5BE4">
        <w:rPr>
          <w:rFonts w:ascii="Comic Sans MS" w:hAnsi="Comic Sans MS" w:cs="Comic Sans MS"/>
          <w:b/>
          <w:bCs/>
        </w:rPr>
        <w:t xml:space="preserve">-Aşağıdaki işaretlerden hangisi </w:t>
      </w:r>
      <w:r w:rsidRPr="00CF5BE4">
        <w:rPr>
          <w:rFonts w:ascii="Comic Sans MS" w:hAnsi="Comic Sans MS" w:cs="Comic Sans MS"/>
        </w:rPr>
        <w:t>‘’ Okul Geçidi ‘’</w:t>
      </w:r>
      <w:r w:rsidRPr="00CF5BE4">
        <w:rPr>
          <w:rFonts w:ascii="Comic Sans MS" w:hAnsi="Comic Sans MS" w:cs="Comic Sans MS"/>
          <w:b/>
          <w:bCs/>
        </w:rPr>
        <w:t xml:space="preserve"> levhasıdır?</w:t>
      </w:r>
    </w:p>
    <w:p w:rsidR="0067523D" w:rsidRDefault="0067523D" w:rsidP="00667380">
      <w:pPr>
        <w:rPr>
          <w:rFonts w:ascii="Comic Sans MS" w:hAnsi="Comic Sans MS" w:cs="Comic Sans MS"/>
        </w:rPr>
      </w:pPr>
    </w:p>
    <w:tbl>
      <w:tblPr>
        <w:tblW w:w="0" w:type="auto"/>
        <w:tblInd w:w="-106" w:type="dxa"/>
        <w:tblLook w:val="00A0"/>
      </w:tblPr>
      <w:tblGrid>
        <w:gridCol w:w="1977"/>
        <w:gridCol w:w="1977"/>
        <w:gridCol w:w="1824"/>
        <w:gridCol w:w="1843"/>
      </w:tblGrid>
      <w:tr w:rsidR="0067523D">
        <w:tc>
          <w:tcPr>
            <w:tcW w:w="1977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 xml:space="preserve">           A)</w:t>
            </w:r>
          </w:p>
        </w:tc>
        <w:tc>
          <w:tcPr>
            <w:tcW w:w="1977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 xml:space="preserve">          B)</w:t>
            </w:r>
          </w:p>
        </w:tc>
        <w:tc>
          <w:tcPr>
            <w:tcW w:w="1824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 xml:space="preserve">          C)</w:t>
            </w:r>
          </w:p>
        </w:tc>
        <w:tc>
          <w:tcPr>
            <w:tcW w:w="1843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C36D46">
              <w:rPr>
                <w:rFonts w:ascii="Comic Sans MS" w:hAnsi="Comic Sans MS" w:cs="Comic Sans MS"/>
                <w:sz w:val="22"/>
                <w:szCs w:val="22"/>
              </w:rPr>
              <w:t xml:space="preserve">         D)</w:t>
            </w:r>
          </w:p>
        </w:tc>
      </w:tr>
      <w:tr w:rsidR="0067523D">
        <w:tc>
          <w:tcPr>
            <w:tcW w:w="1977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DF6861">
              <w:rPr>
                <w:rFonts w:ascii="Comic Sans MS" w:hAnsi="Comic Sans MS" w:cs="Comic Sans MS"/>
                <w:noProof/>
              </w:rPr>
              <w:pict>
                <v:shape id="_x0000_i1029" type="#_x0000_t75" alt="http://www.bilgiufku.com/wp-content/uploads/Okul-Ge%C3%A7idi.jpg" style="width:72.75pt;height:56.25pt;visibility:visible">
                  <v:imagedata r:id="rId9" o:title=""/>
                </v:shape>
              </w:pict>
            </w:r>
          </w:p>
        </w:tc>
        <w:tc>
          <w:tcPr>
            <w:tcW w:w="1977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shape id="_x0000_i1030" type="#_x0000_t75" alt="http://img715.imageshack.us/img715/4515/yayagecidilevhasi.jpg" style="width:74.25pt;height:50.25pt;visibility:visible">
                  <v:imagedata r:id="rId8" o:title=""/>
                </v:shape>
              </w:pict>
            </w:r>
          </w:p>
        </w:tc>
        <w:tc>
          <w:tcPr>
            <w:tcW w:w="1824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DF6861">
              <w:rPr>
                <w:rFonts w:ascii="Comic Sans MS" w:hAnsi="Comic Sans MS" w:cs="Comic Sans MS"/>
                <w:noProof/>
              </w:rPr>
              <w:pict>
                <v:shape id="_x0000_i1031" type="#_x0000_t75" alt="http://img10.imageshack.us/img10/6165/ikltrafikaretcihazlar.jpg" style="width:59.25pt;height:53.25pt;visibility:visible">
                  <v:imagedata r:id="rId10" o:title=""/>
                </v:shape>
              </w:pict>
            </w:r>
            <w:r w:rsidRPr="00C36D46">
              <w:rPr>
                <w:rFonts w:ascii="Comic Sans MS" w:hAnsi="Comic Sans MS" w:cs="Comic Sans MS"/>
                <w:sz w:val="22"/>
                <w:szCs w:val="22"/>
              </w:rPr>
              <w:t xml:space="preserve">      </w:t>
            </w:r>
          </w:p>
        </w:tc>
        <w:tc>
          <w:tcPr>
            <w:tcW w:w="1843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</w:rPr>
            </w:pPr>
            <w:r w:rsidRPr="00DF6861">
              <w:rPr>
                <w:rFonts w:ascii="Comic Sans MS" w:hAnsi="Comic Sans MS" w:cs="Comic Sans MS"/>
                <w:noProof/>
              </w:rPr>
              <w:pict>
                <v:shape id="_x0000_i1032" type="#_x0000_t75" alt="http://www.trafikmarket.com/image/cache/data/Trafik-isaret-levhalari/Kontrolsuz-Demiryolu-Gecidi_375-500x500.jpg" style="width:61.5pt;height:56.25pt;visibility:visible">
                  <v:imagedata r:id="rId11" o:title=""/>
                </v:shape>
              </w:pict>
            </w:r>
          </w:p>
        </w:tc>
      </w:tr>
      <w:tr w:rsidR="0067523D">
        <w:tc>
          <w:tcPr>
            <w:tcW w:w="1977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977" w:type="dxa"/>
          </w:tcPr>
          <w:p w:rsidR="0067523D" w:rsidRPr="00C36D46" w:rsidRDefault="0067523D" w:rsidP="002973C3">
            <w:pPr>
              <w:rPr>
                <w:noProof/>
              </w:rPr>
            </w:pPr>
          </w:p>
        </w:tc>
        <w:tc>
          <w:tcPr>
            <w:tcW w:w="1824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843" w:type="dxa"/>
          </w:tcPr>
          <w:p w:rsidR="0067523D" w:rsidRPr="00C36D46" w:rsidRDefault="0067523D" w:rsidP="002973C3">
            <w:pPr>
              <w:rPr>
                <w:rFonts w:ascii="Comic Sans MS" w:hAnsi="Comic Sans MS" w:cs="Comic Sans MS"/>
                <w:noProof/>
              </w:rPr>
            </w:pPr>
          </w:p>
        </w:tc>
      </w:tr>
    </w:tbl>
    <w:p w:rsidR="0067523D" w:rsidRPr="003F202A" w:rsidRDefault="0067523D" w:rsidP="00667380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11</w:t>
      </w:r>
      <w:r w:rsidRPr="003F202A">
        <w:rPr>
          <w:rFonts w:ascii="Comic Sans MS" w:hAnsi="Comic Sans MS" w:cs="Comic Sans MS"/>
          <w:b/>
          <w:bCs/>
        </w:rPr>
        <w:t xml:space="preserve">) Işıklı trafik işaret cihazlarındaki </w:t>
      </w:r>
      <w:r w:rsidRPr="003F202A">
        <w:rPr>
          <w:rFonts w:ascii="Comic Sans MS" w:hAnsi="Comic Sans MS" w:cs="Comic Sans MS"/>
          <w:b/>
          <w:bCs/>
          <w:u w:val="single"/>
        </w:rPr>
        <w:t>yeşil ışık</w:t>
      </w:r>
      <w:r w:rsidRPr="003F202A">
        <w:rPr>
          <w:rFonts w:ascii="Comic Sans MS" w:hAnsi="Comic Sans MS" w:cs="Comic Sans MS"/>
          <w:b/>
          <w:bCs/>
        </w:rPr>
        <w:t xml:space="preserve"> ne anlama gelir? </w:t>
      </w:r>
    </w:p>
    <w:p w:rsidR="0067523D" w:rsidRDefault="0067523D" w:rsidP="00667380">
      <w:pPr>
        <w:rPr>
          <w:rFonts w:ascii="Comic Sans MS" w:hAnsi="Comic Sans MS" w:cs="Comic Sans MS"/>
        </w:rPr>
      </w:pPr>
      <w:r w:rsidRPr="003F202A">
        <w:rPr>
          <w:rFonts w:ascii="Comic Sans MS" w:hAnsi="Comic Sans MS" w:cs="Comic Sans MS"/>
        </w:rPr>
        <w:t>A)</w:t>
      </w:r>
      <w:r>
        <w:rPr>
          <w:rFonts w:ascii="Comic Sans MS" w:hAnsi="Comic Sans MS" w:cs="Comic Sans MS"/>
        </w:rPr>
        <w:t xml:space="preserve"> Dur            </w:t>
      </w:r>
      <w:r w:rsidRPr="003F202A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</w:t>
      </w:r>
      <w:r w:rsidRPr="00C86357">
        <w:rPr>
          <w:rFonts w:ascii="Comic Sans MS" w:hAnsi="Comic Sans MS" w:cs="Comic Sans MS"/>
          <w:color w:val="FF0000"/>
        </w:rPr>
        <w:t>B) Geç</w:t>
      </w:r>
      <w:r w:rsidRPr="003F202A">
        <w:rPr>
          <w:rFonts w:ascii="Comic Sans MS" w:hAnsi="Comic Sans MS" w:cs="Comic Sans MS"/>
        </w:rPr>
        <w:tab/>
      </w:r>
      <w:r w:rsidRPr="003F202A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</w:t>
      </w:r>
      <w:r w:rsidRPr="003F202A">
        <w:rPr>
          <w:rFonts w:ascii="Comic Sans MS" w:hAnsi="Comic Sans MS" w:cs="Comic Sans MS"/>
        </w:rPr>
        <w:t>C) Bekle</w:t>
      </w:r>
      <w:r w:rsidRPr="003F202A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 xml:space="preserve">              </w:t>
      </w:r>
      <w:r w:rsidRPr="003F202A">
        <w:rPr>
          <w:rFonts w:ascii="Comic Sans MS" w:hAnsi="Comic Sans MS" w:cs="Comic Sans MS"/>
        </w:rPr>
        <w:t>D) Dikkat</w:t>
      </w:r>
    </w:p>
    <w:p w:rsidR="0067523D" w:rsidRDefault="0067523D" w:rsidP="00667380">
      <w:r>
        <w:t xml:space="preserve">   </w:t>
      </w:r>
    </w:p>
    <w:p w:rsidR="0067523D" w:rsidRPr="0097285F" w:rsidRDefault="0067523D" w:rsidP="00667380">
      <w:pPr>
        <w:pStyle w:val="NoSpacing"/>
        <w:jc w:val="both"/>
        <w:rPr>
          <w:b/>
          <w:bCs/>
          <w:sz w:val="24"/>
          <w:szCs w:val="24"/>
        </w:rPr>
      </w:pPr>
      <w:r w:rsidRPr="0097285F">
        <w:rPr>
          <w:b/>
          <w:bCs/>
          <w:sz w:val="24"/>
          <w:szCs w:val="24"/>
        </w:rPr>
        <w:t xml:space="preserve">12.Aşağıdakilerden hangisi taşıtlara binişlerde ve taşıtlardan inişlerde dikkat edilmesi gereken kurallardan </w:t>
      </w:r>
      <w:r w:rsidRPr="0097285F">
        <w:rPr>
          <w:b/>
          <w:bCs/>
          <w:sz w:val="24"/>
          <w:szCs w:val="24"/>
          <w:u w:val="single"/>
        </w:rPr>
        <w:t>değildir</w:t>
      </w:r>
      <w:r w:rsidRPr="0097285F">
        <w:rPr>
          <w:b/>
          <w:bCs/>
          <w:sz w:val="24"/>
          <w:szCs w:val="24"/>
        </w:rPr>
        <w:t>?</w:t>
      </w:r>
    </w:p>
    <w:p w:rsidR="0067523D" w:rsidRPr="0097285F" w:rsidRDefault="0067523D" w:rsidP="00667380">
      <w:pPr>
        <w:pStyle w:val="NoSpacing"/>
        <w:tabs>
          <w:tab w:val="left" w:pos="6525"/>
          <w:tab w:val="left" w:pos="6675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Pr="0097285F">
        <w:rPr>
          <w:b/>
          <w:bCs/>
          <w:sz w:val="24"/>
          <w:szCs w:val="24"/>
        </w:rPr>
        <w:t>A) Taşıtların kaldır</w:t>
      </w:r>
      <w:r>
        <w:rPr>
          <w:b/>
          <w:bCs/>
          <w:sz w:val="24"/>
          <w:szCs w:val="24"/>
        </w:rPr>
        <w:t xml:space="preserve">ım tarafındaki kapısından inmek.                   </w:t>
      </w:r>
      <w:r w:rsidRPr="0097285F">
        <w:rPr>
          <w:b/>
          <w:bCs/>
          <w:sz w:val="24"/>
          <w:szCs w:val="24"/>
        </w:rPr>
        <w:t>C) Taşıt tam durduğunda inmek</w:t>
      </w:r>
    </w:p>
    <w:p w:rsidR="0067523D" w:rsidRDefault="0067523D" w:rsidP="00667380">
      <w:pPr>
        <w:rPr>
          <w:b/>
          <w:bCs/>
        </w:rPr>
      </w:pPr>
      <w:r>
        <w:rPr>
          <w:b/>
          <w:bCs/>
          <w:color w:val="FF0000"/>
        </w:rPr>
        <w:t xml:space="preserve">   </w:t>
      </w:r>
      <w:r w:rsidRPr="00C86357">
        <w:rPr>
          <w:b/>
          <w:bCs/>
          <w:color w:val="FF0000"/>
        </w:rPr>
        <w:t>B) Taşıtların yol tarafındaki kapısından inmek.</w:t>
      </w:r>
      <w:r w:rsidRPr="00C86357">
        <w:rPr>
          <w:b/>
          <w:bCs/>
          <w:color w:val="FF0000"/>
        </w:rPr>
        <w:tab/>
      </w:r>
      <w:r>
        <w:rPr>
          <w:b/>
          <w:bCs/>
        </w:rPr>
        <w:t xml:space="preserve">               </w:t>
      </w:r>
      <w:r w:rsidRPr="0097285F">
        <w:rPr>
          <w:b/>
          <w:bCs/>
        </w:rPr>
        <w:t>D) Toplu taşıma araçlarına sıra ile binmek.</w:t>
      </w:r>
    </w:p>
    <w:p w:rsidR="0067523D" w:rsidRPr="0097285F" w:rsidRDefault="0067523D" w:rsidP="00667380">
      <w:pPr>
        <w:pStyle w:val="NoSpacing"/>
        <w:tabs>
          <w:tab w:val="left" w:pos="6525"/>
        </w:tabs>
        <w:jc w:val="both"/>
        <w:rPr>
          <w:b/>
          <w:bCs/>
          <w:sz w:val="24"/>
          <w:szCs w:val="24"/>
        </w:rPr>
      </w:pPr>
    </w:p>
    <w:p w:rsidR="0067523D" w:rsidRPr="00C13BC8" w:rsidRDefault="0067523D" w:rsidP="00667380">
      <w:pPr>
        <w:pStyle w:val="NoSpacing"/>
        <w:jc w:val="both"/>
        <w:rPr>
          <w:b/>
          <w:bCs/>
          <w:sz w:val="24"/>
          <w:szCs w:val="24"/>
        </w:rPr>
      </w:pPr>
      <w:r w:rsidRPr="00C13BC8">
        <w:rPr>
          <w:b/>
          <w:bCs/>
          <w:sz w:val="24"/>
          <w:szCs w:val="24"/>
        </w:rPr>
        <w:t>13.Aşağıdakilerden hangisi kaza nedeni olabilir?</w:t>
      </w:r>
    </w:p>
    <w:p w:rsidR="0067523D" w:rsidRPr="00C13BC8" w:rsidRDefault="0067523D" w:rsidP="00667380">
      <w:pPr>
        <w:pStyle w:val="NoSpacing"/>
        <w:tabs>
          <w:tab w:val="left" w:pos="4485"/>
        </w:tabs>
        <w:jc w:val="both"/>
        <w:rPr>
          <w:b/>
          <w:bCs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 xml:space="preserve">   </w:t>
      </w:r>
      <w:r w:rsidRPr="00225A0B">
        <w:rPr>
          <w:b/>
          <w:bCs/>
          <w:color w:val="FF0000"/>
          <w:sz w:val="24"/>
          <w:szCs w:val="24"/>
        </w:rPr>
        <w:t>A) Uykusuz araç kullanmak.</w:t>
      </w:r>
      <w:r>
        <w:rPr>
          <w:b/>
          <w:bCs/>
          <w:sz w:val="24"/>
          <w:szCs w:val="24"/>
        </w:rPr>
        <w:t xml:space="preserve">                                  </w:t>
      </w:r>
      <w:r w:rsidRPr="00C13BC8">
        <w:rPr>
          <w:b/>
          <w:bCs/>
          <w:sz w:val="24"/>
          <w:szCs w:val="24"/>
        </w:rPr>
        <w:t>C) Kırmızı ışıkta durmak.</w:t>
      </w:r>
    </w:p>
    <w:p w:rsidR="0067523D" w:rsidRPr="00F5551E" w:rsidRDefault="0067523D" w:rsidP="00667380">
      <w:pPr>
        <w:pStyle w:val="NoSpacing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Pr="00C13BC8">
        <w:rPr>
          <w:b/>
          <w:bCs/>
          <w:sz w:val="24"/>
          <w:szCs w:val="24"/>
        </w:rPr>
        <w:t>B) Yeşil ışıkta geçmek</w:t>
      </w:r>
      <w:r>
        <w:rPr>
          <w:b/>
          <w:bCs/>
          <w:sz w:val="24"/>
          <w:szCs w:val="24"/>
        </w:rPr>
        <w:t xml:space="preserve">.                                            </w:t>
      </w:r>
      <w:r w:rsidRPr="00C13BC8">
        <w:rPr>
          <w:b/>
          <w:bCs/>
        </w:rPr>
        <w:t>D) Trafik kuralına uygun hızda gitmek.</w:t>
      </w:r>
    </w:p>
    <w:p w:rsidR="0067523D" w:rsidRDefault="0067523D" w:rsidP="00667380"/>
    <w:p w:rsidR="0067523D" w:rsidRPr="00C7381D" w:rsidRDefault="0067523D" w:rsidP="00667380">
      <w:pPr>
        <w:pStyle w:val="NoSpacing"/>
        <w:jc w:val="both"/>
        <w:rPr>
          <w:b/>
          <w:bCs/>
          <w:sz w:val="24"/>
          <w:szCs w:val="24"/>
        </w:rPr>
      </w:pPr>
      <w:r w:rsidRPr="00C7381D">
        <w:rPr>
          <w:b/>
          <w:bCs/>
          <w:sz w:val="24"/>
          <w:szCs w:val="24"/>
        </w:rPr>
        <w:t>14.</w:t>
      </w:r>
      <w:r>
        <w:rPr>
          <w:b/>
          <w:bCs/>
          <w:sz w:val="24"/>
          <w:szCs w:val="24"/>
        </w:rPr>
        <w:t xml:space="preserve"> </w:t>
      </w:r>
      <w:r w:rsidRPr="00C7381D">
        <w:rPr>
          <w:b/>
          <w:bCs/>
          <w:sz w:val="24"/>
          <w:szCs w:val="24"/>
        </w:rPr>
        <w:t xml:space="preserve">Aşağıda verilen bilgilerden hangisi </w:t>
      </w:r>
      <w:r w:rsidRPr="00C7381D">
        <w:rPr>
          <w:b/>
          <w:bCs/>
          <w:sz w:val="24"/>
          <w:szCs w:val="24"/>
          <w:u w:val="single"/>
        </w:rPr>
        <w:t>yanlıştır?</w:t>
      </w:r>
      <w:r w:rsidRPr="00C7381D">
        <w:rPr>
          <w:b/>
          <w:bCs/>
          <w:sz w:val="24"/>
          <w:szCs w:val="24"/>
        </w:rPr>
        <w:t xml:space="preserve"> </w:t>
      </w:r>
    </w:p>
    <w:p w:rsidR="0067523D" w:rsidRPr="00C7381D" w:rsidRDefault="0067523D" w:rsidP="00667380">
      <w:pPr>
        <w:pStyle w:val="NoSpacing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Pr="00C7381D">
        <w:rPr>
          <w:b/>
          <w:bCs/>
          <w:sz w:val="24"/>
          <w:szCs w:val="24"/>
        </w:rPr>
        <w:t>A) Toplu taşıma araçlarına zarar verici davranışlar ülkemizi ekonomik zarara uğratır.</w:t>
      </w:r>
    </w:p>
    <w:p w:rsidR="0067523D" w:rsidRPr="00C7381D" w:rsidRDefault="0067523D" w:rsidP="00667380">
      <w:pPr>
        <w:pStyle w:val="NoSpacing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Pr="00C7381D">
        <w:rPr>
          <w:b/>
          <w:bCs/>
          <w:sz w:val="24"/>
          <w:szCs w:val="24"/>
        </w:rPr>
        <w:t>B) Toplu taşıma araçlarına zarar verenleri uyarmak yapılması gereken bir davranıştır.</w:t>
      </w:r>
    </w:p>
    <w:p w:rsidR="0067523D" w:rsidRPr="00C7381D" w:rsidRDefault="0067523D" w:rsidP="00667380">
      <w:pPr>
        <w:pStyle w:val="NoSpacing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Pr="00C7381D">
        <w:rPr>
          <w:b/>
          <w:bCs/>
          <w:sz w:val="24"/>
          <w:szCs w:val="24"/>
        </w:rPr>
        <w:t>C) Taşıtlarda yolculuk yapanlar, o taşıta zarar verici davranışlardan kaçınmalıdır.</w:t>
      </w:r>
    </w:p>
    <w:p w:rsidR="0067523D" w:rsidRPr="00225A0B" w:rsidRDefault="0067523D" w:rsidP="00667380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   </w:t>
      </w:r>
      <w:r w:rsidRPr="00225A0B">
        <w:rPr>
          <w:b/>
          <w:bCs/>
          <w:color w:val="FF0000"/>
        </w:rPr>
        <w:t>D) Kimse görmüyorsa çöpümüzü yere atabiliriz.</w:t>
      </w:r>
    </w:p>
    <w:p w:rsidR="0067523D" w:rsidRDefault="0067523D" w:rsidP="006673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7523D" w:rsidRPr="00C740C5" w:rsidRDefault="0067523D" w:rsidP="00667380">
      <w:pPr>
        <w:pStyle w:val="NoSpacing"/>
        <w:jc w:val="both"/>
        <w:rPr>
          <w:b/>
          <w:bCs/>
          <w:sz w:val="24"/>
          <w:szCs w:val="24"/>
        </w:rPr>
      </w:pPr>
      <w:r w:rsidRPr="00C740C5">
        <w:rPr>
          <w:b/>
          <w:bCs/>
          <w:sz w:val="24"/>
          <w:szCs w:val="24"/>
        </w:rPr>
        <w:t>15.Taşıtlardan el, kol ve baş çıkarıldığında aşağıdakilerden hangisi gerçekleşebilir?</w:t>
      </w:r>
    </w:p>
    <w:p w:rsidR="0067523D" w:rsidRDefault="0067523D" w:rsidP="00667380">
      <w:pPr>
        <w:pStyle w:val="NoSpacing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Pr="00C740C5">
        <w:rPr>
          <w:b/>
          <w:bCs/>
          <w:sz w:val="24"/>
          <w:szCs w:val="24"/>
        </w:rPr>
        <w:t>A) Taşıt durabilir</w:t>
      </w:r>
      <w:r w:rsidRPr="00225A0B">
        <w:rPr>
          <w:b/>
          <w:bCs/>
          <w:color w:val="FF0000"/>
          <w:sz w:val="24"/>
          <w:szCs w:val="24"/>
        </w:rPr>
        <w:t>.     B) Kişiye başka taşıt çarpabilir</w:t>
      </w:r>
      <w:r>
        <w:rPr>
          <w:b/>
          <w:bCs/>
          <w:sz w:val="24"/>
          <w:szCs w:val="24"/>
        </w:rPr>
        <w:t>.</w:t>
      </w:r>
      <w:r w:rsidRPr="00C740C5">
        <w:rPr>
          <w:b/>
          <w:bCs/>
          <w:sz w:val="24"/>
          <w:szCs w:val="24"/>
        </w:rPr>
        <w:t xml:space="preserve">       C) Taşıt bozulabilir.           D) Cesaret kanıtlanabilir.</w:t>
      </w:r>
    </w:p>
    <w:p w:rsidR="0067523D" w:rsidRPr="006F6267" w:rsidRDefault="0067523D" w:rsidP="00667380"/>
    <w:p w:rsidR="0067523D" w:rsidRPr="00544C5B" w:rsidRDefault="0067523D" w:rsidP="00667380">
      <w:pPr>
        <w:pStyle w:val="NoSpacing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16.</w:t>
      </w:r>
      <w:r w:rsidRPr="00544C5B">
        <w:rPr>
          <w:b/>
          <w:bCs/>
          <w:sz w:val="24"/>
          <w:szCs w:val="24"/>
        </w:rPr>
        <w:t xml:space="preserve">Aşağıdakilerden hangisi emniyet kemeri kullanma nedenlerinden </w:t>
      </w:r>
      <w:r w:rsidRPr="00544C5B">
        <w:rPr>
          <w:b/>
          <w:bCs/>
          <w:sz w:val="24"/>
          <w:szCs w:val="24"/>
          <w:u w:val="single"/>
        </w:rPr>
        <w:t>değildir</w:t>
      </w:r>
      <w:r w:rsidRPr="00544C5B">
        <w:rPr>
          <w:b/>
          <w:bCs/>
          <w:sz w:val="24"/>
          <w:szCs w:val="24"/>
        </w:rPr>
        <w:t>?</w:t>
      </w:r>
    </w:p>
    <w:p w:rsidR="0067523D" w:rsidRPr="000C07F8" w:rsidRDefault="0067523D" w:rsidP="00667380">
      <w:pPr>
        <w:pStyle w:val="NoSpacing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Pr="000C07F8">
        <w:rPr>
          <w:b/>
          <w:bCs/>
          <w:sz w:val="24"/>
          <w:szCs w:val="24"/>
        </w:rPr>
        <w:t>A) Aracın içinden fırlamayı önlemek</w:t>
      </w:r>
      <w:r>
        <w:rPr>
          <w:b/>
          <w:bCs/>
          <w:sz w:val="24"/>
          <w:szCs w:val="24"/>
        </w:rPr>
        <w:t>.</w:t>
      </w:r>
    </w:p>
    <w:p w:rsidR="0067523D" w:rsidRPr="000C07F8" w:rsidRDefault="0067523D" w:rsidP="00667380">
      <w:pPr>
        <w:pStyle w:val="NoSpacing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Pr="000C07F8">
        <w:rPr>
          <w:b/>
          <w:bCs/>
          <w:sz w:val="24"/>
          <w:szCs w:val="24"/>
        </w:rPr>
        <w:t>B) Kaza anında diğer yolculara zarar vermemek</w:t>
      </w:r>
      <w:r>
        <w:rPr>
          <w:b/>
          <w:bCs/>
          <w:sz w:val="24"/>
          <w:szCs w:val="24"/>
        </w:rPr>
        <w:t>.</w:t>
      </w:r>
    </w:p>
    <w:p w:rsidR="0067523D" w:rsidRPr="000C07F8" w:rsidRDefault="0067523D" w:rsidP="00667380">
      <w:pPr>
        <w:pStyle w:val="NoSpacing"/>
        <w:jc w:val="both"/>
        <w:rPr>
          <w:b/>
          <w:bCs/>
          <w:color w:val="FF0000"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Pr="000C07F8">
        <w:rPr>
          <w:b/>
          <w:bCs/>
          <w:color w:val="FF0000"/>
          <w:sz w:val="24"/>
          <w:szCs w:val="24"/>
        </w:rPr>
        <w:t>C) Keyifli bir yolculuk geçirmek.</w:t>
      </w:r>
    </w:p>
    <w:p w:rsidR="0067523D" w:rsidRPr="000C07F8" w:rsidRDefault="0067523D" w:rsidP="00667380">
      <w:pPr>
        <w:rPr>
          <w:b/>
          <w:bCs/>
        </w:rPr>
      </w:pPr>
      <w:r>
        <w:rPr>
          <w:b/>
          <w:bCs/>
        </w:rPr>
        <w:t xml:space="preserve">    </w:t>
      </w:r>
      <w:r w:rsidRPr="000C07F8">
        <w:rPr>
          <w:b/>
          <w:bCs/>
        </w:rPr>
        <w:t>D) Ani frenlerde alabileceği darbeleri önlemek</w:t>
      </w:r>
      <w:r>
        <w:rPr>
          <w:b/>
          <w:bCs/>
        </w:rPr>
        <w:t>.</w:t>
      </w:r>
    </w:p>
    <w:p w:rsidR="0067523D" w:rsidRDefault="0067523D" w:rsidP="00667380">
      <w:hyperlink r:id="rId12" w:history="1">
        <w:r>
          <w:rPr>
            <w:rStyle w:val="Hyperlink"/>
          </w:rPr>
          <w:t>www.sorubak.com</w:t>
        </w:r>
      </w:hyperlink>
    </w:p>
    <w:p w:rsidR="0067523D" w:rsidRPr="00176613" w:rsidRDefault="0067523D" w:rsidP="00667380">
      <w:pPr>
        <w:rPr>
          <w:b/>
          <w:bCs/>
        </w:rPr>
      </w:pPr>
      <w:r w:rsidRPr="00176613">
        <w:rPr>
          <w:b/>
          <w:bCs/>
        </w:rPr>
        <w:t>NOT : Doğ</w:t>
      </w:r>
      <w:r>
        <w:rPr>
          <w:b/>
          <w:bCs/>
        </w:rPr>
        <w:t>ru yanlış bölümündeki sorular 20</w:t>
      </w:r>
      <w:r w:rsidRPr="00176613">
        <w:rPr>
          <w:b/>
          <w:bCs/>
        </w:rPr>
        <w:t xml:space="preserve"> puan , 1,2,3,4,5,6,7,8,9,10,11,12,13,14,15,16 sorular 5 ‘e</w:t>
      </w:r>
      <w:r>
        <w:rPr>
          <w:b/>
          <w:bCs/>
        </w:rPr>
        <w:t xml:space="preserve">r </w:t>
      </w:r>
      <w:r w:rsidRPr="00176613">
        <w:rPr>
          <w:b/>
          <w:bCs/>
        </w:rPr>
        <w:t>puan.</w:t>
      </w:r>
    </w:p>
    <w:p w:rsidR="0067523D" w:rsidRPr="00667380" w:rsidRDefault="0067523D" w:rsidP="00667380"/>
    <w:sectPr w:rsidR="0067523D" w:rsidRPr="00667380" w:rsidSect="00176613">
      <w:pgSz w:w="11906" w:h="16838"/>
      <w:pgMar w:top="568" w:right="282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23D" w:rsidRDefault="0067523D" w:rsidP="00667380">
      <w:r>
        <w:separator/>
      </w:r>
    </w:p>
  </w:endnote>
  <w:endnote w:type="continuationSeparator" w:id="0">
    <w:p w:rsidR="0067523D" w:rsidRDefault="0067523D" w:rsidP="00667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AGRoundedYen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23D" w:rsidRDefault="0067523D" w:rsidP="00667380">
      <w:r>
        <w:separator/>
      </w:r>
    </w:p>
  </w:footnote>
  <w:footnote w:type="continuationSeparator" w:id="0">
    <w:p w:rsidR="0067523D" w:rsidRDefault="0067523D" w:rsidP="006673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E5B2F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57E40"/>
    <w:multiLevelType w:val="hybridMultilevel"/>
    <w:tmpl w:val="F3B28FC0"/>
    <w:lvl w:ilvl="0" w:tplc="4A38A5E2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E6B68"/>
    <w:multiLevelType w:val="hybridMultilevel"/>
    <w:tmpl w:val="1A6C281E"/>
    <w:lvl w:ilvl="0" w:tplc="84FE9F4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43B4"/>
    <w:rsid w:val="000065F2"/>
    <w:rsid w:val="000203DE"/>
    <w:rsid w:val="00021E27"/>
    <w:rsid w:val="0003564E"/>
    <w:rsid w:val="00076E3B"/>
    <w:rsid w:val="000B789D"/>
    <w:rsid w:val="000C07F8"/>
    <w:rsid w:val="000C1BF4"/>
    <w:rsid w:val="000F637C"/>
    <w:rsid w:val="000F759D"/>
    <w:rsid w:val="001712A4"/>
    <w:rsid w:val="00176613"/>
    <w:rsid w:val="001C0F3F"/>
    <w:rsid w:val="001D6959"/>
    <w:rsid w:val="001D7EFC"/>
    <w:rsid w:val="00225A0B"/>
    <w:rsid w:val="0024547B"/>
    <w:rsid w:val="002747B7"/>
    <w:rsid w:val="002973C3"/>
    <w:rsid w:val="002E70D3"/>
    <w:rsid w:val="002F42CE"/>
    <w:rsid w:val="00383924"/>
    <w:rsid w:val="003855FB"/>
    <w:rsid w:val="003A2E69"/>
    <w:rsid w:val="003F202A"/>
    <w:rsid w:val="003F34FB"/>
    <w:rsid w:val="00420ABA"/>
    <w:rsid w:val="004669B0"/>
    <w:rsid w:val="004C20E1"/>
    <w:rsid w:val="004E7362"/>
    <w:rsid w:val="004F1433"/>
    <w:rsid w:val="00544C5B"/>
    <w:rsid w:val="0054664B"/>
    <w:rsid w:val="005C7E02"/>
    <w:rsid w:val="005F6457"/>
    <w:rsid w:val="006614F4"/>
    <w:rsid w:val="00667380"/>
    <w:rsid w:val="00673468"/>
    <w:rsid w:val="0067523D"/>
    <w:rsid w:val="00681E9F"/>
    <w:rsid w:val="006E3F8E"/>
    <w:rsid w:val="006F6267"/>
    <w:rsid w:val="00724B42"/>
    <w:rsid w:val="007876E5"/>
    <w:rsid w:val="00797CFB"/>
    <w:rsid w:val="007E56EA"/>
    <w:rsid w:val="0081365B"/>
    <w:rsid w:val="008B3DBB"/>
    <w:rsid w:val="008B71A6"/>
    <w:rsid w:val="008F05C9"/>
    <w:rsid w:val="008F3F5C"/>
    <w:rsid w:val="008F4C77"/>
    <w:rsid w:val="00925B6B"/>
    <w:rsid w:val="00950911"/>
    <w:rsid w:val="0097285F"/>
    <w:rsid w:val="00A04588"/>
    <w:rsid w:val="00A26E63"/>
    <w:rsid w:val="00A428FD"/>
    <w:rsid w:val="00A82461"/>
    <w:rsid w:val="00AD43B4"/>
    <w:rsid w:val="00AE6FFD"/>
    <w:rsid w:val="00B43715"/>
    <w:rsid w:val="00BC21B6"/>
    <w:rsid w:val="00C02038"/>
    <w:rsid w:val="00C13BC8"/>
    <w:rsid w:val="00C20241"/>
    <w:rsid w:val="00C36D46"/>
    <w:rsid w:val="00C5443D"/>
    <w:rsid w:val="00C7381D"/>
    <w:rsid w:val="00C740C5"/>
    <w:rsid w:val="00C74800"/>
    <w:rsid w:val="00C80A25"/>
    <w:rsid w:val="00C86357"/>
    <w:rsid w:val="00CF5BE4"/>
    <w:rsid w:val="00D12212"/>
    <w:rsid w:val="00DB418C"/>
    <w:rsid w:val="00DF6861"/>
    <w:rsid w:val="00E0000F"/>
    <w:rsid w:val="00E55009"/>
    <w:rsid w:val="00E56126"/>
    <w:rsid w:val="00E97106"/>
    <w:rsid w:val="00EC001E"/>
    <w:rsid w:val="00EE69E7"/>
    <w:rsid w:val="00F2595F"/>
    <w:rsid w:val="00F40CFF"/>
    <w:rsid w:val="00F5551E"/>
    <w:rsid w:val="00F91CE8"/>
    <w:rsid w:val="00FB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92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4C20E1"/>
    <w:rPr>
      <w:rFonts w:cs="Calibri"/>
    </w:rPr>
  </w:style>
  <w:style w:type="table" w:styleId="TableGrid">
    <w:name w:val="Table Grid"/>
    <w:basedOn w:val="TableNormal"/>
    <w:uiPriority w:val="99"/>
    <w:rsid w:val="002747B7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74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47B7"/>
    <w:rPr>
      <w:rFonts w:ascii="Tahoma" w:hAnsi="Tahoma" w:cs="Tahoma"/>
      <w:sz w:val="16"/>
      <w:szCs w:val="16"/>
      <w:lang w:eastAsia="tr-TR"/>
    </w:rPr>
  </w:style>
  <w:style w:type="character" w:customStyle="1" w:styleId="NoSpacingChar">
    <w:name w:val="No Spacing Char"/>
    <w:link w:val="NoSpacing"/>
    <w:uiPriority w:val="99"/>
    <w:locked/>
    <w:rsid w:val="003F34FB"/>
    <w:rPr>
      <w:sz w:val="22"/>
      <w:szCs w:val="22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66738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67380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66738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67380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semiHidden/>
    <w:rsid w:val="003A2E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42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4</Pages>
  <Words>1540</Words>
  <Characters>8781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kadir</dc:creator>
  <cp:keywords>www.sorubak.com</cp:keywords>
  <dc:description/>
  <cp:lastModifiedBy>edanur</cp:lastModifiedBy>
  <cp:revision>54</cp:revision>
  <cp:lastPrinted>2015-04-02T06:16:00Z</cp:lastPrinted>
  <dcterms:created xsi:type="dcterms:W3CDTF">2015-03-26T03:44:00Z</dcterms:created>
  <dcterms:modified xsi:type="dcterms:W3CDTF">2015-04-02T20:39:00Z</dcterms:modified>
  <cp:category>www.sorubak.com</cp:category>
  <cp:contentType>www.sorubak.com;</cp:contentType>
</cp:coreProperties>
</file>