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15" w:rsidRPr="001B16DB" w:rsidRDefault="00594415">
      <w:pPr>
        <w:rPr>
          <w:rFonts w:ascii="Cambria" w:hAnsi="Cambria" w:cs="Cambria"/>
          <w:sz w:val="10"/>
          <w:szCs w:val="10"/>
        </w:rPr>
      </w:pPr>
    </w:p>
    <w:p w:rsidR="00594415" w:rsidRPr="001B16DB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 w:rsidRPr="001B16DB">
        <w:rPr>
          <w:rFonts w:ascii="Cambria" w:hAnsi="Cambria" w:cs="Cambria"/>
          <w:b/>
          <w:bCs/>
          <w:sz w:val="26"/>
          <w:szCs w:val="26"/>
        </w:rPr>
        <w:t>S1-)Aşağıda teknolojik ürünler ile kulanım alanları eşleştirilmiştir. Hangi eşleştirme yanlıştır?</w:t>
      </w:r>
    </w:p>
    <w:p w:rsidR="00594415" w:rsidRPr="001B16DB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1B16DB">
        <w:rPr>
          <w:rFonts w:ascii="Cambria" w:hAnsi="Cambria" w:cs="Cambria"/>
          <w:sz w:val="26"/>
          <w:szCs w:val="26"/>
        </w:rPr>
        <w:t>A) teleskop- sağlık alanında</w:t>
      </w:r>
    </w:p>
    <w:p w:rsidR="00594415" w:rsidRPr="001B16DB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B) b</w:t>
      </w:r>
      <w:r w:rsidRPr="001B16DB">
        <w:rPr>
          <w:rFonts w:ascii="Cambria" w:hAnsi="Cambria" w:cs="Cambria"/>
          <w:sz w:val="26"/>
          <w:szCs w:val="26"/>
        </w:rPr>
        <w:t>ilgisayar- eğitim alanında</w:t>
      </w:r>
    </w:p>
    <w:p w:rsidR="00594415" w:rsidRPr="001B16DB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1B16DB">
        <w:rPr>
          <w:rFonts w:ascii="Cambria" w:hAnsi="Cambria" w:cs="Cambria"/>
          <w:sz w:val="26"/>
          <w:szCs w:val="26"/>
        </w:rPr>
        <w:t>C) telefon- iletişim alanında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1B16DB">
        <w:rPr>
          <w:rFonts w:ascii="Cambria" w:hAnsi="Cambria" w:cs="Cambria"/>
          <w:sz w:val="26"/>
          <w:szCs w:val="26"/>
        </w:rPr>
        <w:t>D) mikroskop- bilimsel alanda</w:t>
      </w:r>
    </w:p>
    <w:p w:rsidR="00594415" w:rsidRPr="001B16DB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S2-) Aşağıdakilerden hangisi teknolojik gelişmelerin insan hayatına olumsuz etkisine</w:t>
      </w:r>
      <w:r w:rsidRPr="001B16DB">
        <w:rPr>
          <w:rFonts w:ascii="Cambria" w:hAnsi="Cambria" w:cs="Cambria"/>
          <w:b/>
          <w:bCs/>
          <w:sz w:val="26"/>
          <w:szCs w:val="26"/>
        </w:rPr>
        <w:t xml:space="preserve"> </w:t>
      </w:r>
      <w:r>
        <w:rPr>
          <w:rFonts w:ascii="Cambria" w:hAnsi="Cambria" w:cs="Cambria"/>
          <w:b/>
          <w:bCs/>
          <w:sz w:val="26"/>
          <w:szCs w:val="26"/>
        </w:rPr>
        <w:t>bir örnektir?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A) internet üzerinden haberleşme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B) tv ve bilgisayarın gözlerimizi ağrıtması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C) uzak yollara uçak ile kısa zamanda gitme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D) röntgen cihazları ile kırık ve çıkıkların tespit edilmesi</w:t>
      </w:r>
    </w:p>
    <w:p w:rsidR="00594415" w:rsidRPr="009B639B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S3-) Aşağıdaki ulaşım araçlarından hangisi en eski bir üründür?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136.35pt;margin-top:-.25pt;width:90.55pt;height:45.7pt;z-index:-251660288;visibility:visible">
            <v:imagedata r:id="rId7" o:title=""/>
          </v:shape>
        </w:pict>
      </w:r>
      <w:r>
        <w:rPr>
          <w:rFonts w:ascii="Cambria" w:hAnsi="Cambria" w:cs="Cambria"/>
          <w:sz w:val="26"/>
          <w:szCs w:val="26"/>
        </w:rPr>
        <w:t xml:space="preserve">A)                                     B) </w:t>
      </w:r>
      <w:r>
        <w:rPr>
          <w:noProof/>
        </w:rPr>
        <w:pict>
          <v:shape id="Resim 3" o:spid="_x0000_s1027" type="#_x0000_t75" style="position:absolute;margin-left:17.4pt;margin-top:-.25pt;width:83.8pt;height:40.05pt;z-index:-251661312;visibility:visible;mso-position-horizontal-relative:text;mso-position-vertical-relative:text">
            <v:imagedata r:id="rId8" o:title=""/>
          </v:shape>
        </w:pic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noProof/>
        </w:rPr>
        <w:pict>
          <v:shape id="Resim 6" o:spid="_x0000_s1028" type="#_x0000_t75" style="position:absolute;margin-left:130.7pt;margin-top:-.25pt;width:96.15pt;height:56.95pt;z-index:-251658240;visibility:visible">
            <v:imagedata r:id="rId9" o:title=""/>
          </v:shape>
        </w:pict>
      </w:r>
      <w:r>
        <w:rPr>
          <w:noProof/>
        </w:rPr>
        <w:pict>
          <v:shape id="Resim 5" o:spid="_x0000_s1029" type="#_x0000_t75" style="position:absolute;margin-left:16.75pt;margin-top:-.25pt;width:96.15pt;height:45.7pt;z-index:-251659264;visibility:visible">
            <v:imagedata r:id="rId10" o:title=""/>
          </v:shape>
        </w:pict>
      </w:r>
      <w:r>
        <w:rPr>
          <w:rFonts w:ascii="Cambria" w:hAnsi="Cambria" w:cs="Cambria"/>
          <w:sz w:val="26"/>
          <w:szCs w:val="26"/>
        </w:rPr>
        <w:t>C)                                    D)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</w:p>
    <w:p w:rsidR="00594415" w:rsidRPr="009B639B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10"/>
          <w:szCs w:val="10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  <w:u w:val="single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S4-) Aşağıdaki yargılardan hangisi </w:t>
      </w:r>
      <w:r w:rsidRPr="009C5AE8">
        <w:rPr>
          <w:rFonts w:ascii="Cambria" w:hAnsi="Cambria" w:cs="Cambria"/>
          <w:b/>
          <w:bCs/>
          <w:sz w:val="26"/>
          <w:szCs w:val="26"/>
          <w:u w:val="single"/>
        </w:rPr>
        <w:t>yanlıştır?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9C5AE8">
        <w:rPr>
          <w:rFonts w:ascii="Cambria" w:hAnsi="Cambria" w:cs="Cambria"/>
          <w:sz w:val="26"/>
          <w:szCs w:val="26"/>
        </w:rPr>
        <w:t xml:space="preserve">A) </w:t>
      </w:r>
      <w:r>
        <w:rPr>
          <w:rFonts w:ascii="Cambria" w:hAnsi="Cambria" w:cs="Cambria"/>
          <w:sz w:val="26"/>
          <w:szCs w:val="26"/>
        </w:rPr>
        <w:t>teknolojik ürünler bilimin ve bilginin gelişmesiyle olur.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B) bilimsel buluş ve gelişmeler deney ve uzun çalışmalar sonucunda ortaya çıkar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C) Teknolojik ürünler büyük ölçüde insan hayatını kolaylaştırır.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D) insanların her teknolojik ürünü  mutlaka alması gerekir.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C8391C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S5-) Bilimsel araştırma yapan bir bilim adamı aşağıdakilerden hangisini bilimsel çalışması için kullanmaz?</w:t>
      </w:r>
    </w:p>
    <w:p w:rsidR="00594415" w:rsidRDefault="00594415" w:rsidP="00C8391C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A) şans                       B) deney</w:t>
      </w:r>
    </w:p>
    <w:p w:rsidR="00594415" w:rsidRDefault="00594415" w:rsidP="00C8391C">
      <w:pPr>
        <w:pStyle w:val="NoSpacing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C) araştırma             D) gözlem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C8391C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C8391C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Pr="009C5AE8" w:rsidRDefault="00594415" w:rsidP="00A42C1E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S6-) </w:t>
      </w:r>
      <w:r w:rsidRPr="009C5AE8">
        <w:rPr>
          <w:rFonts w:ascii="Cambria" w:hAnsi="Cambria" w:cs="Cambria"/>
          <w:sz w:val="26"/>
          <w:szCs w:val="26"/>
        </w:rPr>
        <w:t>Geçmişte tarım işçilerinin tamamı için insan gücünden yararlanırdı. Bu iş çiftçilerin hem çok zamanını alıyordu hem de çok yorucuydu.</w:t>
      </w:r>
      <w:r>
        <w:rPr>
          <w:rFonts w:ascii="Cambria" w:hAnsi="Cambria" w:cs="Cambria"/>
          <w:sz w:val="26"/>
          <w:szCs w:val="26"/>
        </w:rPr>
        <w:t xml:space="preserve">                                                                                            </w:t>
      </w:r>
      <w:r w:rsidRPr="009C5AE8">
        <w:rPr>
          <w:rFonts w:ascii="Cambria" w:hAnsi="Cambria" w:cs="Cambria"/>
          <w:b/>
          <w:bCs/>
          <w:sz w:val="26"/>
          <w:szCs w:val="26"/>
        </w:rPr>
        <w:t xml:space="preserve">Aşağıdakilerden hangisi çiftçilerin </w:t>
      </w:r>
      <w:r w:rsidRPr="009C5AE8">
        <w:rPr>
          <w:rFonts w:ascii="Cambria" w:hAnsi="Cambria" w:cs="Cambria"/>
          <w:b/>
          <w:bCs/>
          <w:sz w:val="26"/>
          <w:szCs w:val="26"/>
          <w:u w:val="single"/>
        </w:rPr>
        <w:t>“ iyi ki var ”</w:t>
      </w:r>
      <w:r w:rsidRPr="009C5AE8">
        <w:rPr>
          <w:rFonts w:ascii="Cambria" w:hAnsi="Cambria" w:cs="Cambria"/>
          <w:b/>
          <w:bCs/>
          <w:sz w:val="26"/>
          <w:szCs w:val="26"/>
        </w:rPr>
        <w:t xml:space="preserve"> dediği teknolojik araçlardandır?</w:t>
      </w:r>
    </w:p>
    <w:p w:rsidR="00594415" w:rsidRDefault="00594415" w:rsidP="00A42C1E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9C5AE8">
        <w:rPr>
          <w:rFonts w:ascii="Cambria" w:hAnsi="Cambria" w:cs="Cambria"/>
          <w:sz w:val="26"/>
          <w:szCs w:val="26"/>
        </w:rPr>
        <w:t xml:space="preserve"> A) araba</w:t>
      </w:r>
      <w:r>
        <w:rPr>
          <w:rFonts w:ascii="Cambria" w:hAnsi="Cambria" w:cs="Cambria"/>
          <w:sz w:val="26"/>
          <w:szCs w:val="26"/>
        </w:rPr>
        <w:t xml:space="preserve">                         </w:t>
      </w:r>
      <w:r w:rsidRPr="009C5AE8">
        <w:rPr>
          <w:rFonts w:ascii="Cambria" w:hAnsi="Cambria" w:cs="Cambria"/>
          <w:sz w:val="26"/>
          <w:szCs w:val="26"/>
        </w:rPr>
        <w:t xml:space="preserve">B) Traktör </w:t>
      </w:r>
      <w:r>
        <w:rPr>
          <w:rFonts w:ascii="Cambria" w:hAnsi="Cambria" w:cs="Cambria"/>
          <w:sz w:val="26"/>
          <w:szCs w:val="26"/>
        </w:rPr>
        <w:t xml:space="preserve">                                         </w:t>
      </w:r>
      <w:r w:rsidRPr="009C5AE8">
        <w:rPr>
          <w:rFonts w:ascii="Cambria" w:hAnsi="Cambria" w:cs="Cambria"/>
          <w:sz w:val="26"/>
          <w:szCs w:val="26"/>
        </w:rPr>
        <w:t>C) Motosik</w:t>
      </w:r>
      <w:r>
        <w:rPr>
          <w:rFonts w:ascii="Cambria" w:hAnsi="Cambria" w:cs="Cambria"/>
          <w:sz w:val="26"/>
          <w:szCs w:val="26"/>
        </w:rPr>
        <w:t xml:space="preserve">let                 </w:t>
      </w:r>
      <w:r w:rsidRPr="009C5AE8">
        <w:rPr>
          <w:rFonts w:ascii="Cambria" w:hAnsi="Cambria" w:cs="Cambria"/>
          <w:sz w:val="26"/>
          <w:szCs w:val="26"/>
        </w:rPr>
        <w:t xml:space="preserve">D) </w:t>
      </w:r>
      <w:r>
        <w:rPr>
          <w:rFonts w:ascii="Cambria" w:hAnsi="Cambria" w:cs="Cambria"/>
          <w:sz w:val="26"/>
          <w:szCs w:val="26"/>
        </w:rPr>
        <w:t>uçak</w:t>
      </w:r>
      <w:r w:rsidRPr="009C5AE8">
        <w:rPr>
          <w:rFonts w:ascii="Cambria" w:hAnsi="Cambria" w:cs="Cambria"/>
          <w:sz w:val="26"/>
          <w:szCs w:val="26"/>
        </w:rPr>
        <w:t xml:space="preserve">     </w:t>
      </w:r>
    </w:p>
    <w:p w:rsidR="00594415" w:rsidRPr="003434ED" w:rsidRDefault="00594415" w:rsidP="001B16DB">
      <w:pPr>
        <w:pStyle w:val="NoSpacing"/>
        <w:spacing w:line="276" w:lineRule="auto"/>
        <w:rPr>
          <w:rFonts w:ascii="Cambria" w:hAnsi="Cambria" w:cs="Cambria"/>
          <w:sz w:val="12"/>
          <w:szCs w:val="12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S7-) Aşağıdakilerden hangisi bir devlet kumru değildir?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582410">
        <w:rPr>
          <w:rFonts w:ascii="Cambria" w:hAnsi="Cambria" w:cs="Cambria"/>
          <w:sz w:val="26"/>
          <w:szCs w:val="26"/>
        </w:rPr>
        <w:t xml:space="preserve">A) </w:t>
      </w:r>
      <w:r>
        <w:rPr>
          <w:rFonts w:ascii="Cambria" w:hAnsi="Cambria" w:cs="Cambria"/>
          <w:sz w:val="26"/>
          <w:szCs w:val="26"/>
        </w:rPr>
        <w:t>okullar                B) hastaneler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C) dernekler           D) belediyeler     </w:t>
      </w:r>
    </w:p>
    <w:p w:rsidR="00594415" w:rsidRPr="003434ED" w:rsidRDefault="00594415" w:rsidP="001B16DB">
      <w:pPr>
        <w:pStyle w:val="NoSpacing"/>
        <w:spacing w:line="276" w:lineRule="auto"/>
        <w:rPr>
          <w:rFonts w:ascii="Cambria" w:hAnsi="Cambria" w:cs="Cambria"/>
          <w:sz w:val="12"/>
          <w:szCs w:val="12"/>
        </w:rPr>
      </w:pPr>
      <w:r w:rsidRPr="003434ED">
        <w:rPr>
          <w:rFonts w:ascii="Cambria" w:hAnsi="Cambria" w:cs="Cambria"/>
          <w:sz w:val="12"/>
          <w:szCs w:val="12"/>
        </w:rPr>
        <w:t xml:space="preserve"> </w:t>
      </w:r>
    </w:p>
    <w:p w:rsidR="00594415" w:rsidRPr="00582410" w:rsidRDefault="00594415" w:rsidP="00582410">
      <w:pPr>
        <w:pStyle w:val="NoSpacing"/>
        <w:rPr>
          <w:rFonts w:ascii="Cambria" w:hAnsi="Cambria" w:cs="Cambria"/>
          <w:b/>
          <w:bCs/>
          <w:sz w:val="26"/>
          <w:szCs w:val="26"/>
        </w:rPr>
      </w:pPr>
      <w:r w:rsidRPr="00582410">
        <w:rPr>
          <w:rFonts w:ascii="Cambria" w:hAnsi="Cambria" w:cs="Cambria"/>
          <w:b/>
          <w:bCs/>
          <w:sz w:val="26"/>
          <w:szCs w:val="26"/>
        </w:rPr>
        <w:t>S8-) Aşağıdakilerden hangisi belediyenin yürüttüğü kamu hizmetlerinden biri değildir?</w:t>
      </w:r>
    </w:p>
    <w:p w:rsidR="00594415" w:rsidRPr="00582410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582410">
        <w:rPr>
          <w:rFonts w:ascii="Cambria" w:hAnsi="Cambria" w:cs="Cambria"/>
          <w:sz w:val="26"/>
          <w:szCs w:val="26"/>
        </w:rPr>
        <w:t xml:space="preserve">A) Şehrin temizliği    </w:t>
      </w:r>
      <w:r>
        <w:rPr>
          <w:rFonts w:ascii="Cambria" w:hAnsi="Cambria" w:cs="Cambria"/>
          <w:sz w:val="26"/>
          <w:szCs w:val="26"/>
        </w:rPr>
        <w:t xml:space="preserve">   </w:t>
      </w:r>
      <w:r w:rsidRPr="00582410">
        <w:rPr>
          <w:rFonts w:ascii="Cambria" w:hAnsi="Cambria" w:cs="Cambria"/>
          <w:sz w:val="26"/>
          <w:szCs w:val="26"/>
        </w:rPr>
        <w:t>B) Parkların yapılması</w:t>
      </w:r>
    </w:p>
    <w:p w:rsidR="00594415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582410">
        <w:rPr>
          <w:rFonts w:ascii="Cambria" w:hAnsi="Cambria" w:cs="Cambria"/>
          <w:sz w:val="26"/>
          <w:szCs w:val="26"/>
        </w:rPr>
        <w:t>C)</w:t>
      </w:r>
      <w:r>
        <w:rPr>
          <w:rFonts w:ascii="Cambria" w:hAnsi="Cambria" w:cs="Cambria"/>
          <w:sz w:val="26"/>
          <w:szCs w:val="26"/>
        </w:rPr>
        <w:t xml:space="preserve"> Yol, köprü </w:t>
      </w:r>
      <w:r w:rsidRPr="00582410">
        <w:rPr>
          <w:rFonts w:ascii="Cambria" w:hAnsi="Cambria" w:cs="Cambria"/>
          <w:sz w:val="26"/>
          <w:szCs w:val="26"/>
        </w:rPr>
        <w:t>yapım</w:t>
      </w:r>
      <w:r>
        <w:rPr>
          <w:rFonts w:ascii="Cambria" w:hAnsi="Cambria" w:cs="Cambria"/>
          <w:sz w:val="26"/>
          <w:szCs w:val="26"/>
        </w:rPr>
        <w:t xml:space="preserve">ı    </w:t>
      </w:r>
      <w:r w:rsidRPr="00582410">
        <w:rPr>
          <w:rFonts w:ascii="Cambria" w:hAnsi="Cambria" w:cs="Cambria"/>
          <w:sz w:val="26"/>
          <w:szCs w:val="26"/>
        </w:rPr>
        <w:t xml:space="preserve">D) </w:t>
      </w:r>
      <w:r>
        <w:rPr>
          <w:rFonts w:ascii="Cambria" w:hAnsi="Cambria" w:cs="Cambria"/>
          <w:sz w:val="26"/>
          <w:szCs w:val="26"/>
        </w:rPr>
        <w:t>suçluları yakalama</w:t>
      </w:r>
    </w:p>
    <w:p w:rsidR="00594415" w:rsidRPr="004E1EB8" w:rsidRDefault="00594415" w:rsidP="00582410">
      <w:pPr>
        <w:pStyle w:val="NoSpacing"/>
        <w:rPr>
          <w:rFonts w:ascii="Cambria" w:hAnsi="Cambria" w:cs="Cambria"/>
          <w:sz w:val="10"/>
          <w:szCs w:val="10"/>
        </w:rPr>
      </w:pP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S9-) Aşağıda dernekler ile ilgili verilen bilgilerden hangisi yanlıştır?</w:t>
      </w:r>
    </w:p>
    <w:p w:rsidR="00594415" w:rsidRPr="00582410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582410">
        <w:rPr>
          <w:rFonts w:ascii="Cambria" w:hAnsi="Cambria" w:cs="Cambria"/>
          <w:sz w:val="26"/>
          <w:szCs w:val="26"/>
        </w:rPr>
        <w:t xml:space="preserve">A) </w:t>
      </w:r>
      <w:r>
        <w:rPr>
          <w:rFonts w:ascii="Cambria" w:hAnsi="Cambria" w:cs="Cambria"/>
          <w:sz w:val="26"/>
          <w:szCs w:val="26"/>
        </w:rPr>
        <w:t>devlet tarafından zorunlu olarak kurulur</w:t>
      </w:r>
      <w:r w:rsidRPr="00582410">
        <w:rPr>
          <w:rFonts w:ascii="Cambria" w:hAnsi="Cambria" w:cs="Cambria"/>
          <w:sz w:val="26"/>
          <w:szCs w:val="26"/>
        </w:rPr>
        <w:t xml:space="preserve">    </w:t>
      </w:r>
    </w:p>
    <w:p w:rsidR="00594415" w:rsidRPr="00582410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582410">
        <w:rPr>
          <w:rFonts w:ascii="Cambria" w:hAnsi="Cambria" w:cs="Cambria"/>
          <w:sz w:val="26"/>
          <w:szCs w:val="26"/>
        </w:rPr>
        <w:t xml:space="preserve">B) </w:t>
      </w:r>
      <w:r>
        <w:rPr>
          <w:rFonts w:ascii="Cambria" w:hAnsi="Cambria" w:cs="Cambria"/>
          <w:sz w:val="26"/>
          <w:szCs w:val="26"/>
        </w:rPr>
        <w:t>üyeleri gönüllü kişilerden oluşur</w:t>
      </w:r>
    </w:p>
    <w:p w:rsidR="00594415" w:rsidRPr="00582410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582410">
        <w:rPr>
          <w:rFonts w:ascii="Cambria" w:hAnsi="Cambria" w:cs="Cambria"/>
          <w:sz w:val="26"/>
          <w:szCs w:val="26"/>
        </w:rPr>
        <w:t xml:space="preserve">C) </w:t>
      </w:r>
      <w:r>
        <w:rPr>
          <w:rFonts w:ascii="Cambria" w:hAnsi="Cambria" w:cs="Cambria"/>
          <w:sz w:val="26"/>
          <w:szCs w:val="26"/>
        </w:rPr>
        <w:t>kültürel ve yardım çalışmaları  yaparlar</w:t>
      </w:r>
      <w:r w:rsidRPr="00582410">
        <w:rPr>
          <w:rFonts w:ascii="Cambria" w:hAnsi="Cambria" w:cs="Cambria"/>
          <w:sz w:val="26"/>
          <w:szCs w:val="26"/>
        </w:rPr>
        <w:t xml:space="preserve">  </w:t>
      </w:r>
    </w:p>
    <w:p w:rsidR="00594415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582410">
        <w:rPr>
          <w:rFonts w:ascii="Cambria" w:hAnsi="Cambria" w:cs="Cambria"/>
          <w:sz w:val="26"/>
          <w:szCs w:val="26"/>
        </w:rPr>
        <w:t xml:space="preserve">D) </w:t>
      </w:r>
      <w:r>
        <w:rPr>
          <w:rFonts w:ascii="Cambria" w:hAnsi="Cambria" w:cs="Cambria"/>
          <w:sz w:val="26"/>
          <w:szCs w:val="26"/>
        </w:rPr>
        <w:t>üyelerine devlet tarafından maaş verilmez</w:t>
      </w:r>
      <w:r w:rsidRPr="00582410">
        <w:rPr>
          <w:rFonts w:ascii="Cambria" w:hAnsi="Cambria" w:cs="Cambria"/>
          <w:sz w:val="26"/>
          <w:szCs w:val="26"/>
        </w:rPr>
        <w:t xml:space="preserve"> </w:t>
      </w:r>
    </w:p>
    <w:p w:rsidR="00594415" w:rsidRPr="003434ED" w:rsidRDefault="00594415" w:rsidP="003351A5">
      <w:pPr>
        <w:pStyle w:val="NoSpacing"/>
        <w:spacing w:line="276" w:lineRule="auto"/>
        <w:rPr>
          <w:rFonts w:ascii="Cambria" w:hAnsi="Cambria" w:cs="Cambria"/>
          <w:sz w:val="12"/>
          <w:szCs w:val="12"/>
        </w:rPr>
      </w:pPr>
    </w:p>
    <w:p w:rsidR="00594415" w:rsidRPr="00C8391C" w:rsidRDefault="00594415" w:rsidP="003351A5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C8391C">
        <w:rPr>
          <w:rFonts w:ascii="Cambria" w:hAnsi="Cambria" w:cs="Cambria"/>
          <w:b/>
          <w:bCs/>
          <w:sz w:val="26"/>
          <w:szCs w:val="26"/>
        </w:rPr>
        <w:t>S10-) Aşağıdakilerden hangisi giderleri devlet tarafından karşılanan ve görevlileri devlet tarafından  belirlenen kurumlardandır?</w:t>
      </w:r>
    </w:p>
    <w:p w:rsidR="00594415" w:rsidRPr="00C8391C" w:rsidRDefault="00594415" w:rsidP="003351A5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C8391C">
        <w:rPr>
          <w:rFonts w:ascii="Cambria" w:hAnsi="Cambria" w:cs="Cambria"/>
          <w:sz w:val="26"/>
          <w:szCs w:val="26"/>
        </w:rPr>
        <w:t xml:space="preserve">A) </w:t>
      </w:r>
      <w:r>
        <w:rPr>
          <w:rFonts w:ascii="Cambria" w:hAnsi="Cambria" w:cs="Cambria"/>
          <w:sz w:val="26"/>
          <w:szCs w:val="26"/>
        </w:rPr>
        <w:t>spor kulüpleri</w:t>
      </w:r>
      <w:r w:rsidRPr="00C8391C">
        <w:rPr>
          <w:rFonts w:ascii="Cambria" w:hAnsi="Cambria" w:cs="Cambria"/>
          <w:sz w:val="26"/>
          <w:szCs w:val="26"/>
        </w:rPr>
        <w:t xml:space="preserve">   </w:t>
      </w:r>
      <w:r>
        <w:rPr>
          <w:rFonts w:ascii="Cambria" w:hAnsi="Cambria" w:cs="Cambria"/>
          <w:sz w:val="26"/>
          <w:szCs w:val="26"/>
        </w:rPr>
        <w:t xml:space="preserve">     </w:t>
      </w:r>
      <w:r w:rsidRPr="00C8391C">
        <w:rPr>
          <w:rFonts w:ascii="Cambria" w:hAnsi="Cambria" w:cs="Cambria"/>
          <w:sz w:val="26"/>
          <w:szCs w:val="26"/>
        </w:rPr>
        <w:t>B) Devlet Hastanesi              C) Köy dernekleri</w:t>
      </w:r>
      <w:r>
        <w:rPr>
          <w:rFonts w:ascii="Cambria" w:hAnsi="Cambria" w:cs="Cambria"/>
          <w:sz w:val="26"/>
          <w:szCs w:val="26"/>
        </w:rPr>
        <w:t xml:space="preserve">       </w:t>
      </w:r>
      <w:r w:rsidRPr="00C8391C">
        <w:rPr>
          <w:rFonts w:ascii="Cambria" w:hAnsi="Cambria" w:cs="Cambria"/>
          <w:sz w:val="26"/>
          <w:szCs w:val="26"/>
        </w:rPr>
        <w:t xml:space="preserve">D) Çevre Koruma Vakfı   </w:t>
      </w:r>
    </w:p>
    <w:p w:rsidR="00594415" w:rsidRPr="003434ED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12"/>
          <w:szCs w:val="12"/>
        </w:rPr>
      </w:pPr>
    </w:p>
    <w:p w:rsidR="00594415" w:rsidRPr="00C8391C" w:rsidRDefault="00594415" w:rsidP="003351A5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 w:rsidRPr="00C8391C">
        <w:rPr>
          <w:rFonts w:ascii="Cambria" w:hAnsi="Cambria" w:cs="Cambria"/>
          <w:b/>
          <w:bCs/>
          <w:sz w:val="26"/>
          <w:szCs w:val="26"/>
        </w:rPr>
        <w:t xml:space="preserve">S11-) Aşağıda muhtarla ilgili verilen bilgilerden hangisi </w:t>
      </w:r>
      <w:r w:rsidRPr="00C8391C">
        <w:rPr>
          <w:rFonts w:ascii="Cambria" w:hAnsi="Cambria" w:cs="Cambria"/>
          <w:b/>
          <w:bCs/>
          <w:sz w:val="26"/>
          <w:szCs w:val="26"/>
          <w:u w:val="single"/>
        </w:rPr>
        <w:t>yanlış bir bilgidir?</w:t>
      </w:r>
    </w:p>
    <w:p w:rsidR="00594415" w:rsidRPr="00C8391C" w:rsidRDefault="00594415" w:rsidP="003351A5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C8391C">
        <w:rPr>
          <w:rFonts w:ascii="Cambria" w:hAnsi="Cambria" w:cs="Cambria"/>
          <w:sz w:val="26"/>
          <w:szCs w:val="26"/>
        </w:rPr>
        <w:t>a)Köy veya mahalle halkı tarafından seçilir                b</w:t>
      </w:r>
      <w:r>
        <w:rPr>
          <w:rFonts w:ascii="Cambria" w:hAnsi="Cambria" w:cs="Cambria"/>
          <w:sz w:val="26"/>
          <w:szCs w:val="26"/>
        </w:rPr>
        <w:t>)Kaymakama bağlı olarak çalışır</w:t>
      </w:r>
    </w:p>
    <w:p w:rsidR="00594415" w:rsidRPr="00C8391C" w:rsidRDefault="00594415" w:rsidP="003351A5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C8391C">
        <w:rPr>
          <w:rFonts w:ascii="Cambria" w:hAnsi="Cambria" w:cs="Cambria"/>
          <w:sz w:val="26"/>
          <w:szCs w:val="26"/>
        </w:rPr>
        <w:t xml:space="preserve">c)Görev süresi </w:t>
      </w:r>
      <w:r>
        <w:rPr>
          <w:rFonts w:ascii="Cambria" w:hAnsi="Cambria" w:cs="Cambria"/>
          <w:sz w:val="26"/>
          <w:szCs w:val="26"/>
        </w:rPr>
        <w:t>sınırsızdır</w:t>
      </w:r>
      <w:r w:rsidRPr="00C8391C">
        <w:rPr>
          <w:rFonts w:ascii="Cambria" w:hAnsi="Cambria" w:cs="Cambria"/>
          <w:sz w:val="26"/>
          <w:szCs w:val="26"/>
        </w:rPr>
        <w:t xml:space="preserve">                                              d)Köy yönetiminin başıdır</w:t>
      </w:r>
    </w:p>
    <w:p w:rsidR="00594415" w:rsidRPr="003434ED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12"/>
          <w:szCs w:val="12"/>
        </w:rPr>
      </w:pPr>
    </w:p>
    <w:p w:rsidR="00594415" w:rsidRPr="00C8391C" w:rsidRDefault="00594415" w:rsidP="003351A5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S12-) </w:t>
      </w:r>
      <w:r w:rsidRPr="00C8391C">
        <w:rPr>
          <w:rFonts w:ascii="Cambria" w:hAnsi="Cambria" w:cs="Cambria"/>
          <w:b/>
          <w:bCs/>
          <w:sz w:val="26"/>
          <w:szCs w:val="26"/>
        </w:rPr>
        <w:t>Hangi atasözü bütçe ile ilgilidir</w:t>
      </w:r>
      <w:r w:rsidRPr="00C8391C">
        <w:rPr>
          <w:rFonts w:ascii="Cambria" w:hAnsi="Cambria" w:cs="Cambria"/>
          <w:b/>
          <w:bCs/>
          <w:w w:val="108"/>
          <w:sz w:val="26"/>
          <w:szCs w:val="26"/>
        </w:rPr>
        <w:t xml:space="preserve">?   </w:t>
      </w:r>
    </w:p>
    <w:p w:rsidR="00594415" w:rsidRPr="00C8391C" w:rsidRDefault="00594415" w:rsidP="003351A5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C8391C">
        <w:rPr>
          <w:rFonts w:ascii="Cambria" w:hAnsi="Cambria" w:cs="Cambria"/>
          <w:sz w:val="26"/>
          <w:szCs w:val="26"/>
        </w:rPr>
        <w:t>A) Bu günün işini yarına bırakma.                           B) Beş parmağın beşi bir olmaz.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C8391C">
        <w:rPr>
          <w:rFonts w:ascii="Cambria" w:hAnsi="Cambria" w:cs="Cambria"/>
          <w:sz w:val="26"/>
          <w:szCs w:val="26"/>
        </w:rPr>
        <w:t xml:space="preserve">C) Bir elin nesi var, iki elin sesi var.                        D) Ayağını yorganına göre uzat. </w:t>
      </w:r>
    </w:p>
    <w:p w:rsidR="00594415" w:rsidRPr="00A42C1E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S13-) Aşağıdakilerden hangisi dernek ve vakıfların faydalarından birisi olamaz?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A) dernek ve vakıflar toplumda bölünmeye sebep olurlar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B) dernek ve vakıf faaliyetleri toplumda dayanışmaya sebep olur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C) derneklerin yardımları ile fakir aileler ihtiyaçlarını karşılar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D) dernek ve vakıflar insanları kötü alışkanlıklardan uzak tutar</w:t>
      </w:r>
    </w:p>
    <w:p w:rsidR="00594415" w:rsidRPr="003434ED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S14-) Türkiye’de ülkemizin yönetimi nasıl sınıflandırılır?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A) yerel yönetim-       özel yönetim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B) merkezî yönetim- yerel yönetim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C) genel yönetim – yerel yönetim</w:t>
      </w:r>
    </w:p>
    <w:p w:rsidR="00594415" w:rsidRPr="001C1534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D) merkezî yönetim – şirket yönetimi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</w:p>
    <w:p w:rsidR="00594415" w:rsidRPr="004E1EB8" w:rsidRDefault="00594415" w:rsidP="001B16DB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.05pt;margin-top:1.15pt;width:538.2pt;height:465.1pt;z-index:251659264;visibility:visible" strokecolor="white" strokeweight="1pt">
            <v:textbox>
              <w:txbxContent>
                <w:p w:rsidR="00594415" w:rsidRPr="00556746" w:rsidRDefault="00594415" w:rsidP="001C1534">
                  <w:pPr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b/>
                      <w:bCs/>
                      <w:sz w:val="26"/>
                      <w:szCs w:val="26"/>
                    </w:rPr>
                    <w:t xml:space="preserve">Aşağıdaki cümlelerde boş bırakılan yerlere uygun kelimeleri yazınız. Her bir soru 2 puandır.                           </w:t>
                  </w: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(Yazılarınız okunaklı ve düzgün olmalı.)</w:t>
                  </w:r>
                </w:p>
                <w:p w:rsidR="00594415" w:rsidRPr="00556746" w:rsidRDefault="00594415" w:rsidP="002E34B6">
                  <w:pPr>
                    <w:spacing w:line="480" w:lineRule="auto"/>
                    <w:rPr>
                      <w:rFonts w:ascii="Cambria" w:hAnsi="Cambria" w:cs="Cambria"/>
                      <w:sz w:val="26"/>
                      <w:szCs w:val="26"/>
                    </w:rPr>
                  </w:pP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Toplumda güvenlik işleri ile  ……………………….. ilgilenir.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……………………………. merkezî yönetim birimidir.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Hicrî takvim ………  ……………  hesabına göre yapılmıştır.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Bir şehrin çöp ve temizlik işlerini ……………………….. yürütür.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TBMM ………………………….. tarihinde ………………………… açılmıştır.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Kurtuluş Savaşı Mustafa Kemal’in …………………………… çıkmasıyla başlar.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Toplumun çoğunluğunu veya tamamını ilgilendiren olay veya durumlara …………………. denir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 xml:space="preserve">Bir milletin seçim yaparak kendi kendini yönetmesi biçimine ………………………… denir. 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Belediye başkanları ve muhtarlar …………………….. iş başına gelirler.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Türk Milleti’nin bağımsızlık mücadelesine ………………………………… denir.</w:t>
                  </w:r>
                </w:p>
                <w:p w:rsidR="00594415" w:rsidRPr="00556746" w:rsidRDefault="00594415" w:rsidP="002E34B6">
                  <w:pPr>
                    <w:pStyle w:val="ListParagraph"/>
                    <w:numPr>
                      <w:ilvl w:val="0"/>
                      <w:numId w:val="1"/>
                    </w:numPr>
                    <w:spacing w:line="480" w:lineRule="auto"/>
                    <w:ind w:left="284" w:hanging="284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Osmanlı devleti ………………………….. ile yönetiliyordu.</w:t>
                  </w:r>
                </w:p>
                <w:p w:rsidR="00594415" w:rsidRPr="00556746" w:rsidRDefault="00594415" w:rsidP="00BE283F">
                  <w:pPr>
                    <w:pStyle w:val="ListParagraph"/>
                    <w:ind w:left="284"/>
                    <w:jc w:val="right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4/C sınıf Öğrt.</w:t>
                  </w:r>
                </w:p>
                <w:p w:rsidR="00594415" w:rsidRPr="00556746" w:rsidRDefault="00594415" w:rsidP="00BE283F">
                  <w:pPr>
                    <w:pStyle w:val="ListParagraph"/>
                    <w:ind w:left="284"/>
                    <w:jc w:val="right"/>
                    <w:rPr>
                      <w:rFonts w:ascii="Cambria" w:hAnsi="Cambria" w:cs="Cambria"/>
                      <w:sz w:val="26"/>
                      <w:szCs w:val="26"/>
                    </w:rPr>
                  </w:pPr>
                  <w:r w:rsidRPr="00556746">
                    <w:rPr>
                      <w:rFonts w:ascii="Cambria" w:hAnsi="Cambria" w:cs="Cambria"/>
                      <w:sz w:val="26"/>
                      <w:szCs w:val="26"/>
                    </w:rPr>
                    <w:t>Bayram UÇAR</w:t>
                  </w:r>
                </w:p>
              </w:txbxContent>
            </v:textbox>
          </v:shape>
        </w:pict>
      </w: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  <w:r>
        <w:rPr>
          <w:noProof/>
        </w:rPr>
        <w:pict>
          <v:shape id="Text Box 3" o:spid="_x0000_s1031" type="#_x0000_t202" style="position:absolute;margin-left:8pt;margin-top:8.45pt;width:527.35pt;height:38.7pt;z-index:251660288;visibility:visible">
            <v:textbox>
              <w:txbxContent>
                <w:p w:rsidR="00594415" w:rsidRPr="00294346" w:rsidRDefault="00594415" w:rsidP="0029434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Belediye - Ay yılı - Valilikler – Samsun - Polis – kamuoyu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Pr="0029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cumhuriyet- seçim -  Kurtuluş Savaşı                                                        </w:t>
                  </w:r>
                  <w:r w:rsidRPr="0029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 Nisan 1920 – Ankara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padişahlık</w:t>
                  </w:r>
                </w:p>
              </w:txbxContent>
            </v:textbox>
          </v:shape>
        </w:pict>
      </w: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</w:p>
    <w:p w:rsidR="00594415" w:rsidRPr="004E1EB8" w:rsidRDefault="00594415" w:rsidP="004E1EB8">
      <w:pPr>
        <w:pStyle w:val="NoSpacing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 xml:space="preserve">S15-) </w:t>
      </w:r>
      <w:r w:rsidRPr="004E1EB8">
        <w:rPr>
          <w:rFonts w:ascii="Cambria" w:hAnsi="Cambria" w:cs="Cambria"/>
          <w:b/>
          <w:bCs/>
          <w:sz w:val="26"/>
          <w:szCs w:val="26"/>
        </w:rPr>
        <w:t>Teknolojinin kullanımı ile ilgili aşağıdakilerden hangisi doğru bir davranıştır?</w:t>
      </w:r>
    </w:p>
    <w:p w:rsidR="00594415" w:rsidRPr="004E1EB8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4E1EB8">
        <w:rPr>
          <w:rFonts w:ascii="Cambria" w:hAnsi="Cambria" w:cs="Cambria"/>
          <w:sz w:val="26"/>
          <w:szCs w:val="26"/>
        </w:rPr>
        <w:t>a)Müziği yüksek sesle dinlemek.</w:t>
      </w:r>
    </w:p>
    <w:p w:rsidR="00594415" w:rsidRPr="004E1EB8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4E1EB8">
        <w:rPr>
          <w:rFonts w:ascii="Cambria" w:hAnsi="Cambria" w:cs="Cambria"/>
          <w:sz w:val="26"/>
          <w:szCs w:val="26"/>
        </w:rPr>
        <w:t>b)Saatlerce televizyon izlemek.</w:t>
      </w:r>
    </w:p>
    <w:p w:rsidR="00594415" w:rsidRPr="004E1EB8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4E1EB8">
        <w:rPr>
          <w:rFonts w:ascii="Cambria" w:hAnsi="Cambria" w:cs="Cambria"/>
          <w:sz w:val="26"/>
          <w:szCs w:val="26"/>
        </w:rPr>
        <w:t>c)Cep telefonu görüşmelerini kısa tutmak.</w:t>
      </w:r>
    </w:p>
    <w:p w:rsidR="00594415" w:rsidRDefault="00594415" w:rsidP="004E1EB8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4E1EB8">
        <w:rPr>
          <w:rFonts w:ascii="Cambria" w:hAnsi="Cambria" w:cs="Cambria"/>
          <w:sz w:val="26"/>
          <w:szCs w:val="26"/>
        </w:rPr>
        <w:t>d)Buzdolabın kapağını açık tutmak.</w:t>
      </w:r>
    </w:p>
    <w:p w:rsidR="00594415" w:rsidRPr="001C1534" w:rsidRDefault="00594415" w:rsidP="004E1EB8">
      <w:pPr>
        <w:pStyle w:val="NoSpacing"/>
        <w:spacing w:line="276" w:lineRule="auto"/>
        <w:rPr>
          <w:rFonts w:ascii="Cambria" w:hAnsi="Cambria" w:cs="Cambria"/>
          <w:sz w:val="10"/>
          <w:szCs w:val="10"/>
        </w:rPr>
      </w:pP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S16-) Aşağıdakilerden hangisi sosyal yardımlaşmaya bir örnektir?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 w:rsidRPr="004E1EB8">
        <w:rPr>
          <w:rFonts w:ascii="Cambria" w:hAnsi="Cambria" w:cs="Cambria"/>
          <w:sz w:val="26"/>
          <w:szCs w:val="26"/>
        </w:rPr>
        <w:t xml:space="preserve">A) </w:t>
      </w:r>
      <w:r>
        <w:rPr>
          <w:rFonts w:ascii="Cambria" w:hAnsi="Cambria" w:cs="Cambria"/>
          <w:sz w:val="26"/>
          <w:szCs w:val="26"/>
        </w:rPr>
        <w:t>muhtarların seçimle belirlenmesi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 xml:space="preserve">B) depremde zarar görenlere halkın yardım etmesi 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C) belediyenin, işçilerine maaş vermesi</w:t>
      </w:r>
    </w:p>
    <w:p w:rsidR="00594415" w:rsidRDefault="00594415" w:rsidP="001C1534">
      <w:pPr>
        <w:pStyle w:val="NoSpacing"/>
        <w:spacing w:line="276" w:lineRule="auto"/>
        <w:rPr>
          <w:rFonts w:ascii="Cambria" w:hAnsi="Cambria" w:cs="Cambria"/>
          <w:sz w:val="26"/>
          <w:szCs w:val="26"/>
        </w:rPr>
      </w:pPr>
      <w:r>
        <w:rPr>
          <w:rFonts w:ascii="Cambria" w:hAnsi="Cambria" w:cs="Cambria"/>
          <w:sz w:val="26"/>
          <w:szCs w:val="26"/>
        </w:rPr>
        <w:t>D) seçimlerin okullarda yapılması</w:t>
      </w:r>
    </w:p>
    <w:p w:rsidR="00594415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</w:p>
    <w:p w:rsidR="00594415" w:rsidRPr="004E1EB8" w:rsidRDefault="00594415" w:rsidP="001B16DB">
      <w:pPr>
        <w:pStyle w:val="NoSpacing"/>
        <w:spacing w:line="276" w:lineRule="auto"/>
        <w:rPr>
          <w:rFonts w:ascii="Cambria" w:hAnsi="Cambria" w:cs="Cambria"/>
          <w:b/>
          <w:bCs/>
          <w:sz w:val="26"/>
          <w:szCs w:val="26"/>
        </w:rPr>
      </w:pPr>
      <w:r>
        <w:rPr>
          <w:rFonts w:ascii="Cambria" w:hAnsi="Cambria" w:cs="Cambria"/>
          <w:b/>
          <w:bCs/>
          <w:sz w:val="26"/>
          <w:szCs w:val="26"/>
        </w:rPr>
        <w:t>Test sorularının her biri 5’er puandır.</w:t>
      </w:r>
    </w:p>
    <w:sectPr w:rsidR="00594415" w:rsidRPr="004E1EB8" w:rsidSect="00257F79">
      <w:headerReference w:type="default" r:id="rId11"/>
      <w:pgSz w:w="11906" w:h="16838"/>
      <w:pgMar w:top="709" w:right="566" w:bottom="426" w:left="709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415" w:rsidRDefault="00594415" w:rsidP="001B16DB">
      <w:pPr>
        <w:spacing w:after="0" w:line="240" w:lineRule="auto"/>
      </w:pPr>
      <w:r>
        <w:separator/>
      </w:r>
    </w:p>
  </w:endnote>
  <w:endnote w:type="continuationSeparator" w:id="0">
    <w:p w:rsidR="00594415" w:rsidRDefault="00594415" w:rsidP="001B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415" w:rsidRDefault="00594415" w:rsidP="001B16DB">
      <w:pPr>
        <w:spacing w:after="0" w:line="240" w:lineRule="auto"/>
      </w:pPr>
      <w:r>
        <w:separator/>
      </w:r>
    </w:p>
  </w:footnote>
  <w:footnote w:type="continuationSeparator" w:id="0">
    <w:p w:rsidR="00594415" w:rsidRDefault="00594415" w:rsidP="001B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415" w:rsidRDefault="00594415" w:rsidP="00257F79">
    <w:pPr>
      <w:pStyle w:val="Header"/>
      <w:spacing w:line="276" w:lineRule="auto"/>
      <w:jc w:val="center"/>
      <w:rPr>
        <w:rFonts w:ascii="Cambria" w:hAnsi="Cambria" w:cs="Cambria"/>
        <w:sz w:val="26"/>
        <w:szCs w:val="26"/>
      </w:rPr>
    </w:pPr>
    <w:r w:rsidRPr="001B16DB">
      <w:rPr>
        <w:rFonts w:ascii="Cambria" w:hAnsi="Cambria" w:cs="Cambria"/>
        <w:sz w:val="26"/>
        <w:szCs w:val="26"/>
      </w:rPr>
      <w:t>VARSAK SAKARYA İLKOKULU SOSYAL BİLGİLER 2. DÖNEM 2. YAZILI SINAVI</w:t>
    </w:r>
  </w:p>
  <w:p w:rsidR="00594415" w:rsidRPr="001B16DB" w:rsidRDefault="00594415" w:rsidP="00257F79">
    <w:pPr>
      <w:pStyle w:val="Header"/>
      <w:tabs>
        <w:tab w:val="clear" w:pos="9072"/>
        <w:tab w:val="right" w:pos="10632"/>
      </w:tabs>
      <w:spacing w:line="276" w:lineRule="auto"/>
      <w:rPr>
        <w:rFonts w:ascii="Cambria" w:hAnsi="Cambria" w:cs="Cambria"/>
        <w:sz w:val="26"/>
        <w:szCs w:val="26"/>
      </w:rPr>
    </w:pPr>
    <w:r>
      <w:rPr>
        <w:rFonts w:ascii="Cambria" w:hAnsi="Cambria" w:cs="Cambria"/>
        <w:sz w:val="26"/>
        <w:szCs w:val="26"/>
      </w:rPr>
      <w:t>Adı, Soyadı:………………………….. No:………                                                                                   15/05/2015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615FE"/>
    <w:multiLevelType w:val="hybridMultilevel"/>
    <w:tmpl w:val="ED7A0C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6DB"/>
    <w:rsid w:val="000D61E7"/>
    <w:rsid w:val="000E0B49"/>
    <w:rsid w:val="0014349B"/>
    <w:rsid w:val="001B16DB"/>
    <w:rsid w:val="001C1534"/>
    <w:rsid w:val="00257F79"/>
    <w:rsid w:val="00294346"/>
    <w:rsid w:val="002E34B6"/>
    <w:rsid w:val="003351A5"/>
    <w:rsid w:val="003434ED"/>
    <w:rsid w:val="0043224F"/>
    <w:rsid w:val="0049654F"/>
    <w:rsid w:val="004E1EB8"/>
    <w:rsid w:val="00556746"/>
    <w:rsid w:val="00582152"/>
    <w:rsid w:val="00582410"/>
    <w:rsid w:val="00594415"/>
    <w:rsid w:val="005E5838"/>
    <w:rsid w:val="00633302"/>
    <w:rsid w:val="0069005C"/>
    <w:rsid w:val="006A3C07"/>
    <w:rsid w:val="00907C6E"/>
    <w:rsid w:val="009B639B"/>
    <w:rsid w:val="009C5AE8"/>
    <w:rsid w:val="00A42C1E"/>
    <w:rsid w:val="00A94FD5"/>
    <w:rsid w:val="00B21073"/>
    <w:rsid w:val="00B71EA6"/>
    <w:rsid w:val="00BE283F"/>
    <w:rsid w:val="00C223C7"/>
    <w:rsid w:val="00C8391C"/>
    <w:rsid w:val="00CD393A"/>
    <w:rsid w:val="00DE1D5B"/>
    <w:rsid w:val="00EC01CC"/>
    <w:rsid w:val="00FC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1E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B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16DB"/>
  </w:style>
  <w:style w:type="paragraph" w:styleId="Footer">
    <w:name w:val="footer"/>
    <w:basedOn w:val="Normal"/>
    <w:link w:val="FooterChar"/>
    <w:uiPriority w:val="99"/>
    <w:semiHidden/>
    <w:rsid w:val="001B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16DB"/>
  </w:style>
  <w:style w:type="paragraph" w:styleId="ListParagraph">
    <w:name w:val="List Paragraph"/>
    <w:basedOn w:val="Normal"/>
    <w:uiPriority w:val="99"/>
    <w:qFormat/>
    <w:rsid w:val="001B16DB"/>
    <w:pPr>
      <w:ind w:left="720"/>
    </w:pPr>
  </w:style>
  <w:style w:type="paragraph" w:styleId="NoSpacing">
    <w:name w:val="No Spacing"/>
    <w:uiPriority w:val="99"/>
    <w:qFormat/>
    <w:rsid w:val="001B16DB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9B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39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965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593</Words>
  <Characters>3385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</dc:creator>
  <cp:keywords/>
  <dc:description/>
  <cp:lastModifiedBy>edanur</cp:lastModifiedBy>
  <cp:revision>3</cp:revision>
  <cp:lastPrinted>2015-05-16T17:40:00Z</cp:lastPrinted>
  <dcterms:created xsi:type="dcterms:W3CDTF">2015-05-10T17:18:00Z</dcterms:created>
  <dcterms:modified xsi:type="dcterms:W3CDTF">2015-05-16T17:40:00Z</dcterms:modified>
</cp:coreProperties>
</file>