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580" w:rsidRPr="001A7C1A" w:rsidRDefault="00C51580" w:rsidP="001A7C1A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Gümüşoluk</w:t>
      </w:r>
      <w:r w:rsidRPr="00535A48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>İlkokulu 4/A</w:t>
      </w:r>
      <w:r w:rsidRPr="00535A48">
        <w:rPr>
          <w:rFonts w:ascii="Comic Sans MS" w:hAnsi="Comic Sans MS" w:cs="Comic Sans MS"/>
          <w:b/>
          <w:bCs/>
          <w:sz w:val="24"/>
          <w:szCs w:val="24"/>
        </w:rPr>
        <w:t xml:space="preserve"> Sınıfı Sosyal Bilgiler Dersi 2.Dönem 2. Yazılısı</w:t>
      </w:r>
    </w:p>
    <w:tbl>
      <w:tblPr>
        <w:tblW w:w="0" w:type="auto"/>
        <w:tblInd w:w="-106" w:type="dxa"/>
        <w:tblLook w:val="00A0"/>
      </w:tblPr>
      <w:tblGrid>
        <w:gridCol w:w="9383"/>
        <w:gridCol w:w="1746"/>
      </w:tblGrid>
      <w:tr w:rsidR="00C51580" w:rsidRPr="00804386">
        <w:tc>
          <w:tcPr>
            <w:tcW w:w="7621" w:type="dxa"/>
          </w:tcPr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 xml:space="preserve">1-Aşağıdakilerden hangisi muhtarın görevi </w:t>
            </w:r>
            <w:r w:rsidRPr="0080438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olamaz</w:t>
            </w:r>
            <w:r w:rsidRPr="00804386">
              <w:rPr>
                <w:rFonts w:ascii="Comic Sans MS" w:hAnsi="Comic Sans MS" w:cs="Comic Sans MS"/>
                <w:sz w:val="20"/>
                <w:szCs w:val="20"/>
              </w:rPr>
              <w:t>?</w:t>
            </w:r>
          </w:p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>A) Yeni yasaları köy halkına duyurmak</w:t>
            </w:r>
          </w:p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>B) Yapımı tamamlanan binalara oturma izni vermek</w:t>
            </w:r>
          </w:p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>C) Mahalle sakinlerine ikametgah belgesi vermek</w:t>
            </w:r>
          </w:p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>D) Seçim ve askerlik listelerini askıya çıkarmak</w:t>
            </w:r>
          </w:p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tbl>
            <w:tblPr>
              <w:tblW w:w="9157" w:type="dxa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9157"/>
            </w:tblGrid>
            <w:tr w:rsidR="00C51580" w:rsidRPr="00804386">
              <w:trPr>
                <w:trHeight w:val="399"/>
              </w:trPr>
              <w:tc>
                <w:tcPr>
                  <w:tcW w:w="91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C51580" w:rsidRPr="00804386" w:rsidRDefault="00C51580" w:rsidP="00804386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04386">
                    <w:rPr>
                      <w:rFonts w:ascii="Comic Sans MS" w:hAnsi="Comic Sans MS" w:cs="Comic Sans MS"/>
                      <w:sz w:val="20"/>
                      <w:szCs w:val="20"/>
                    </w:rPr>
                    <w:t>Gönüllü insanlar tarafından kurulan sivil toplum örgütleri çalışmalarında ……………………………………… önem verirler.</w:t>
                  </w:r>
                </w:p>
              </w:tc>
            </w:tr>
          </w:tbl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 xml:space="preserve">2-Yukarıdaki cümledeki noktalı yere aşağıdaki sözcüklerden hangisi  </w:t>
            </w:r>
            <w:r w:rsidRPr="0080438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yazılamaz?</w:t>
            </w:r>
          </w:p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>A-paraya                     B-yardımlaşmaya                     C- dayanışmaya                   D- işbirliğine</w:t>
            </w:r>
          </w:p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3432" w:type="dxa"/>
          </w:tcPr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</w:tbl>
    <w:p w:rsidR="00C51580" w:rsidRPr="005A0933" w:rsidRDefault="00C51580" w:rsidP="005049BD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3- Aşağıdakilerden hangisi resmi kurumların özelliklerinden biri </w:t>
      </w:r>
      <w:r w:rsidRPr="005A0933">
        <w:rPr>
          <w:rFonts w:ascii="Comic Sans MS" w:hAnsi="Comic Sans MS" w:cs="Comic Sans MS"/>
          <w:b/>
          <w:bCs/>
          <w:sz w:val="20"/>
          <w:szCs w:val="20"/>
        </w:rPr>
        <w:t>değildir?</w:t>
      </w:r>
    </w:p>
    <w:p w:rsidR="00C51580" w:rsidRPr="005A0933" w:rsidRDefault="00C51580" w:rsidP="005049BD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A-İnsanların temel ihtiyaçlarını karşılarlar                   B-Çalışanları devlet tarafından görevlendirilir</w:t>
      </w:r>
    </w:p>
    <w:p w:rsidR="00C51580" w:rsidRDefault="00C51580" w:rsidP="005049BD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C-Görev ve yetkileri yasalarla belirlenmiştir             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A0933">
        <w:rPr>
          <w:rFonts w:ascii="Comic Sans MS" w:hAnsi="Comic Sans MS" w:cs="Comic Sans MS"/>
          <w:sz w:val="20"/>
          <w:szCs w:val="20"/>
        </w:rPr>
        <w:t xml:space="preserve"> D-Çalışanları hiçbir ücret almazlar</w:t>
      </w:r>
    </w:p>
    <w:p w:rsidR="00C51580" w:rsidRDefault="00C51580" w:rsidP="005049BD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Pr="008931DB" w:rsidRDefault="00C51580" w:rsidP="001A7C1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4-</w:t>
      </w:r>
      <w:r w:rsidRPr="0032103D">
        <w:rPr>
          <w:rFonts w:ascii="Comic Sans MS" w:hAnsi="Comic Sans MS" w:cs="Comic Sans MS"/>
          <w:sz w:val="20"/>
          <w:szCs w:val="20"/>
        </w:rPr>
        <w:t>Aşağıdakilerden hangisi kimsesiz çocukların barınma ihtiyaçlarını karşılar?</w:t>
      </w:r>
    </w:p>
    <w:p w:rsidR="00C51580" w:rsidRPr="005A0933" w:rsidRDefault="00C51580" w:rsidP="001A7C1A">
      <w:pPr>
        <w:spacing w:after="0"/>
        <w:rPr>
          <w:rFonts w:ascii="Comic Sans MS" w:hAnsi="Comic Sans MS" w:cs="Comic Sans MS"/>
          <w:sz w:val="20"/>
          <w:szCs w:val="20"/>
        </w:rPr>
      </w:pPr>
      <w:r w:rsidRPr="008931DB">
        <w:rPr>
          <w:rFonts w:ascii="Comic Sans MS" w:hAnsi="Comic Sans MS" w:cs="Comic Sans MS"/>
          <w:sz w:val="20"/>
          <w:szCs w:val="20"/>
        </w:rPr>
        <w:t xml:space="preserve">A.TEMA   </w:t>
      </w:r>
      <w:r>
        <w:rPr>
          <w:rFonts w:ascii="Comic Sans MS" w:hAnsi="Comic Sans MS" w:cs="Comic Sans MS"/>
          <w:sz w:val="20"/>
          <w:szCs w:val="20"/>
        </w:rPr>
        <w:t xml:space="preserve">         </w:t>
      </w:r>
      <w:r w:rsidRPr="008931DB">
        <w:rPr>
          <w:rFonts w:ascii="Comic Sans MS" w:hAnsi="Comic Sans MS" w:cs="Comic Sans MS"/>
          <w:sz w:val="20"/>
          <w:szCs w:val="20"/>
        </w:rPr>
        <w:t xml:space="preserve"> B.AKUT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8931DB">
        <w:rPr>
          <w:rFonts w:ascii="Comic Sans MS" w:hAnsi="Comic Sans MS" w:cs="Comic Sans MS"/>
          <w:sz w:val="20"/>
          <w:szCs w:val="20"/>
        </w:rPr>
        <w:t xml:space="preserve">  C.SHÇEK              D.THK</w:t>
      </w:r>
    </w:p>
    <w:p w:rsidR="00C51580" w:rsidRPr="005A0933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2"/>
      </w:tblGrid>
      <w:tr w:rsidR="00C51580" w:rsidRPr="00804386">
        <w:trPr>
          <w:trHeight w:val="390"/>
        </w:trPr>
        <w:tc>
          <w:tcPr>
            <w:tcW w:w="10582" w:type="dxa"/>
            <w:shd w:val="clear" w:color="auto" w:fill="EAF1DD"/>
          </w:tcPr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>İnsanların temel ihtiyaçlarını karşılamak için devlet tarafından kurulan kuruluşlar ‘’ Resmi Kurum’’lardır.</w:t>
            </w:r>
          </w:p>
        </w:tc>
      </w:tr>
    </w:tbl>
    <w:p w:rsidR="00C51580" w:rsidRPr="005A0933" w:rsidRDefault="00C51580" w:rsidP="005049BD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5</w:t>
      </w:r>
      <w:r w:rsidRPr="005A0933">
        <w:rPr>
          <w:rFonts w:ascii="Comic Sans MS" w:hAnsi="Comic Sans MS" w:cs="Comic Sans MS"/>
          <w:sz w:val="20"/>
          <w:szCs w:val="20"/>
        </w:rPr>
        <w:t xml:space="preserve">-Yukarıdaki bilgiye göre aşağıdakilerden hangisi resmi kurumlara örnek olarak </w:t>
      </w:r>
      <w:r w:rsidRPr="005A0933">
        <w:rPr>
          <w:rFonts w:ascii="Comic Sans MS" w:hAnsi="Comic Sans MS" w:cs="Comic Sans MS"/>
          <w:b/>
          <w:bCs/>
          <w:sz w:val="20"/>
          <w:szCs w:val="20"/>
        </w:rPr>
        <w:t>verilemez?</w:t>
      </w:r>
    </w:p>
    <w:p w:rsidR="00C51580" w:rsidRPr="005A0933" w:rsidRDefault="00C51580" w:rsidP="005049BD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>Sağlık Ocağı</w:t>
      </w:r>
      <w:r w:rsidRPr="005A0933">
        <w:rPr>
          <w:rFonts w:ascii="Comic Sans MS" w:hAnsi="Comic Sans MS" w:cs="Comic Sans MS"/>
          <w:sz w:val="20"/>
          <w:szCs w:val="20"/>
        </w:rPr>
        <w:t xml:space="preserve">                      B-</w:t>
      </w:r>
      <w:r>
        <w:rPr>
          <w:rFonts w:ascii="Comic Sans MS" w:hAnsi="Comic Sans MS" w:cs="Comic Sans MS"/>
          <w:sz w:val="20"/>
          <w:szCs w:val="20"/>
        </w:rPr>
        <w:t xml:space="preserve">Jandarma </w:t>
      </w:r>
      <w:r w:rsidRPr="005A0933">
        <w:rPr>
          <w:rFonts w:ascii="Comic Sans MS" w:hAnsi="Comic Sans MS" w:cs="Comic Sans MS"/>
          <w:sz w:val="20"/>
          <w:szCs w:val="20"/>
        </w:rPr>
        <w:t>Karakol</w:t>
      </w:r>
      <w:r>
        <w:rPr>
          <w:rFonts w:ascii="Comic Sans MS" w:hAnsi="Comic Sans MS" w:cs="Comic Sans MS"/>
          <w:sz w:val="20"/>
          <w:szCs w:val="20"/>
        </w:rPr>
        <w:t>u</w:t>
      </w:r>
      <w:r w:rsidRPr="005A0933">
        <w:rPr>
          <w:rFonts w:ascii="Comic Sans MS" w:hAnsi="Comic Sans MS" w:cs="Comic Sans MS"/>
          <w:sz w:val="20"/>
          <w:szCs w:val="20"/>
        </w:rPr>
        <w:t xml:space="preserve">         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5A0933">
        <w:rPr>
          <w:rFonts w:ascii="Comic Sans MS" w:hAnsi="Comic Sans MS" w:cs="Comic Sans MS"/>
          <w:sz w:val="20"/>
          <w:szCs w:val="20"/>
        </w:rPr>
        <w:t xml:space="preserve">         C-Türk </w:t>
      </w:r>
      <w:r>
        <w:rPr>
          <w:rFonts w:ascii="Comic Sans MS" w:hAnsi="Comic Sans MS" w:cs="Comic Sans MS"/>
          <w:sz w:val="20"/>
          <w:szCs w:val="20"/>
        </w:rPr>
        <w:t>Böbrek</w:t>
      </w:r>
      <w:r w:rsidRPr="005A0933">
        <w:rPr>
          <w:rFonts w:ascii="Comic Sans MS" w:hAnsi="Comic Sans MS" w:cs="Comic Sans MS"/>
          <w:sz w:val="20"/>
          <w:szCs w:val="20"/>
        </w:rPr>
        <w:t xml:space="preserve"> Vakfı                  D-Belediye</w:t>
      </w:r>
      <w:r>
        <w:rPr>
          <w:rFonts w:ascii="Comic Sans MS" w:hAnsi="Comic Sans MS" w:cs="Comic Sans MS"/>
          <w:sz w:val="20"/>
          <w:szCs w:val="20"/>
        </w:rPr>
        <w:t>ler</w:t>
      </w:r>
    </w:p>
    <w:p w:rsidR="00C51580" w:rsidRPr="005A0933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6345"/>
        <w:gridCol w:w="4708"/>
      </w:tblGrid>
      <w:tr w:rsidR="00C51580" w:rsidRPr="00804386">
        <w:tc>
          <w:tcPr>
            <w:tcW w:w="6345" w:type="dxa"/>
          </w:tcPr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 xml:space="preserve">6-Yandaki sivil toplum örgütleri ve çalıştıkları alanların eşleştirmesi hangi seçenekte </w:t>
            </w:r>
            <w:r w:rsidRPr="0080438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doğru olarak verilmiştir?</w:t>
            </w:r>
          </w:p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>A-  1-a , 2-c ,3-d, 4-b              B-  1-b , 2-c , 3-d, 4-a</w:t>
            </w:r>
          </w:p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>C-  1-b , 2-d , 3-c , 4-a            D-  1-d , 2-a ,3-b , 4-c</w:t>
            </w:r>
          </w:p>
        </w:tc>
        <w:tc>
          <w:tcPr>
            <w:tcW w:w="4708" w:type="dxa"/>
          </w:tcPr>
          <w:tbl>
            <w:tblPr>
              <w:tblW w:w="0" w:type="auto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266"/>
              <w:gridCol w:w="394"/>
              <w:gridCol w:w="1089"/>
              <w:gridCol w:w="394"/>
              <w:gridCol w:w="1339"/>
            </w:tblGrid>
            <w:tr w:rsidR="00C51580" w:rsidRPr="00804386"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04386">
                    <w:rPr>
                      <w:rFonts w:ascii="Comic Sans MS" w:hAnsi="Comic Sans MS" w:cs="Comic Sans MS"/>
                      <w:sz w:val="20"/>
                      <w:szCs w:val="20"/>
                    </w:rPr>
                    <w:t>eğitim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04386">
                    <w:rPr>
                      <w:rFonts w:ascii="Comic Sans MS" w:hAnsi="Comic Sans MS" w:cs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04386">
                    <w:rPr>
                      <w:rFonts w:ascii="Comic Sans MS" w:hAnsi="Comic Sans MS" w:cs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04386">
                    <w:rPr>
                      <w:rFonts w:ascii="Comic Sans MS" w:hAnsi="Comic Sans MS" w:cs="Comic Sans MS"/>
                      <w:sz w:val="20"/>
                      <w:szCs w:val="20"/>
                    </w:rPr>
                    <w:t>AKUT</w:t>
                  </w:r>
                </w:p>
              </w:tc>
            </w:tr>
            <w:tr w:rsidR="00C51580" w:rsidRPr="00804386"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04386">
                    <w:rPr>
                      <w:rFonts w:ascii="Comic Sans MS" w:hAnsi="Comic Sans MS" w:cs="Comic Sans MS"/>
                      <w:sz w:val="20"/>
                      <w:szCs w:val="20"/>
                    </w:rPr>
                    <w:t>çevre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04386">
                    <w:rPr>
                      <w:rFonts w:ascii="Comic Sans MS" w:hAnsi="Comic Sans MS" w:cs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04386">
                    <w:rPr>
                      <w:rFonts w:ascii="Comic Sans MS" w:hAnsi="Comic Sans MS" w:cs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04386">
                    <w:rPr>
                      <w:rFonts w:ascii="Comic Sans MS" w:hAnsi="Comic Sans MS" w:cs="Comic Sans MS"/>
                      <w:sz w:val="20"/>
                      <w:szCs w:val="20"/>
                    </w:rPr>
                    <w:t>AÇEV</w:t>
                  </w:r>
                </w:p>
              </w:tc>
            </w:tr>
            <w:tr w:rsidR="00C51580" w:rsidRPr="00804386"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04386">
                    <w:rPr>
                      <w:rFonts w:ascii="Comic Sans MS" w:hAnsi="Comic Sans MS" w:cs="Comic Sans MS"/>
                      <w:sz w:val="20"/>
                      <w:szCs w:val="20"/>
                    </w:rPr>
                    <w:t>sağlık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04386">
                    <w:rPr>
                      <w:rFonts w:ascii="Comic Sans MS" w:hAnsi="Comic Sans MS" w:cs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04386">
                    <w:rPr>
                      <w:rFonts w:ascii="Comic Sans MS" w:hAnsi="Comic Sans MS" w:cs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04386">
                    <w:rPr>
                      <w:rFonts w:ascii="Comic Sans MS" w:hAnsi="Comic Sans MS" w:cs="Comic Sans MS"/>
                      <w:sz w:val="20"/>
                      <w:szCs w:val="20"/>
                    </w:rPr>
                    <w:t>LÖSEV</w:t>
                  </w:r>
                </w:p>
              </w:tc>
            </w:tr>
            <w:tr w:rsidR="00C51580" w:rsidRPr="00804386"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04386">
                    <w:rPr>
                      <w:rFonts w:ascii="Comic Sans MS" w:hAnsi="Comic Sans MS" w:cs="Comic Sans MS"/>
                      <w:sz w:val="20"/>
                      <w:szCs w:val="20"/>
                    </w:rPr>
                    <w:t>sosyal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04386">
                    <w:rPr>
                      <w:rFonts w:ascii="Comic Sans MS" w:hAnsi="Comic Sans MS" w:cs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04386">
                    <w:rPr>
                      <w:rFonts w:ascii="Comic Sans MS" w:hAnsi="Comic Sans MS" w:cs="Comic Sans MS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1580" w:rsidRPr="00804386" w:rsidRDefault="00C51580" w:rsidP="00804386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04386">
                    <w:rPr>
                      <w:rFonts w:ascii="Comic Sans MS" w:hAnsi="Comic Sans MS" w:cs="Comic Sans MS"/>
                      <w:sz w:val="20"/>
                      <w:szCs w:val="20"/>
                    </w:rPr>
                    <w:t>ÇEKÜL</w:t>
                  </w:r>
                </w:p>
              </w:tc>
            </w:tr>
          </w:tbl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</w:tbl>
    <w:p w:rsidR="00C51580" w:rsidRPr="005A0933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8472"/>
        <w:gridCol w:w="2581"/>
      </w:tblGrid>
      <w:tr w:rsidR="00C51580" w:rsidRPr="00804386">
        <w:tc>
          <w:tcPr>
            <w:tcW w:w="8472" w:type="dxa"/>
          </w:tcPr>
          <w:p w:rsidR="00C51580" w:rsidRPr="00804386" w:rsidRDefault="00C51580" w:rsidP="00804386">
            <w:p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 xml:space="preserve">7-Resimdeki gönüllü insanlar </w:t>
            </w:r>
            <w:r w:rsidRPr="0080438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hangi amaç için</w:t>
            </w:r>
            <w:r w:rsidRPr="00804386">
              <w:rPr>
                <w:rFonts w:ascii="Comic Sans MS" w:hAnsi="Comic Sans MS" w:cs="Comic Sans MS"/>
                <w:sz w:val="20"/>
                <w:szCs w:val="20"/>
              </w:rPr>
              <w:t xml:space="preserve"> bir araya gelmişlerdir?</w:t>
            </w:r>
          </w:p>
          <w:p w:rsidR="00C51580" w:rsidRPr="00804386" w:rsidRDefault="00C51580" w:rsidP="00804386">
            <w:p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>A-Depremzedelere yardım etmek                    B-Doğayı ve çevreyi güzelleştirmek                                      C-Eğitime destek olmak                                   D-Fakir insanlara yardım etmek</w:t>
            </w:r>
          </w:p>
        </w:tc>
        <w:tc>
          <w:tcPr>
            <w:tcW w:w="2581" w:type="dxa"/>
          </w:tcPr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" o:spid="_x0000_i1025" type="#_x0000_t75" alt="http://dernek.egitimhane.com/wp-content/uploads/2013/11/eller-300x241.jpg" style="width:112.5pt;height:60pt;visibility:visible">
                  <v:imagedata r:id="rId7" o:title=""/>
                </v:shape>
              </w:pict>
            </w:r>
          </w:p>
        </w:tc>
      </w:tr>
    </w:tbl>
    <w:p w:rsidR="00C51580" w:rsidRPr="005A0933" w:rsidRDefault="00C51580" w:rsidP="001A7C1A">
      <w:pPr>
        <w:pStyle w:val="NoSpacing"/>
        <w:rPr>
          <w:rFonts w:ascii="Comic Sans MS" w:hAnsi="Comic Sans MS" w:cs="Comic Sans MS"/>
          <w:sz w:val="20"/>
          <w:szCs w:val="20"/>
        </w:rPr>
      </w:pPr>
      <w:r w:rsidRPr="0032103D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C51580" w:rsidRPr="005A0933" w:rsidRDefault="00C51580" w:rsidP="009949A1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5A0933">
        <w:rPr>
          <w:rFonts w:ascii="Comic Sans MS" w:hAnsi="Comic Sans MS" w:cs="Comic Sans MS"/>
          <w:i/>
          <w:iCs/>
          <w:sz w:val="20"/>
          <w:szCs w:val="20"/>
        </w:rPr>
        <w:t xml:space="preserve">I-Aile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bir </w:t>
      </w:r>
      <w:r w:rsidRPr="005A0933">
        <w:rPr>
          <w:rFonts w:ascii="Comic Sans MS" w:hAnsi="Comic Sans MS" w:cs="Comic Sans MS"/>
          <w:i/>
          <w:iCs/>
          <w:sz w:val="20"/>
          <w:szCs w:val="20"/>
        </w:rPr>
        <w:t>toplumun temelidir                                                       II-Aile çocukların eğitim aldıkları tek yerdir</w:t>
      </w:r>
    </w:p>
    <w:p w:rsidR="00C51580" w:rsidRPr="005A0933" w:rsidRDefault="00C51580" w:rsidP="009949A1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5A0933">
        <w:rPr>
          <w:rFonts w:ascii="Comic Sans MS" w:hAnsi="Comic Sans MS" w:cs="Comic Sans MS"/>
          <w:i/>
          <w:iCs/>
          <w:sz w:val="20"/>
          <w:szCs w:val="20"/>
        </w:rPr>
        <w:t xml:space="preserve">III-Aile içinde işbirliği ve dayanışma gerekli değildir         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   </w:t>
      </w:r>
      <w:r w:rsidRPr="005A0933">
        <w:rPr>
          <w:rFonts w:ascii="Comic Sans MS" w:hAnsi="Comic Sans MS" w:cs="Comic Sans MS"/>
          <w:i/>
          <w:iCs/>
          <w:sz w:val="20"/>
          <w:szCs w:val="20"/>
        </w:rPr>
        <w:t xml:space="preserve">  IV-Hoşgörü ve saygı bir ailede olmamalıdır.</w:t>
      </w:r>
    </w:p>
    <w:p w:rsidR="00C51580" w:rsidRPr="005A0933" w:rsidRDefault="00C51580" w:rsidP="009949A1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8</w:t>
      </w:r>
      <w:r w:rsidRPr="005A0933">
        <w:rPr>
          <w:rFonts w:ascii="Comic Sans MS" w:hAnsi="Comic Sans MS" w:cs="Comic Sans MS"/>
          <w:sz w:val="20"/>
          <w:szCs w:val="20"/>
        </w:rPr>
        <w:t xml:space="preserve">-Aile ile ilgili yukarıda verilen bilgilerden hangileri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doğru bilgi içermez?</w:t>
      </w:r>
    </w:p>
    <w:p w:rsidR="00C51580" w:rsidRPr="005A0933" w:rsidRDefault="00C51580" w:rsidP="009949A1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A-Sadece  I                         B-I ve II                          C-</w:t>
      </w:r>
      <w:r w:rsidRPr="005A0933">
        <w:rPr>
          <w:rFonts w:ascii="Comic Sans MS" w:hAnsi="Comic Sans MS" w:cs="Comic Sans MS"/>
          <w:sz w:val="20"/>
          <w:szCs w:val="20"/>
        </w:rPr>
        <w:t>I ve IV                           D-I</w:t>
      </w:r>
      <w:r>
        <w:rPr>
          <w:rFonts w:ascii="Comic Sans MS" w:hAnsi="Comic Sans MS" w:cs="Comic Sans MS"/>
          <w:sz w:val="20"/>
          <w:szCs w:val="20"/>
        </w:rPr>
        <w:t>I</w:t>
      </w:r>
      <w:r w:rsidRPr="005A0933">
        <w:rPr>
          <w:rFonts w:ascii="Comic Sans MS" w:hAnsi="Comic Sans MS" w:cs="Comic Sans MS"/>
          <w:sz w:val="20"/>
          <w:szCs w:val="20"/>
        </w:rPr>
        <w:t>, II</w:t>
      </w:r>
      <w:r>
        <w:rPr>
          <w:rFonts w:ascii="Comic Sans MS" w:hAnsi="Comic Sans MS" w:cs="Comic Sans MS"/>
          <w:sz w:val="20"/>
          <w:szCs w:val="20"/>
        </w:rPr>
        <w:t>I</w:t>
      </w:r>
      <w:r w:rsidRPr="005A0933">
        <w:rPr>
          <w:rFonts w:ascii="Comic Sans MS" w:hAnsi="Comic Sans MS" w:cs="Comic Sans MS"/>
          <w:sz w:val="20"/>
          <w:szCs w:val="20"/>
        </w:rPr>
        <w:t xml:space="preserve"> ve IV</w:t>
      </w:r>
    </w:p>
    <w:p w:rsidR="00C51580" w:rsidRPr="005A0933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7905"/>
        <w:gridCol w:w="3148"/>
      </w:tblGrid>
      <w:tr w:rsidR="00C51580" w:rsidRPr="00804386">
        <w:tc>
          <w:tcPr>
            <w:tcW w:w="7905" w:type="dxa"/>
          </w:tcPr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 xml:space="preserve">9-Aşağıdakilerden hangisi resimdeki kuruluşun çalışmalardan biri </w:t>
            </w:r>
            <w:r w:rsidRPr="0080438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değildir?</w:t>
            </w:r>
          </w:p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>A-İçki ve sigaranın zararlarını azaltıcı çalışmalar yapmak</w:t>
            </w:r>
          </w:p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>B-Depremlerde yıkıntılar arasında kalanları kurtarmak</w:t>
            </w:r>
          </w:p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>C-Dağlarda mahsur kalan insanlara ulaşıp onları güvenli yerlere getirmek</w:t>
            </w:r>
          </w:p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sz w:val="20"/>
                <w:szCs w:val="20"/>
              </w:rPr>
              <w:t>D-Kazalarda ilkyardımda bulunmak</w:t>
            </w:r>
          </w:p>
        </w:tc>
        <w:tc>
          <w:tcPr>
            <w:tcW w:w="3148" w:type="dxa"/>
          </w:tcPr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noProof/>
                <w:sz w:val="20"/>
                <w:szCs w:val="20"/>
              </w:rPr>
              <w:pict>
                <v:shape id="Resim 1" o:spid="_x0000_i1026" type="#_x0000_t75" alt="http://www.akut.org.tr/images/album/akut-logo/AKUT-kalkan-logo.png" style="width:2in;height:62.25pt;visibility:visible">
                  <v:imagedata r:id="rId8" o:title=""/>
                </v:shape>
              </w:pict>
            </w:r>
          </w:p>
        </w:tc>
      </w:tr>
    </w:tbl>
    <w:p w:rsidR="00C51580" w:rsidRPr="005A0933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Pr="005A0933" w:rsidRDefault="00C51580" w:rsidP="009949A1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10-Aşağıdakilerden hangisi toplumsal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dayanışmanın ve yardımlaşmanın</w:t>
      </w:r>
      <w:r w:rsidRPr="005A0933">
        <w:rPr>
          <w:rFonts w:ascii="Comic Sans MS" w:hAnsi="Comic Sans MS" w:cs="Comic Sans MS"/>
          <w:sz w:val="20"/>
          <w:szCs w:val="20"/>
        </w:rPr>
        <w:t xml:space="preserve"> önemini belirten  atasözü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değildir?</w:t>
      </w:r>
    </w:p>
    <w:p w:rsidR="00C51580" w:rsidRPr="005A0933" w:rsidRDefault="00C51580" w:rsidP="009949A1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A-Yalnız taş duvar olmaz                                        B-Birlikten kuvvet doğar</w:t>
      </w:r>
    </w:p>
    <w:p w:rsidR="00C51580" w:rsidRPr="005A0933" w:rsidRDefault="00C51580" w:rsidP="009949A1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C-Bir elin nesi var iki elin sesi var                           D-Sakla samanı gelir zamanı</w:t>
      </w:r>
    </w:p>
    <w:p w:rsidR="00C51580" w:rsidRDefault="00C51580" w:rsidP="009949A1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Default="00C51580" w:rsidP="009949A1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Default="00C51580" w:rsidP="0032103D">
      <w:pPr>
        <w:pStyle w:val="NoSpacing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11</w:t>
      </w:r>
      <w:r>
        <w:rPr>
          <w:rFonts w:ascii="Comic Sans MS" w:hAnsi="Comic Sans MS" w:cs="Comic Sans MS"/>
          <w:sz w:val="20"/>
          <w:szCs w:val="20"/>
        </w:rPr>
        <w:t>-</w:t>
      </w:r>
      <w:r w:rsidRPr="0032103D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32103D">
        <w:rPr>
          <w:rFonts w:ascii="Comic Sans MS" w:hAnsi="Comic Sans MS" w:cs="Comic Sans MS"/>
          <w:sz w:val="20"/>
          <w:szCs w:val="20"/>
        </w:rPr>
        <w:t xml:space="preserve">Aşağıdakilerden hangisi miladi takvimin özelliklerinden </w:t>
      </w:r>
      <w:r w:rsidRPr="00AA04EB">
        <w:rPr>
          <w:rFonts w:ascii="Comic Sans MS" w:hAnsi="Comic Sans MS" w:cs="Comic Sans MS"/>
          <w:b/>
          <w:bCs/>
          <w:sz w:val="20"/>
          <w:szCs w:val="20"/>
        </w:rPr>
        <w:t>değildir</w:t>
      </w:r>
      <w:r w:rsidRPr="0032103D">
        <w:rPr>
          <w:rFonts w:ascii="Comic Sans MS" w:hAnsi="Comic Sans MS" w:cs="Comic Sans MS"/>
          <w:sz w:val="20"/>
          <w:szCs w:val="20"/>
        </w:rPr>
        <w:t>?</w:t>
      </w:r>
      <w:r w:rsidRPr="008931DB">
        <w:rPr>
          <w:rFonts w:ascii="Comic Sans MS" w:hAnsi="Comic Sans MS" w:cs="Comic Sans MS"/>
          <w:b/>
          <w:bCs/>
          <w:sz w:val="20"/>
          <w:szCs w:val="20"/>
        </w:rPr>
        <w:br/>
      </w:r>
      <w:r w:rsidRPr="008931DB">
        <w:rPr>
          <w:rFonts w:ascii="Comic Sans MS" w:hAnsi="Comic Sans MS" w:cs="Comic Sans MS"/>
          <w:sz w:val="20"/>
          <w:szCs w:val="20"/>
        </w:rPr>
        <w:t>A) Ay yılını esas alır.</w:t>
      </w:r>
      <w:r w:rsidRPr="008931DB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 xml:space="preserve">         B) Güneş yılını esas alır.              </w:t>
      </w:r>
      <w:r w:rsidRPr="008931DB">
        <w:rPr>
          <w:rFonts w:ascii="Comic Sans MS" w:hAnsi="Comic Sans MS" w:cs="Comic Sans MS"/>
          <w:sz w:val="20"/>
          <w:szCs w:val="20"/>
        </w:rPr>
        <w:t xml:space="preserve"> </w:t>
      </w:r>
    </w:p>
    <w:p w:rsidR="00C51580" w:rsidRPr="008931DB" w:rsidRDefault="00C51580" w:rsidP="0032103D">
      <w:pPr>
        <w:pStyle w:val="NoSpacing"/>
        <w:rPr>
          <w:rFonts w:ascii="Comic Sans MS" w:hAnsi="Comic Sans MS" w:cs="Comic Sans MS"/>
          <w:sz w:val="20"/>
          <w:szCs w:val="20"/>
        </w:rPr>
      </w:pPr>
      <w:r w:rsidRPr="008931DB">
        <w:rPr>
          <w:rFonts w:ascii="Comic Sans MS" w:hAnsi="Comic Sans MS" w:cs="Comic Sans MS"/>
          <w:sz w:val="20"/>
          <w:szCs w:val="20"/>
        </w:rPr>
        <w:t>C) 1 yıl 365 gün 6 saattir.      D) Dört yılda bir şubat ayı 29 gün olur.</w:t>
      </w:r>
    </w:p>
    <w:p w:rsidR="00C51580" w:rsidRPr="00B41260" w:rsidRDefault="00C51580" w:rsidP="0032103D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Pr="008931DB" w:rsidRDefault="00C51580" w:rsidP="0032103D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12</w:t>
      </w:r>
      <w:r w:rsidRPr="005A0933">
        <w:rPr>
          <w:rFonts w:ascii="Comic Sans MS" w:hAnsi="Comic Sans MS" w:cs="Comic Sans MS"/>
          <w:sz w:val="20"/>
          <w:szCs w:val="20"/>
        </w:rPr>
        <w:t xml:space="preserve">- </w:t>
      </w:r>
      <w:r w:rsidRPr="0032103D">
        <w:rPr>
          <w:rFonts w:ascii="Comic Sans MS" w:hAnsi="Comic Sans MS" w:cs="Comic Sans MS"/>
          <w:sz w:val="20"/>
          <w:szCs w:val="20"/>
        </w:rPr>
        <w:t>Aşağıdakilerden hangisi ülkemizdeki beşeri unsura örnektir?</w:t>
      </w:r>
      <w:r w:rsidRPr="008931DB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C51580" w:rsidRDefault="00C51580" w:rsidP="0032103D">
      <w:pPr>
        <w:pStyle w:val="NoSpacing"/>
        <w:rPr>
          <w:rFonts w:ascii="Comic Sans MS" w:hAnsi="Comic Sans MS" w:cs="Comic Sans MS"/>
          <w:sz w:val="20"/>
          <w:szCs w:val="20"/>
        </w:rPr>
      </w:pPr>
      <w:r w:rsidRPr="008931DB">
        <w:rPr>
          <w:rFonts w:ascii="Comic Sans MS" w:hAnsi="Comic Sans MS" w:cs="Comic Sans MS"/>
          <w:sz w:val="20"/>
          <w:szCs w:val="20"/>
        </w:rPr>
        <w:t xml:space="preserve"> A)</w:t>
      </w:r>
      <w:r>
        <w:rPr>
          <w:rFonts w:ascii="Comic Sans MS" w:hAnsi="Comic Sans MS" w:cs="Comic Sans MS"/>
          <w:sz w:val="20"/>
          <w:szCs w:val="20"/>
        </w:rPr>
        <w:t>Van Gölü            B)</w:t>
      </w:r>
      <w:r w:rsidRPr="008931DB">
        <w:rPr>
          <w:rFonts w:ascii="Comic Sans MS" w:hAnsi="Comic Sans MS" w:cs="Comic Sans MS"/>
          <w:sz w:val="20"/>
          <w:szCs w:val="20"/>
        </w:rPr>
        <w:t>Ağrı</w:t>
      </w:r>
      <w:r>
        <w:rPr>
          <w:rFonts w:ascii="Comic Sans MS" w:hAnsi="Comic Sans MS" w:cs="Comic Sans MS"/>
          <w:sz w:val="20"/>
          <w:szCs w:val="20"/>
        </w:rPr>
        <w:t xml:space="preserve"> Dağı               C)</w:t>
      </w:r>
      <w:r w:rsidRPr="008931DB">
        <w:rPr>
          <w:rFonts w:ascii="Comic Sans MS" w:hAnsi="Comic Sans MS" w:cs="Comic Sans MS"/>
          <w:sz w:val="20"/>
          <w:szCs w:val="20"/>
        </w:rPr>
        <w:t>Atatürk Baraj</w:t>
      </w:r>
      <w:r>
        <w:rPr>
          <w:rFonts w:ascii="Comic Sans MS" w:hAnsi="Comic Sans MS" w:cs="Comic Sans MS"/>
          <w:sz w:val="20"/>
          <w:szCs w:val="20"/>
        </w:rPr>
        <w:t>ı              D)</w:t>
      </w:r>
      <w:r w:rsidRPr="008931DB">
        <w:rPr>
          <w:rFonts w:ascii="Comic Sans MS" w:hAnsi="Comic Sans MS" w:cs="Comic Sans MS"/>
          <w:sz w:val="20"/>
          <w:szCs w:val="20"/>
        </w:rPr>
        <w:t>Fırat Nehri</w:t>
      </w:r>
    </w:p>
    <w:p w:rsidR="00C51580" w:rsidRDefault="00C51580" w:rsidP="0032103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C51580" w:rsidRDefault="00C51580" w:rsidP="0032103D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13-Aşağıdaki yöneticilerden hangisi seçimle iş başına </w:t>
      </w:r>
      <w:r w:rsidRPr="00AA04EB">
        <w:rPr>
          <w:rFonts w:ascii="Comic Sans MS" w:hAnsi="Comic Sans MS" w:cs="Comic Sans MS"/>
          <w:b/>
          <w:bCs/>
          <w:sz w:val="20"/>
          <w:szCs w:val="20"/>
        </w:rPr>
        <w:t>gelmez</w:t>
      </w:r>
      <w:r>
        <w:rPr>
          <w:rFonts w:ascii="Comic Sans MS" w:hAnsi="Comic Sans MS" w:cs="Comic Sans MS"/>
          <w:sz w:val="20"/>
          <w:szCs w:val="20"/>
        </w:rPr>
        <w:t>?</w:t>
      </w:r>
    </w:p>
    <w:p w:rsidR="00C51580" w:rsidRDefault="00C51580" w:rsidP="0032103D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A)Belediye Başkanı     B)Kaymakam          C)Muhtar           D)Cumhurbaşkanı</w:t>
      </w:r>
    </w:p>
    <w:p w:rsidR="00C51580" w:rsidRDefault="00C51580" w:rsidP="0032103D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Default="00C51580" w:rsidP="005A0933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Pr="00B41260" w:rsidRDefault="00C51580" w:rsidP="005A0933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20"/>
          <w:szCs w:val="20"/>
        </w:rPr>
        <w:t>14-</w:t>
      </w:r>
      <w:r w:rsidRPr="00B41260">
        <w:rPr>
          <w:rFonts w:ascii="Comic Sans MS" w:hAnsi="Comic Sans MS" w:cs="Comic Sans MS"/>
          <w:b/>
          <w:bCs/>
          <w:color w:val="000000"/>
        </w:rPr>
        <w:t xml:space="preserve"> </w:t>
      </w:r>
      <w:r w:rsidRPr="00B41260">
        <w:rPr>
          <w:rFonts w:ascii="Comic Sans MS" w:hAnsi="Comic Sans MS" w:cs="Comic Sans MS"/>
          <w:color w:val="000000"/>
          <w:sz w:val="20"/>
          <w:szCs w:val="20"/>
        </w:rPr>
        <w:t>İlimizin ilçelerini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yazınız. ( 5 puan</w:t>
      </w:r>
      <w:r w:rsidRPr="00B41260">
        <w:rPr>
          <w:rFonts w:ascii="Comic Sans MS" w:hAnsi="Comic Sans MS" w:cs="Comic Sans MS"/>
          <w:color w:val="000000"/>
          <w:sz w:val="20"/>
          <w:szCs w:val="20"/>
        </w:rPr>
        <w:t xml:space="preserve"> 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51"/>
        <w:gridCol w:w="2243"/>
        <w:gridCol w:w="2244"/>
        <w:gridCol w:w="2244"/>
        <w:gridCol w:w="1766"/>
      </w:tblGrid>
      <w:tr w:rsidR="00C51580" w:rsidRPr="00804386">
        <w:trPr>
          <w:trHeight w:val="467"/>
        </w:trPr>
        <w:tc>
          <w:tcPr>
            <w:tcW w:w="1851" w:type="dxa"/>
          </w:tcPr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</w:rPr>
            </w:pPr>
          </w:p>
        </w:tc>
        <w:tc>
          <w:tcPr>
            <w:tcW w:w="2243" w:type="dxa"/>
          </w:tcPr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</w:rPr>
            </w:pPr>
          </w:p>
        </w:tc>
        <w:tc>
          <w:tcPr>
            <w:tcW w:w="2244" w:type="dxa"/>
          </w:tcPr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</w:rPr>
            </w:pPr>
          </w:p>
        </w:tc>
        <w:tc>
          <w:tcPr>
            <w:tcW w:w="2244" w:type="dxa"/>
          </w:tcPr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</w:rPr>
            </w:pPr>
          </w:p>
        </w:tc>
        <w:tc>
          <w:tcPr>
            <w:tcW w:w="1766" w:type="dxa"/>
          </w:tcPr>
          <w:p w:rsidR="00C51580" w:rsidRPr="00804386" w:rsidRDefault="00C51580" w:rsidP="00804386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</w:rPr>
            </w:pPr>
          </w:p>
        </w:tc>
      </w:tr>
    </w:tbl>
    <w:p w:rsidR="00C51580" w:rsidRPr="0010579E" w:rsidRDefault="00C51580" w:rsidP="007543D4">
      <w:pPr>
        <w:spacing w:after="0"/>
        <w:rPr>
          <w:rFonts w:ascii="Comic Sans MS" w:hAnsi="Comic Sans MS" w:cs="Comic Sans MS"/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56"/>
      </w:tblGrid>
      <w:tr w:rsidR="00C51580" w:rsidRPr="00804386">
        <w:tc>
          <w:tcPr>
            <w:tcW w:w="10456" w:type="dxa"/>
            <w:shd w:val="clear" w:color="auto" w:fill="EAF1DD"/>
          </w:tcPr>
          <w:p w:rsidR="00C51580" w:rsidRPr="00804386" w:rsidRDefault="00C51580" w:rsidP="00804386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0438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AKUT   -   LÖSEV   -   TEGV    -   YEŞİLAY   -   TEMA   -   AÇEV  -   ÇEKÜL   -   KIZILAY</w:t>
            </w:r>
          </w:p>
        </w:tc>
      </w:tr>
    </w:tbl>
    <w:p w:rsidR="00C51580" w:rsidRPr="005A0933" w:rsidRDefault="00C51580" w:rsidP="007543D4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1</w:t>
      </w:r>
      <w:r>
        <w:rPr>
          <w:rFonts w:ascii="Comic Sans MS" w:hAnsi="Comic Sans MS" w:cs="Comic Sans MS"/>
          <w:sz w:val="20"/>
          <w:szCs w:val="20"/>
        </w:rPr>
        <w:t>5</w:t>
      </w:r>
      <w:r w:rsidRPr="005A0933">
        <w:rPr>
          <w:rFonts w:ascii="Comic Sans MS" w:hAnsi="Comic Sans MS" w:cs="Comic Sans MS"/>
          <w:sz w:val="20"/>
          <w:szCs w:val="20"/>
        </w:rPr>
        <w:t xml:space="preserve"> –Aşağıdaki boşluklara yukarıdaki </w:t>
      </w:r>
      <w:r w:rsidRPr="00AB3E5F">
        <w:rPr>
          <w:rFonts w:ascii="Comic Sans MS" w:hAnsi="Comic Sans MS" w:cs="Comic Sans MS"/>
          <w:b/>
          <w:bCs/>
          <w:sz w:val="20"/>
          <w:szCs w:val="20"/>
        </w:rPr>
        <w:t>sivil toplum kuruluşlarından</w:t>
      </w:r>
      <w:r w:rsidRPr="005A0933">
        <w:rPr>
          <w:rFonts w:ascii="Comic Sans MS" w:hAnsi="Comic Sans MS" w:cs="Comic Sans MS"/>
          <w:sz w:val="20"/>
          <w:szCs w:val="20"/>
        </w:rPr>
        <w:t xml:space="preserve"> uygun olanı yazınız. ( 8 puan )</w:t>
      </w:r>
    </w:p>
    <w:p w:rsidR="00C51580" w:rsidRPr="005A0933" w:rsidRDefault="00C51580" w:rsidP="00E24BBE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1-………………… lösemili çocuklara yardım eder.                     2-…………………… erozyonla mücadele eder.</w:t>
      </w:r>
    </w:p>
    <w:p w:rsidR="00C51580" w:rsidRPr="005A0933" w:rsidRDefault="00C51580" w:rsidP="00E24BBE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3-………………… içki ve sigaranın zararlarını anlatır               4-………………… okul öncesi eğitimi geliştirmiştir. </w:t>
      </w:r>
    </w:p>
    <w:p w:rsidR="00C51580" w:rsidRPr="005A0933" w:rsidRDefault="00C51580" w:rsidP="00E24BBE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5-………………… eğitimi destekleyici çalışmalar  yapar.          6-…………………… çevreyi korumak için çalışır</w:t>
      </w:r>
    </w:p>
    <w:p w:rsidR="00C51580" w:rsidRDefault="00C51580" w:rsidP="00B41260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7-………………… depremde arama kurtarma yapar                 8-…………………… kan bağışı kampanyaları yapar.</w:t>
      </w:r>
    </w:p>
    <w:p w:rsidR="00C51580" w:rsidRPr="00B41260" w:rsidRDefault="00C51580" w:rsidP="00B41260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Pr="005A0933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1</w:t>
      </w:r>
      <w:r>
        <w:rPr>
          <w:rFonts w:ascii="Comic Sans MS" w:hAnsi="Comic Sans MS" w:cs="Comic Sans MS"/>
          <w:sz w:val="20"/>
          <w:szCs w:val="20"/>
        </w:rPr>
        <w:t>6</w:t>
      </w:r>
      <w:r w:rsidRPr="005A0933">
        <w:rPr>
          <w:rFonts w:ascii="Comic Sans MS" w:hAnsi="Comic Sans MS" w:cs="Comic Sans MS"/>
          <w:sz w:val="20"/>
          <w:szCs w:val="20"/>
        </w:rPr>
        <w:t>-</w:t>
      </w:r>
      <w:r>
        <w:rPr>
          <w:rFonts w:ascii="Comic Sans MS" w:hAnsi="Comic Sans MS" w:cs="Comic Sans MS"/>
          <w:sz w:val="20"/>
          <w:szCs w:val="20"/>
        </w:rPr>
        <w:t>Tabloda verilen kelimeleri uygun olanlarla eşleştirin.</w:t>
      </w:r>
      <w:r w:rsidRPr="005A0933">
        <w:rPr>
          <w:rFonts w:ascii="Comic Sans MS" w:hAnsi="Comic Sans MS" w:cs="Comic Sans MS"/>
          <w:sz w:val="20"/>
          <w:szCs w:val="20"/>
        </w:rPr>
        <w:t xml:space="preserve"> (</w:t>
      </w:r>
      <w:r>
        <w:rPr>
          <w:rFonts w:ascii="Comic Sans MS" w:hAnsi="Comic Sans MS" w:cs="Comic Sans MS"/>
          <w:sz w:val="20"/>
          <w:szCs w:val="20"/>
        </w:rPr>
        <w:t>4</w:t>
      </w:r>
      <w:r w:rsidRPr="005A0933">
        <w:rPr>
          <w:rFonts w:ascii="Comic Sans MS" w:hAnsi="Comic Sans MS" w:cs="Comic Sans MS"/>
          <w:sz w:val="20"/>
          <w:szCs w:val="20"/>
        </w:rPr>
        <w:t xml:space="preserve"> puan )</w:t>
      </w:r>
    </w:p>
    <w:tbl>
      <w:tblPr>
        <w:tblpPr w:leftFromText="141" w:rightFromText="141" w:vertAnchor="text" w:horzAnchor="page" w:tblpX="1723" w:tblpY="7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65"/>
      </w:tblGrid>
      <w:tr w:rsidR="00C51580" w:rsidRPr="00804386">
        <w:trPr>
          <w:trHeight w:val="301"/>
        </w:trPr>
        <w:tc>
          <w:tcPr>
            <w:tcW w:w="2165" w:type="dxa"/>
          </w:tcPr>
          <w:p w:rsidR="00C51580" w:rsidRPr="00804386" w:rsidRDefault="00C51580" w:rsidP="00804386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804386">
              <w:rPr>
                <w:rFonts w:ascii="Comic Sans MS" w:hAnsi="Comic Sans MS" w:cs="Comic Sans MS"/>
                <w:b/>
                <w:bCs/>
                <w:color w:val="000000"/>
              </w:rPr>
              <w:t>Yerleşim yeri</w:t>
            </w:r>
          </w:p>
        </w:tc>
      </w:tr>
      <w:tr w:rsidR="00C51580" w:rsidRPr="00804386">
        <w:trPr>
          <w:trHeight w:val="301"/>
        </w:trPr>
        <w:tc>
          <w:tcPr>
            <w:tcW w:w="2165" w:type="dxa"/>
          </w:tcPr>
          <w:p w:rsidR="00C51580" w:rsidRPr="00804386" w:rsidRDefault="00C51580" w:rsidP="00804386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</w:rPr>
            </w:pPr>
            <w:r w:rsidRPr="00804386">
              <w:rPr>
                <w:rFonts w:ascii="Comic Sans MS" w:hAnsi="Comic Sans MS" w:cs="Comic Sans MS"/>
                <w:color w:val="000000"/>
              </w:rPr>
              <w:t>Köy</w:t>
            </w:r>
          </w:p>
        </w:tc>
      </w:tr>
      <w:tr w:rsidR="00C51580" w:rsidRPr="00804386">
        <w:trPr>
          <w:trHeight w:val="301"/>
        </w:trPr>
        <w:tc>
          <w:tcPr>
            <w:tcW w:w="2165" w:type="dxa"/>
          </w:tcPr>
          <w:p w:rsidR="00C51580" w:rsidRPr="00804386" w:rsidRDefault="00C51580" w:rsidP="00804386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</w:rPr>
            </w:pPr>
            <w:r w:rsidRPr="00804386">
              <w:rPr>
                <w:rFonts w:ascii="Comic Sans MS" w:hAnsi="Comic Sans MS" w:cs="Comic Sans MS"/>
                <w:color w:val="000000"/>
              </w:rPr>
              <w:t>İl</w:t>
            </w:r>
          </w:p>
        </w:tc>
      </w:tr>
      <w:tr w:rsidR="00C51580" w:rsidRPr="00804386">
        <w:trPr>
          <w:trHeight w:val="301"/>
        </w:trPr>
        <w:tc>
          <w:tcPr>
            <w:tcW w:w="2165" w:type="dxa"/>
          </w:tcPr>
          <w:p w:rsidR="00C51580" w:rsidRPr="00804386" w:rsidRDefault="00C51580" w:rsidP="00804386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</w:rPr>
            </w:pPr>
            <w:r w:rsidRPr="00804386">
              <w:rPr>
                <w:rFonts w:ascii="Comic Sans MS" w:hAnsi="Comic Sans MS" w:cs="Comic Sans MS"/>
                <w:color w:val="000000"/>
              </w:rPr>
              <w:t>Ülke</w:t>
            </w:r>
          </w:p>
        </w:tc>
      </w:tr>
      <w:tr w:rsidR="00C51580" w:rsidRPr="00804386">
        <w:trPr>
          <w:trHeight w:val="317"/>
        </w:trPr>
        <w:tc>
          <w:tcPr>
            <w:tcW w:w="2165" w:type="dxa"/>
          </w:tcPr>
          <w:p w:rsidR="00C51580" w:rsidRPr="00804386" w:rsidRDefault="00C51580" w:rsidP="00804386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</w:rPr>
            </w:pPr>
            <w:r w:rsidRPr="00804386">
              <w:rPr>
                <w:rFonts w:ascii="Comic Sans MS" w:hAnsi="Comic Sans MS" w:cs="Comic Sans MS"/>
                <w:color w:val="000000"/>
              </w:rPr>
              <w:t>İlçe</w:t>
            </w:r>
          </w:p>
        </w:tc>
      </w:tr>
    </w:tbl>
    <w:tbl>
      <w:tblPr>
        <w:tblpPr w:leftFromText="141" w:rightFromText="141" w:vertAnchor="text" w:horzAnchor="page" w:tblpX="5874" w:tblpY="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38"/>
      </w:tblGrid>
      <w:tr w:rsidR="00C51580" w:rsidRPr="00804386">
        <w:trPr>
          <w:trHeight w:val="319"/>
        </w:trPr>
        <w:tc>
          <w:tcPr>
            <w:tcW w:w="2138" w:type="dxa"/>
          </w:tcPr>
          <w:p w:rsidR="00C51580" w:rsidRPr="00804386" w:rsidRDefault="00C51580" w:rsidP="00804386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804386">
              <w:rPr>
                <w:rFonts w:ascii="Comic Sans MS" w:hAnsi="Comic Sans MS" w:cs="Comic Sans MS"/>
                <w:b/>
                <w:bCs/>
                <w:color w:val="000000"/>
              </w:rPr>
              <w:t>Yöneticileri</w:t>
            </w:r>
          </w:p>
        </w:tc>
      </w:tr>
      <w:tr w:rsidR="00C51580" w:rsidRPr="00804386">
        <w:trPr>
          <w:trHeight w:val="319"/>
        </w:trPr>
        <w:tc>
          <w:tcPr>
            <w:tcW w:w="2138" w:type="dxa"/>
          </w:tcPr>
          <w:p w:rsidR="00C51580" w:rsidRPr="00804386" w:rsidRDefault="00C51580" w:rsidP="00804386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</w:rPr>
            </w:pPr>
            <w:r w:rsidRPr="00804386">
              <w:rPr>
                <w:rFonts w:ascii="Comic Sans MS" w:hAnsi="Comic Sans MS" w:cs="Comic Sans MS"/>
                <w:color w:val="000000"/>
              </w:rPr>
              <w:t>Başbakan</w:t>
            </w:r>
          </w:p>
        </w:tc>
      </w:tr>
      <w:tr w:rsidR="00C51580" w:rsidRPr="00804386">
        <w:trPr>
          <w:trHeight w:val="319"/>
        </w:trPr>
        <w:tc>
          <w:tcPr>
            <w:tcW w:w="2138" w:type="dxa"/>
          </w:tcPr>
          <w:p w:rsidR="00C51580" w:rsidRPr="00804386" w:rsidRDefault="00C51580" w:rsidP="00804386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</w:rPr>
            </w:pPr>
            <w:r w:rsidRPr="00804386">
              <w:rPr>
                <w:rFonts w:ascii="Comic Sans MS" w:hAnsi="Comic Sans MS" w:cs="Comic Sans MS"/>
                <w:color w:val="000000"/>
              </w:rPr>
              <w:t>Muhtar</w:t>
            </w:r>
          </w:p>
        </w:tc>
      </w:tr>
      <w:tr w:rsidR="00C51580" w:rsidRPr="00804386">
        <w:trPr>
          <w:trHeight w:val="319"/>
        </w:trPr>
        <w:tc>
          <w:tcPr>
            <w:tcW w:w="2138" w:type="dxa"/>
          </w:tcPr>
          <w:p w:rsidR="00C51580" w:rsidRPr="00804386" w:rsidRDefault="00C51580" w:rsidP="00804386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</w:rPr>
            </w:pPr>
            <w:r w:rsidRPr="00804386">
              <w:rPr>
                <w:rFonts w:ascii="Comic Sans MS" w:hAnsi="Comic Sans MS" w:cs="Comic Sans MS"/>
                <w:color w:val="000000"/>
              </w:rPr>
              <w:t>Vali</w:t>
            </w:r>
          </w:p>
        </w:tc>
      </w:tr>
      <w:tr w:rsidR="00C51580" w:rsidRPr="00804386">
        <w:trPr>
          <w:trHeight w:val="126"/>
        </w:trPr>
        <w:tc>
          <w:tcPr>
            <w:tcW w:w="2138" w:type="dxa"/>
          </w:tcPr>
          <w:p w:rsidR="00C51580" w:rsidRPr="00804386" w:rsidRDefault="00C51580" w:rsidP="00804386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</w:rPr>
            </w:pPr>
            <w:r w:rsidRPr="00804386">
              <w:rPr>
                <w:rFonts w:ascii="Comic Sans MS" w:hAnsi="Comic Sans MS" w:cs="Comic Sans MS"/>
                <w:color w:val="000000"/>
              </w:rPr>
              <w:t>Kaymakam</w:t>
            </w:r>
          </w:p>
        </w:tc>
      </w:tr>
    </w:tbl>
    <w:p w:rsidR="00C51580" w:rsidRPr="005A0933" w:rsidRDefault="00C51580" w:rsidP="00C857AF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C51580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Pr="001A7C1A" w:rsidRDefault="00C51580" w:rsidP="003E2DF4">
      <w:pPr>
        <w:spacing w:after="0"/>
        <w:rPr>
          <w:rFonts w:ascii="Comic Sans MS" w:hAnsi="Comic Sans MS" w:cs="Comic Sans MS"/>
          <w:b/>
          <w:bCs/>
          <w:color w:val="000000"/>
        </w:rPr>
      </w:pPr>
      <w:r w:rsidRPr="005A0933">
        <w:rPr>
          <w:rFonts w:ascii="Comic Sans MS" w:hAnsi="Comic Sans MS" w:cs="Comic Sans MS"/>
          <w:sz w:val="20"/>
          <w:szCs w:val="20"/>
        </w:rPr>
        <w:t>1</w:t>
      </w:r>
      <w:r>
        <w:rPr>
          <w:rFonts w:ascii="Comic Sans MS" w:hAnsi="Comic Sans MS" w:cs="Comic Sans MS"/>
          <w:sz w:val="20"/>
          <w:szCs w:val="20"/>
        </w:rPr>
        <w:t>7-</w:t>
      </w:r>
      <w:r w:rsidRPr="00B41260">
        <w:rPr>
          <w:rFonts w:ascii="Comic Sans MS" w:hAnsi="Comic Sans MS" w:cs="Comic Sans MS"/>
          <w:color w:val="000000"/>
          <w:sz w:val="20"/>
          <w:szCs w:val="20"/>
        </w:rPr>
        <w:t>Aşağıdaki tabloyu teknolojik ürünlerin kullanım alanlarına göre örnek vererek doldurunuz.</w:t>
      </w:r>
      <w:r>
        <w:rPr>
          <w:rFonts w:ascii="Comic Sans MS" w:hAnsi="Comic Sans MS" w:cs="Comic Sans MS"/>
          <w:color w:val="000000"/>
          <w:sz w:val="20"/>
          <w:szCs w:val="20"/>
        </w:rPr>
        <w:t>( 8 puan</w:t>
      </w:r>
      <w:r w:rsidRPr="00B41260">
        <w:rPr>
          <w:rFonts w:ascii="Comic Sans MS" w:hAnsi="Comic Sans MS" w:cs="Comic Sans MS"/>
          <w:color w:val="000000"/>
          <w:sz w:val="20"/>
          <w:szCs w:val="20"/>
        </w:rPr>
        <w:t xml:space="preserve"> )</w:t>
      </w:r>
    </w:p>
    <w:p w:rsidR="00C51580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pPr w:leftFromText="141" w:rightFromText="141" w:vertAnchor="page" w:horzAnchor="page" w:tblpX="1303" w:tblpY="9841"/>
        <w:tblW w:w="68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71"/>
        <w:gridCol w:w="1669"/>
        <w:gridCol w:w="1678"/>
        <w:gridCol w:w="1790"/>
      </w:tblGrid>
      <w:tr w:rsidR="00C51580" w:rsidRPr="00804386">
        <w:trPr>
          <w:trHeight w:val="376"/>
        </w:trPr>
        <w:tc>
          <w:tcPr>
            <w:tcW w:w="1671" w:type="dxa"/>
          </w:tcPr>
          <w:p w:rsidR="00C51580" w:rsidRPr="00804386" w:rsidRDefault="00C51580" w:rsidP="00804386">
            <w:pPr>
              <w:pStyle w:val="NoSpacing"/>
              <w:jc w:val="center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804386">
              <w:rPr>
                <w:rFonts w:ascii="Comic Sans MS" w:hAnsi="Comic Sans MS" w:cs="Comic Sans MS"/>
                <w:b/>
                <w:bCs/>
                <w:color w:val="000000"/>
              </w:rPr>
              <w:t>Eğitim</w:t>
            </w:r>
          </w:p>
        </w:tc>
        <w:tc>
          <w:tcPr>
            <w:tcW w:w="1669" w:type="dxa"/>
          </w:tcPr>
          <w:p w:rsidR="00C51580" w:rsidRPr="00804386" w:rsidRDefault="00C51580" w:rsidP="00804386">
            <w:pPr>
              <w:pStyle w:val="NoSpacing"/>
              <w:jc w:val="center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804386">
              <w:rPr>
                <w:rFonts w:ascii="Comic Sans MS" w:hAnsi="Comic Sans MS" w:cs="Comic Sans MS"/>
                <w:b/>
                <w:bCs/>
                <w:color w:val="000000"/>
              </w:rPr>
              <w:t>Sağlık</w:t>
            </w:r>
          </w:p>
        </w:tc>
        <w:tc>
          <w:tcPr>
            <w:tcW w:w="1678" w:type="dxa"/>
          </w:tcPr>
          <w:p w:rsidR="00C51580" w:rsidRPr="00804386" w:rsidRDefault="00C51580" w:rsidP="00804386">
            <w:pPr>
              <w:pStyle w:val="NoSpacing"/>
              <w:jc w:val="center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804386">
              <w:rPr>
                <w:rFonts w:ascii="Comic Sans MS" w:hAnsi="Comic Sans MS" w:cs="Comic Sans MS"/>
                <w:b/>
                <w:bCs/>
                <w:color w:val="000000"/>
              </w:rPr>
              <w:t>Ulaşım</w:t>
            </w:r>
          </w:p>
        </w:tc>
        <w:tc>
          <w:tcPr>
            <w:tcW w:w="1790" w:type="dxa"/>
          </w:tcPr>
          <w:p w:rsidR="00C51580" w:rsidRPr="00804386" w:rsidRDefault="00C51580" w:rsidP="00804386">
            <w:pPr>
              <w:pStyle w:val="NoSpacing"/>
              <w:jc w:val="center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804386">
              <w:rPr>
                <w:rFonts w:ascii="Comic Sans MS" w:hAnsi="Comic Sans MS" w:cs="Comic Sans MS"/>
                <w:b/>
                <w:bCs/>
                <w:color w:val="000000"/>
              </w:rPr>
              <w:t>Temizlik</w:t>
            </w:r>
          </w:p>
        </w:tc>
      </w:tr>
      <w:tr w:rsidR="00C51580" w:rsidRPr="00804386">
        <w:trPr>
          <w:trHeight w:val="397"/>
        </w:trPr>
        <w:tc>
          <w:tcPr>
            <w:tcW w:w="1671" w:type="dxa"/>
          </w:tcPr>
          <w:p w:rsidR="00C51580" w:rsidRPr="00804386" w:rsidRDefault="00C51580" w:rsidP="00804386">
            <w:pPr>
              <w:pStyle w:val="NoSpacing"/>
              <w:rPr>
                <w:rFonts w:ascii="Comic Sans MS" w:hAnsi="Comic Sans MS" w:cs="Comic Sans MS"/>
                <w:color w:val="000000"/>
              </w:rPr>
            </w:pPr>
          </w:p>
          <w:p w:rsidR="00C51580" w:rsidRPr="00804386" w:rsidRDefault="00C51580" w:rsidP="00804386">
            <w:pPr>
              <w:pStyle w:val="NoSpacing"/>
              <w:rPr>
                <w:rFonts w:ascii="Comic Sans MS" w:hAnsi="Comic Sans MS" w:cs="Comic Sans MS"/>
                <w:color w:val="000000"/>
              </w:rPr>
            </w:pPr>
          </w:p>
        </w:tc>
        <w:tc>
          <w:tcPr>
            <w:tcW w:w="1669" w:type="dxa"/>
          </w:tcPr>
          <w:p w:rsidR="00C51580" w:rsidRPr="00804386" w:rsidRDefault="00C51580" w:rsidP="00804386">
            <w:pPr>
              <w:pStyle w:val="NoSpacing"/>
              <w:rPr>
                <w:rFonts w:ascii="Comic Sans MS" w:hAnsi="Comic Sans MS" w:cs="Comic Sans MS"/>
                <w:color w:val="000000"/>
              </w:rPr>
            </w:pPr>
          </w:p>
        </w:tc>
        <w:tc>
          <w:tcPr>
            <w:tcW w:w="1678" w:type="dxa"/>
          </w:tcPr>
          <w:p w:rsidR="00C51580" w:rsidRPr="00804386" w:rsidRDefault="00C51580" w:rsidP="00804386">
            <w:pPr>
              <w:pStyle w:val="NoSpacing"/>
              <w:rPr>
                <w:rFonts w:ascii="Comic Sans MS" w:hAnsi="Comic Sans MS" w:cs="Comic Sans MS"/>
                <w:color w:val="000000"/>
              </w:rPr>
            </w:pPr>
          </w:p>
        </w:tc>
        <w:tc>
          <w:tcPr>
            <w:tcW w:w="1790" w:type="dxa"/>
          </w:tcPr>
          <w:p w:rsidR="00C51580" w:rsidRPr="00804386" w:rsidRDefault="00C51580" w:rsidP="00804386">
            <w:pPr>
              <w:pStyle w:val="NoSpacing"/>
              <w:rPr>
                <w:rFonts w:ascii="Comic Sans MS" w:hAnsi="Comic Sans MS" w:cs="Comic Sans MS"/>
                <w:color w:val="000000"/>
              </w:rPr>
            </w:pPr>
          </w:p>
        </w:tc>
      </w:tr>
      <w:tr w:rsidR="00C51580" w:rsidRPr="00804386">
        <w:trPr>
          <w:trHeight w:val="397"/>
        </w:trPr>
        <w:tc>
          <w:tcPr>
            <w:tcW w:w="1671" w:type="dxa"/>
          </w:tcPr>
          <w:p w:rsidR="00C51580" w:rsidRPr="00804386" w:rsidRDefault="00C51580" w:rsidP="00804386">
            <w:pPr>
              <w:pStyle w:val="NoSpacing"/>
              <w:rPr>
                <w:rFonts w:ascii="Comic Sans MS" w:hAnsi="Comic Sans MS" w:cs="Comic Sans MS"/>
                <w:color w:val="000000"/>
              </w:rPr>
            </w:pPr>
          </w:p>
          <w:p w:rsidR="00C51580" w:rsidRPr="00804386" w:rsidRDefault="00C51580" w:rsidP="00804386">
            <w:pPr>
              <w:pStyle w:val="NoSpacing"/>
              <w:rPr>
                <w:rFonts w:ascii="Comic Sans MS" w:hAnsi="Comic Sans MS" w:cs="Comic Sans MS"/>
                <w:color w:val="000000"/>
              </w:rPr>
            </w:pPr>
          </w:p>
        </w:tc>
        <w:tc>
          <w:tcPr>
            <w:tcW w:w="1669" w:type="dxa"/>
          </w:tcPr>
          <w:p w:rsidR="00C51580" w:rsidRPr="00804386" w:rsidRDefault="00C51580" w:rsidP="00804386">
            <w:pPr>
              <w:pStyle w:val="NoSpacing"/>
              <w:rPr>
                <w:rFonts w:ascii="Comic Sans MS" w:hAnsi="Comic Sans MS" w:cs="Comic Sans MS"/>
                <w:color w:val="000000"/>
              </w:rPr>
            </w:pPr>
          </w:p>
        </w:tc>
        <w:tc>
          <w:tcPr>
            <w:tcW w:w="1678" w:type="dxa"/>
          </w:tcPr>
          <w:p w:rsidR="00C51580" w:rsidRPr="00804386" w:rsidRDefault="00C51580" w:rsidP="00804386">
            <w:pPr>
              <w:pStyle w:val="NoSpacing"/>
              <w:rPr>
                <w:rFonts w:ascii="Comic Sans MS" w:hAnsi="Comic Sans MS" w:cs="Comic Sans MS"/>
                <w:color w:val="000000"/>
              </w:rPr>
            </w:pPr>
          </w:p>
        </w:tc>
        <w:tc>
          <w:tcPr>
            <w:tcW w:w="1790" w:type="dxa"/>
          </w:tcPr>
          <w:p w:rsidR="00C51580" w:rsidRPr="00804386" w:rsidRDefault="00C51580" w:rsidP="00804386">
            <w:pPr>
              <w:pStyle w:val="NoSpacing"/>
              <w:rPr>
                <w:rFonts w:ascii="Comic Sans MS" w:hAnsi="Comic Sans MS" w:cs="Comic Sans MS"/>
                <w:color w:val="000000"/>
              </w:rPr>
            </w:pPr>
          </w:p>
        </w:tc>
      </w:tr>
    </w:tbl>
    <w:p w:rsidR="00C51580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C51580" w:rsidRPr="005A0933" w:rsidRDefault="00C51580" w:rsidP="003E2DF4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18-</w:t>
      </w:r>
      <w:r w:rsidRPr="005A0933">
        <w:rPr>
          <w:rFonts w:ascii="Comic Sans MS" w:hAnsi="Comic Sans MS" w:cs="Comic Sans MS"/>
          <w:sz w:val="20"/>
          <w:szCs w:val="20"/>
        </w:rPr>
        <w:t>Aşağıdaki cümlelerde verilen bilgiler doğru ise parantezin içine ‘’ D ‘’  yanlış ise ‘’ Y ‘’ yazınız.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A0933">
        <w:rPr>
          <w:rFonts w:ascii="Comic Sans MS" w:hAnsi="Comic Sans MS" w:cs="Comic Sans MS"/>
          <w:sz w:val="20"/>
          <w:szCs w:val="20"/>
        </w:rPr>
        <w:t>( 10 puan )</w:t>
      </w:r>
    </w:p>
    <w:p w:rsidR="00C51580" w:rsidRPr="00C857AF" w:rsidRDefault="00C51580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( ___ ) </w:t>
      </w:r>
      <w:r w:rsidRPr="00C857AF">
        <w:rPr>
          <w:rFonts w:ascii="Comic Sans MS" w:hAnsi="Comic Sans MS" w:cs="Comic Sans MS"/>
          <w:sz w:val="20"/>
          <w:szCs w:val="20"/>
        </w:rPr>
        <w:t>Resmi kurumlar halk tarafından kurulur.</w:t>
      </w:r>
    </w:p>
    <w:p w:rsidR="00C51580" w:rsidRPr="00C857AF" w:rsidRDefault="00C51580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C857AF">
        <w:rPr>
          <w:rFonts w:ascii="Comic Sans MS" w:hAnsi="Comic Sans MS" w:cs="Comic Sans MS"/>
          <w:sz w:val="20"/>
          <w:szCs w:val="20"/>
        </w:rPr>
        <w:t>( ___ ) Aile içinde anlayış hoşgörü olmazsa daha çok mutlu oluruz.</w:t>
      </w:r>
    </w:p>
    <w:p w:rsidR="00C51580" w:rsidRPr="00C857AF" w:rsidRDefault="00C51580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C857AF">
        <w:rPr>
          <w:rFonts w:ascii="Comic Sans MS" w:hAnsi="Comic Sans MS" w:cs="Comic Sans MS"/>
          <w:sz w:val="20"/>
          <w:szCs w:val="20"/>
        </w:rPr>
        <w:t>( ___ ) Resmi kurumlardan birisi de Milli Eğitim Bakanlığıdır.</w:t>
      </w:r>
    </w:p>
    <w:p w:rsidR="00C51580" w:rsidRPr="00C857AF" w:rsidRDefault="00C51580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C857AF">
        <w:rPr>
          <w:rFonts w:ascii="Comic Sans MS" w:hAnsi="Comic Sans MS" w:cs="Comic Sans MS"/>
          <w:sz w:val="20"/>
          <w:szCs w:val="20"/>
        </w:rPr>
        <w:t>( ___ ) Kızılay içki ve sigaranın zararlarını azaltmak için çalışır.</w:t>
      </w:r>
    </w:p>
    <w:p w:rsidR="00C51580" w:rsidRPr="00C857AF" w:rsidRDefault="00C51580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C857AF">
        <w:rPr>
          <w:rFonts w:ascii="Comic Sans MS" w:hAnsi="Comic Sans MS" w:cs="Comic Sans MS"/>
          <w:sz w:val="20"/>
          <w:szCs w:val="20"/>
        </w:rPr>
        <w:t>( ___ ) Sivil toplum kuruluşlarına sadece erkekler üye olabilir.</w:t>
      </w:r>
    </w:p>
    <w:p w:rsidR="00C51580" w:rsidRPr="005A0933" w:rsidRDefault="00C51580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( ___ ) </w:t>
      </w:r>
      <w:r w:rsidRPr="00C857AF">
        <w:rPr>
          <w:rFonts w:ascii="Comic Sans MS" w:hAnsi="Comic Sans MS" w:cs="Comic Sans MS"/>
          <w:sz w:val="20"/>
          <w:szCs w:val="20"/>
        </w:rPr>
        <w:t>Ailede kararları sadece baba almalıdır.</w:t>
      </w:r>
    </w:p>
    <w:p w:rsidR="00C51580" w:rsidRDefault="00C51580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( ___ ) </w:t>
      </w:r>
      <w:r>
        <w:rPr>
          <w:rFonts w:ascii="Comic Sans MS" w:hAnsi="Comic Sans MS" w:cs="Comic Sans MS"/>
          <w:sz w:val="20"/>
          <w:szCs w:val="20"/>
        </w:rPr>
        <w:t xml:space="preserve">Eğitsel kulüp çalışmalarına katılan öğrenciler planlı ve programlı çalışma alışkanlığı kazanır. </w:t>
      </w:r>
    </w:p>
    <w:p w:rsidR="00C51580" w:rsidRPr="005A0933" w:rsidRDefault="00C51580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( ___ ) </w:t>
      </w:r>
      <w:r>
        <w:rPr>
          <w:rFonts w:ascii="Comic Sans MS" w:hAnsi="Comic Sans MS" w:cs="Comic Sans MS"/>
          <w:sz w:val="20"/>
          <w:szCs w:val="20"/>
        </w:rPr>
        <w:t>Lise ve üniversiteler güvenlik alanındaki ihtiyacı karşılamak için kurulan resmi kurumlardır.</w:t>
      </w:r>
    </w:p>
    <w:p w:rsidR="00C51580" w:rsidRDefault="00C51580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( ___ ) </w:t>
      </w:r>
      <w:r>
        <w:rPr>
          <w:rFonts w:ascii="Comic Sans MS" w:hAnsi="Comic Sans MS" w:cs="Comic Sans MS"/>
          <w:sz w:val="20"/>
          <w:szCs w:val="20"/>
        </w:rPr>
        <w:t>4.sınıfta okuyan bir öğrenci aile içinde hiçbir görev veya sorumluluk almamalıdır.</w:t>
      </w:r>
    </w:p>
    <w:p w:rsidR="00C51580" w:rsidRDefault="00C51580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( ___ ) </w:t>
      </w:r>
      <w:r>
        <w:rPr>
          <w:rFonts w:ascii="Comic Sans MS" w:hAnsi="Comic Sans MS" w:cs="Comic Sans MS"/>
          <w:sz w:val="20"/>
          <w:szCs w:val="20"/>
        </w:rPr>
        <w:t>Aile içindeki huzur toplumun huzurunu arttırır.</w:t>
      </w:r>
    </w:p>
    <w:p w:rsidR="00C51580" w:rsidRDefault="00C51580" w:rsidP="005A0933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Çoktan seçmeli sorular 5 puandır.                                                                     </w:t>
      </w:r>
      <w:r w:rsidRPr="005A0933">
        <w:rPr>
          <w:rFonts w:ascii="Comic Sans MS" w:hAnsi="Comic Sans MS" w:cs="Comic Sans MS"/>
          <w:sz w:val="20"/>
          <w:szCs w:val="20"/>
        </w:rPr>
        <w:t xml:space="preserve">Hepinize başarılar dilerim..      </w:t>
      </w:r>
    </w:p>
    <w:p w:rsidR="00C51580" w:rsidRDefault="00C51580" w:rsidP="00AB3E5F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hyperlink r:id="rId9" w:history="1">
        <w:r w:rsidRPr="00B066B6">
          <w:rPr>
            <w:rStyle w:val="Hyperlink"/>
            <w:rFonts w:ascii="Comic Sans MS" w:hAnsi="Comic Sans MS" w:cs="Comic Sans MS"/>
            <w:b/>
            <w:bCs/>
            <w:sz w:val="24"/>
            <w:szCs w:val="24"/>
          </w:rPr>
          <w:t>www.sorubak.com</w:t>
        </w:r>
      </w:hyperlink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sectPr w:rsidR="00C51580" w:rsidSect="00C857AF">
      <w:headerReference w:type="default" r:id="rId10"/>
      <w:footerReference w:type="default" r:id="rId11"/>
      <w:pgSz w:w="11906" w:h="16838"/>
      <w:pgMar w:top="253" w:right="426" w:bottom="426" w:left="567" w:header="284" w:footer="283" w:gutter="0"/>
      <w:cols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580" w:rsidRDefault="00C51580" w:rsidP="003E2DF4">
      <w:pPr>
        <w:spacing w:after="0" w:line="240" w:lineRule="auto"/>
      </w:pPr>
      <w:r>
        <w:separator/>
      </w:r>
    </w:p>
  </w:endnote>
  <w:endnote w:type="continuationSeparator" w:id="0">
    <w:p w:rsidR="00C51580" w:rsidRDefault="00C51580" w:rsidP="003E2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580" w:rsidRPr="0066755A" w:rsidRDefault="00C51580" w:rsidP="0066755A">
    <w:pPr>
      <w:pStyle w:val="Footer"/>
      <w:jc w:val="center"/>
      <w:rPr>
        <w:rFonts w:ascii="Comic Sans MS" w:hAnsi="Comic Sans MS" w:cs="Comic Sans MS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580" w:rsidRDefault="00C51580" w:rsidP="003E2DF4">
      <w:pPr>
        <w:spacing w:after="0" w:line="240" w:lineRule="auto"/>
      </w:pPr>
      <w:r>
        <w:separator/>
      </w:r>
    </w:p>
  </w:footnote>
  <w:footnote w:type="continuationSeparator" w:id="0">
    <w:p w:rsidR="00C51580" w:rsidRDefault="00C51580" w:rsidP="003E2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580" w:rsidRPr="0066755A" w:rsidRDefault="00C51580">
    <w:pPr>
      <w:pStyle w:val="Header"/>
      <w:rPr>
        <w:rFonts w:ascii="Comic Sans MS" w:hAnsi="Comic Sans MS" w:cs="Comic Sans MS"/>
        <w:sz w:val="24"/>
        <w:szCs w:val="24"/>
      </w:rPr>
    </w:pPr>
    <w:r w:rsidRPr="0066755A">
      <w:rPr>
        <w:rFonts w:ascii="Comic Sans MS" w:hAnsi="Comic Sans MS" w:cs="Comic Sans MS"/>
        <w:sz w:val="24"/>
        <w:szCs w:val="24"/>
      </w:rPr>
      <w:t>Adı:</w:t>
    </w:r>
    <w:r>
      <w:rPr>
        <w:rFonts w:ascii="Comic Sans MS" w:hAnsi="Comic Sans MS" w:cs="Comic Sans MS"/>
        <w:sz w:val="24"/>
        <w:szCs w:val="24"/>
      </w:rPr>
      <w:t xml:space="preserve">    </w:t>
    </w:r>
    <w:r w:rsidRPr="0066755A">
      <w:rPr>
        <w:rFonts w:ascii="Comic Sans MS" w:hAnsi="Comic Sans MS" w:cs="Comic Sans MS"/>
        <w:sz w:val="24"/>
        <w:szCs w:val="24"/>
      </w:rPr>
      <w:t xml:space="preserve">              </w:t>
    </w:r>
    <w:r>
      <w:rPr>
        <w:rFonts w:ascii="Comic Sans MS" w:hAnsi="Comic Sans MS" w:cs="Comic Sans MS"/>
        <w:sz w:val="24"/>
        <w:szCs w:val="24"/>
      </w:rPr>
      <w:t xml:space="preserve"> </w:t>
    </w:r>
    <w:r w:rsidRPr="0066755A">
      <w:rPr>
        <w:rFonts w:ascii="Comic Sans MS" w:hAnsi="Comic Sans MS" w:cs="Comic Sans MS"/>
        <w:sz w:val="24"/>
        <w:szCs w:val="24"/>
      </w:rPr>
      <w:t xml:space="preserve">    </w:t>
    </w:r>
    <w:r>
      <w:rPr>
        <w:rFonts w:ascii="Comic Sans MS" w:hAnsi="Comic Sans MS" w:cs="Comic Sans MS"/>
        <w:sz w:val="24"/>
        <w:szCs w:val="24"/>
      </w:rPr>
      <w:t xml:space="preserve"> Soyadı:</w:t>
    </w:r>
    <w:r w:rsidRPr="0066755A">
      <w:rPr>
        <w:rFonts w:ascii="Comic Sans MS" w:hAnsi="Comic Sans MS" w:cs="Comic Sans MS"/>
        <w:sz w:val="24"/>
        <w:szCs w:val="24"/>
      </w:rPr>
      <w:t xml:space="preserve">                                </w:t>
    </w:r>
    <w:r>
      <w:rPr>
        <w:rFonts w:ascii="Comic Sans MS" w:hAnsi="Comic Sans MS" w:cs="Comic Sans MS"/>
        <w:sz w:val="24"/>
        <w:szCs w:val="24"/>
      </w:rPr>
      <w:t>No:</w:t>
    </w:r>
    <w:r w:rsidRPr="0066755A">
      <w:rPr>
        <w:rFonts w:ascii="Comic Sans MS" w:hAnsi="Comic Sans MS" w:cs="Comic Sans MS"/>
        <w:sz w:val="24"/>
        <w:szCs w:val="24"/>
      </w:rPr>
      <w:t xml:space="preserve">                                                    </w:t>
    </w:r>
    <w:r>
      <w:rPr>
        <w:rFonts w:ascii="Comic Sans MS" w:hAnsi="Comic Sans MS" w:cs="Comic Sans MS"/>
        <w:sz w:val="24"/>
        <w:szCs w:val="24"/>
      </w:rPr>
      <w:t xml:space="preserve">  </w:t>
    </w:r>
    <w:r w:rsidRPr="0066755A">
      <w:rPr>
        <w:rFonts w:ascii="Comic Sans MS" w:hAnsi="Comic Sans MS" w:cs="Comic Sans MS"/>
        <w:sz w:val="24"/>
        <w:szCs w:val="24"/>
      </w:rPr>
      <w:t>Puanı: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109B"/>
    <w:multiLevelType w:val="hybridMultilevel"/>
    <w:tmpl w:val="C4C0750E"/>
    <w:lvl w:ilvl="0" w:tplc="EADE036C">
      <w:start w:val="1"/>
      <w:numFmt w:val="decimal"/>
      <w:lvlText w:val="%1-"/>
      <w:lvlJc w:val="left"/>
      <w:pPr>
        <w:ind w:left="5685" w:hanging="532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F65DB"/>
    <w:multiLevelType w:val="hybridMultilevel"/>
    <w:tmpl w:val="AB82056E"/>
    <w:lvl w:ilvl="0" w:tplc="7D7ED35A">
      <w:start w:val="12"/>
      <w:numFmt w:val="bullet"/>
      <w:lvlText w:val=""/>
      <w:lvlJc w:val="left"/>
      <w:pPr>
        <w:ind w:left="1470" w:hanging="360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3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7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9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30" w:hanging="360"/>
      </w:pPr>
      <w:rPr>
        <w:rFonts w:ascii="Wingdings" w:hAnsi="Wingdings" w:cs="Wingdings" w:hint="default"/>
      </w:rPr>
    </w:lvl>
  </w:abstractNum>
  <w:abstractNum w:abstractNumId="2">
    <w:nsid w:val="25020496"/>
    <w:multiLevelType w:val="hybridMultilevel"/>
    <w:tmpl w:val="D24C3402"/>
    <w:lvl w:ilvl="0" w:tplc="816A41A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CB7334"/>
    <w:multiLevelType w:val="hybridMultilevel"/>
    <w:tmpl w:val="A458423E"/>
    <w:lvl w:ilvl="0" w:tplc="C2301F2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2DF4"/>
    <w:rsid w:val="00057E75"/>
    <w:rsid w:val="000D05BE"/>
    <w:rsid w:val="000E4A91"/>
    <w:rsid w:val="0010579E"/>
    <w:rsid w:val="00134324"/>
    <w:rsid w:val="001A7C1A"/>
    <w:rsid w:val="0023201F"/>
    <w:rsid w:val="00267051"/>
    <w:rsid w:val="002D6807"/>
    <w:rsid w:val="002D7CE1"/>
    <w:rsid w:val="002F6A38"/>
    <w:rsid w:val="0032103D"/>
    <w:rsid w:val="00345D2C"/>
    <w:rsid w:val="00372A64"/>
    <w:rsid w:val="003C0182"/>
    <w:rsid w:val="003E2DF4"/>
    <w:rsid w:val="004203E7"/>
    <w:rsid w:val="0048043A"/>
    <w:rsid w:val="004B0449"/>
    <w:rsid w:val="005049BD"/>
    <w:rsid w:val="00513270"/>
    <w:rsid w:val="00535A48"/>
    <w:rsid w:val="005A0933"/>
    <w:rsid w:val="005E4355"/>
    <w:rsid w:val="0066755A"/>
    <w:rsid w:val="00684552"/>
    <w:rsid w:val="007543D4"/>
    <w:rsid w:val="0079163B"/>
    <w:rsid w:val="00797D77"/>
    <w:rsid w:val="007A657A"/>
    <w:rsid w:val="00804386"/>
    <w:rsid w:val="00821C16"/>
    <w:rsid w:val="00832F25"/>
    <w:rsid w:val="0085431C"/>
    <w:rsid w:val="008931DB"/>
    <w:rsid w:val="00902AF5"/>
    <w:rsid w:val="0091659A"/>
    <w:rsid w:val="009502A5"/>
    <w:rsid w:val="00981DF3"/>
    <w:rsid w:val="00994630"/>
    <w:rsid w:val="009949A1"/>
    <w:rsid w:val="009B04D3"/>
    <w:rsid w:val="00A11B9D"/>
    <w:rsid w:val="00AA04EB"/>
    <w:rsid w:val="00AB3E5F"/>
    <w:rsid w:val="00AC293D"/>
    <w:rsid w:val="00AD0A12"/>
    <w:rsid w:val="00B066B6"/>
    <w:rsid w:val="00B41260"/>
    <w:rsid w:val="00B643E8"/>
    <w:rsid w:val="00C51580"/>
    <w:rsid w:val="00C6384C"/>
    <w:rsid w:val="00C857AF"/>
    <w:rsid w:val="00D55E52"/>
    <w:rsid w:val="00D65EE1"/>
    <w:rsid w:val="00D93DBB"/>
    <w:rsid w:val="00D953AB"/>
    <w:rsid w:val="00E20A5C"/>
    <w:rsid w:val="00E24BBE"/>
    <w:rsid w:val="00E6241D"/>
    <w:rsid w:val="00E75560"/>
    <w:rsid w:val="00E77E9F"/>
    <w:rsid w:val="00EB4B67"/>
    <w:rsid w:val="00EC4C48"/>
    <w:rsid w:val="00F07778"/>
    <w:rsid w:val="00F10B13"/>
    <w:rsid w:val="00F72640"/>
    <w:rsid w:val="00FA0ADF"/>
    <w:rsid w:val="00FB6A8E"/>
    <w:rsid w:val="00FE1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9F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2DF4"/>
  </w:style>
  <w:style w:type="paragraph" w:styleId="Footer">
    <w:name w:val="footer"/>
    <w:basedOn w:val="Normal"/>
    <w:link w:val="FooterChar"/>
    <w:uiPriority w:val="99"/>
    <w:semiHidden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2DF4"/>
  </w:style>
  <w:style w:type="table" w:styleId="TableGrid">
    <w:name w:val="Table Grid"/>
    <w:basedOn w:val="TableNormal"/>
    <w:uiPriority w:val="99"/>
    <w:rsid w:val="003E2DF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3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2F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67051"/>
    <w:pPr>
      <w:ind w:left="720"/>
    </w:pPr>
  </w:style>
  <w:style w:type="paragraph" w:styleId="NoSpacing">
    <w:name w:val="No Spacing"/>
    <w:uiPriority w:val="99"/>
    <w:qFormat/>
    <w:rsid w:val="00B41260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2D7C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2</Pages>
  <Words>819</Words>
  <Characters>4672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edanur</cp:lastModifiedBy>
  <cp:revision>11</cp:revision>
  <dcterms:created xsi:type="dcterms:W3CDTF">2015-04-15T21:16:00Z</dcterms:created>
  <dcterms:modified xsi:type="dcterms:W3CDTF">2015-05-01T17:52:00Z</dcterms:modified>
</cp:coreProperties>
</file>