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6D1FC2" w:rsidRPr="00E952ED">
        <w:trPr>
          <w:trHeight w:val="557"/>
        </w:trPr>
        <w:tc>
          <w:tcPr>
            <w:tcW w:w="10644" w:type="dxa"/>
            <w:gridSpan w:val="2"/>
          </w:tcPr>
          <w:p w:rsidR="006D1FC2" w:rsidRPr="00E952ED" w:rsidRDefault="006D1FC2" w:rsidP="00ED0C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2014 / 2015 BALIKESİR –ALTIEYLÜL H F E İLKOKULU</w:t>
            </w:r>
          </w:p>
          <w:p w:rsidR="006D1FC2" w:rsidRPr="00E952ED" w:rsidRDefault="006D1FC2" w:rsidP="00533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4/İ SINIFI</w:t>
            </w: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SOSYAL BİLGİLER </w:t>
            </w: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2.DÖNEM 1.YAZILI SINAVI</w:t>
            </w:r>
          </w:p>
        </w:tc>
      </w:tr>
      <w:tr w:rsidR="006D1FC2" w:rsidRPr="00E952ED">
        <w:trPr>
          <w:trHeight w:val="418"/>
        </w:trPr>
        <w:tc>
          <w:tcPr>
            <w:tcW w:w="6239" w:type="dxa"/>
          </w:tcPr>
          <w:p w:rsidR="006D1FC2" w:rsidRPr="00E952ED" w:rsidRDefault="006D1FC2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ADI-SOYADI:</w:t>
            </w:r>
          </w:p>
        </w:tc>
        <w:tc>
          <w:tcPr>
            <w:tcW w:w="4405" w:type="dxa"/>
          </w:tcPr>
          <w:p w:rsidR="006D1FC2" w:rsidRPr="00E952ED" w:rsidRDefault="006D1FC2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PUAN:</w:t>
            </w:r>
          </w:p>
        </w:tc>
      </w:tr>
    </w:tbl>
    <w:p w:rsidR="006D1FC2" w:rsidRPr="00E952ED" w:rsidRDefault="006D1FC2" w:rsidP="003379C6">
      <w:pPr>
        <w:pStyle w:val="AralkYok1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1)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teknolojik ürün ve kullanım alanları ile eşleştirmelerden hangisi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yanlıştır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Stetoskop – Sağlık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Tepegöz – Eğitim           C) Telefon – İletişim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Ultrason – Eğitim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2)Devletin halka hizmet vermek için oluşturduğu kurumlara verilen ad dır ?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Resmi kurumlar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Sosyal kurumlar              C) Sivil savunma            D) Sivil toplum örgütleri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</w:t>
      </w:r>
      <w:hyperlink r:id="rId5" w:tgtFrame="_blank" w:history="1">
        <w:r w:rsidRPr="00E952ED">
          <w:rPr>
            <w:rStyle w:val="Hyperlink"/>
            <w:rFonts w:ascii="Times New Roman" w:hAnsi="Times New Roman" w:cs="Times New Roman"/>
            <w:b/>
            <w:bCs/>
            <w:color w:val="000000"/>
            <w:sz w:val="24"/>
            <w:szCs w:val="24"/>
            <w:shd w:val="clear" w:color="auto" w:fill="FFFFFF"/>
          </w:rPr>
          <w:t>Aşağıdaki</w:t>
        </w:r>
      </w:hyperlink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lerden</w:t>
      </w:r>
      <w:r w:rsidRPr="00E952E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hyperlink r:id="rId6" w:tgtFrame="_blank" w:history="1">
        <w:r w:rsidRPr="00E952ED">
          <w:rPr>
            <w:rStyle w:val="Hyperlink"/>
            <w:rFonts w:ascii="Times New Roman" w:hAnsi="Times New Roman" w:cs="Times New Roman"/>
            <w:b/>
            <w:bCs/>
            <w:color w:val="000000"/>
            <w:sz w:val="24"/>
            <w:szCs w:val="24"/>
            <w:shd w:val="clear" w:color="auto" w:fill="FFFFFF"/>
          </w:rPr>
          <w:t>hangisi</w:t>
        </w:r>
      </w:hyperlink>
      <w:r w:rsidRPr="00E952E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savaşlarda,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doğal afetlerde insanların yardımına koşar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?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br/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Çocuk Esirgeme Kurumu</w:t>
      </w:r>
      <w:r w:rsidRPr="00E952E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 Kızılay</w:t>
      </w:r>
      <w:r w:rsidRPr="00E952E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 Yeşilay            </w:t>
      </w:r>
      <w:r w:rsidRPr="00E952E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Tema Vakfı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4-Satın  aldığımız bir malın bozuk çıkması durumunda satıcı ürünü geri almazsa nereye başvurmamız gerekir?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A) Tüketiciyi Koruma Derneği TÜKODER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B) TBMM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C) İnsan Hakları Derneği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D) Hayvanları Koruma Derneği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’5-Svil toplum kuruluşları …………… kişiler tarafından kurulur.’’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ifadesinde noktalı yere hangisi yazılmalıdır?</w:t>
      </w: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memurlar 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  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B)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Kamu çalışanları</w:t>
      </w: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C)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>işsiz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gönüllü</w:t>
      </w: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6D1FC2" w:rsidRPr="00E952ED" w:rsidRDefault="006D1FC2" w:rsidP="003379C6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.6-Aşağıdakilerden hangisi bir resmi kurum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değildir?</w:t>
      </w:r>
    </w:p>
    <w:p w:rsidR="006D1FC2" w:rsidRPr="00E952ED" w:rsidRDefault="006D1FC2" w:rsidP="003379C6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Hastane                   B) Sağlık ocağı                          C) Pastane                   D) Polis karakolu</w:t>
      </w:r>
    </w:p>
    <w:p w:rsidR="006D1FC2" w:rsidRPr="00E952ED" w:rsidRDefault="006D1FC2" w:rsidP="003379C6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7-Aşağıdakilerden hangisi teknolojik ürünlerin doğru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kullanılmaması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nedeniyle ortaya çıkabilecek sorunlardan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tr-TR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?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A) Ses kirliliği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>B) Çevre kirliliği               C) Depremler ve sel D) Işık kirliliği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eastAsia="HelveticaTrk" w:hAnsi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b/>
          <w:bCs/>
          <w:color w:val="000000"/>
          <w:sz w:val="24"/>
          <w:szCs w:val="24"/>
        </w:rPr>
        <w:t>8- Eskiden insanların aylarca suren seyahatlerini bu gün bir kaç saate indirmiş bulunuyorum.” diyen teknolojik ürün aşağıdakilerden hangisi olabilir?</w:t>
      </w:r>
    </w:p>
    <w:p w:rsidR="006D1FC2" w:rsidRPr="00E952ED" w:rsidRDefault="006D1FC2" w:rsidP="003379C6">
      <w:pPr>
        <w:spacing w:after="0" w:line="240" w:lineRule="auto"/>
        <w:rPr>
          <w:rFonts w:ascii="Times New Roman" w:eastAsia="HelveticaTrk" w:hAnsi="Times New Roman" w:cs="Times New Roman"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 xml:space="preserve">       A) Cep telefonu</w:t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  <w:t>B) Uçak</w:t>
      </w:r>
    </w:p>
    <w:p w:rsidR="006D1FC2" w:rsidRPr="00E952ED" w:rsidRDefault="006D1FC2" w:rsidP="003379C6">
      <w:pPr>
        <w:spacing w:after="0" w:line="240" w:lineRule="auto"/>
        <w:ind w:left="426"/>
        <w:rPr>
          <w:rFonts w:ascii="Times New Roman" w:eastAsia="HelveticaTrk" w:hAnsi="Times New Roman"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>C) Uydu</w:t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  <w:t>D) Bilgisayar</w:t>
      </w:r>
    </w:p>
    <w:p w:rsidR="006D1FC2" w:rsidRPr="00E952ED" w:rsidRDefault="006D1FC2" w:rsidP="003379C6">
      <w:pPr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6D1FC2" w:rsidRPr="00E952ED" w:rsidRDefault="006D1FC2" w:rsidP="003379C6">
      <w:pPr>
        <w:spacing w:after="0" w:line="240" w:lineRule="auto"/>
        <w:ind w:left="6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9-Aşağıdakilerden hangisi teknolojik ürünlerin hayatımıza sağladığı olumlu etkilerden biri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Yaşamı kolaylaştırır.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B) Hızlı ulaşım.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 Zamandan tasarruf sağlar. 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D) Çevreyi kirletir.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10-Aşağıdaki teknolojik ürün ve kullanım alanları ile eşleştirmelerden hangisi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yanlıştır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0" w:line="240" w:lineRule="auto"/>
        <w:ind w:left="-75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 A) Stetoskop – Sağlık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B) Tepegöz – Eğitim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C) Telefon – İletişim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Ultrason – Eğitim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11-Mesleklerden hangisi diğerlerinden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farklı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bir alanla ilgilidir?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Eczacılık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Dişçilik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C) Doktorluk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Öğretmenlik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12Aşağıdakilerden hangisi doğru bir tüketici davranışı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Alışverişte en ucuz malı tercih etmek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Fiş ya da fatura almak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C) Son kullanma tarihini kontrol etmek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TSE damgasını olup olmadığını kontrol etmek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13-Geçmişten günümüze birçok saat türleri kullanılmıştır. Aşağıdakilerden hangisi geçmişten günümüze kullanılan saat çeşitlerinden </w:t>
      </w: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Güneş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Kum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Su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Çay saati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14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-Ahmet Bey daha sağlıklı olmak ve başkalarının kan ihtiyacını karşılamak için kan vermek istemektedir.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Ahmet Bey’in kan vereceği kurum aşağıdakilerden hangisidir?</w:t>
      </w:r>
    </w:p>
    <w:p w:rsidR="006D1FC2" w:rsidRPr="00E952ED" w:rsidRDefault="006D1FC2" w:rsidP="003379C6">
      <w:pPr>
        <w:spacing w:after="48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TEMA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KIZILAY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 TEGV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LÖSEV</w:t>
      </w:r>
    </w:p>
    <w:p w:rsidR="006D1FC2" w:rsidRPr="00E952ED" w:rsidRDefault="006D1FC2" w:rsidP="003379C6">
      <w:pPr>
        <w:spacing w:after="12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15 -Doğal afetlerde kurtarma faaliyeti yapan sivil toplum örgütü aşağıdakilerden hangisidir?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AKUT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TEMA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LÖSEV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Türk Kalp Vakfı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16-Aşağıdakilerden hangisi insanlar arası iletişimi kolaylaştıran buluşlardan birisi değildir ?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A.  telefon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B. telsiz                                 C. buzdolabı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D. cep telefonu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17 -İnsanların belli bir amacı için oluşturdukları </w:t>
      </w:r>
      <w:bookmarkStart w:id="0" w:name="_GoBack"/>
      <w:bookmarkEnd w:id="0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topluluğa ne ad verilir?</w:t>
      </w: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A)  Resmi kurum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B)  Kuruluş  </w:t>
      </w: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  Dayanışma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  Sosyal örgüt</w:t>
      </w: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  -Aşağıdaki teknolojik ürünlerden hangisi iletişim alanında kullanılmaz?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A) Faks makinesi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Taksi 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 Cep telefonu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Televizyon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19 -Aşağıda verilen mallardan hangisinin üzerinde son kullanma tarihinin yazılması gerekmez ?</w:t>
      </w:r>
    </w:p>
    <w:p w:rsidR="006D1FC2" w:rsidRPr="00E952ED" w:rsidRDefault="006D1FC2" w:rsidP="003379C6">
      <w:pPr>
        <w:pStyle w:val="NoSpacing"/>
        <w:tabs>
          <w:tab w:val="left" w:pos="3360"/>
          <w:tab w:val="center" w:pos="5632"/>
          <w:tab w:val="left" w:pos="8235"/>
        </w:tabs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A. ilaç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B.  çikolata                               C. radyo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D. Gazoz</w:t>
      </w:r>
    </w:p>
    <w:p w:rsidR="006D1FC2" w:rsidRPr="00E952ED" w:rsidRDefault="006D1FC2" w:rsidP="003379C6">
      <w:pPr>
        <w:pStyle w:val="NoSpacing"/>
        <w:tabs>
          <w:tab w:val="left" w:pos="3360"/>
          <w:tab w:val="center" w:pos="5632"/>
          <w:tab w:val="left" w:pos="8235"/>
        </w:tabs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20-Teknolojik alanda buluş yapan kişiye ne denir ?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A.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mucit                          B.   asistan                                    C.   teknisyen                              D. laborant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JOKER 21-Zamanı , yıl , ay  ve gün gibi parçalara ayırıp , düzenli bir şekilde gösterilen çizelgeye ne denir  ?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A. yıl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B.   takvim                                    C. saat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        D. tarih</w:t>
      </w:r>
    </w:p>
    <w:p w:rsidR="006D1FC2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Default="006D1FC2" w:rsidP="003379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BAŞARILAR DİLERİM </w:t>
      </w:r>
    </w:p>
    <w:p w:rsidR="006D1FC2" w:rsidRDefault="006D1FC2" w:rsidP="008177F7">
      <w:pPr>
        <w:rPr>
          <w:rFonts w:ascii="Arial" w:hAnsi="Arial" w:cs="Arial"/>
          <w:color w:val="FFFF0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Ş.Ç 4-İ SINIF 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Pr="004C6D12"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6D1FC2" w:rsidRPr="00E952ED" w:rsidSect="00706B3A">
      <w:pgSz w:w="11906" w:h="16838"/>
      <w:pgMar w:top="567" w:right="567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8006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DD4A8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59C01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78CD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99020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10EC9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9AEF1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32F2D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40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6E10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2731516"/>
    <w:multiLevelType w:val="hybridMultilevel"/>
    <w:tmpl w:val="1CE49B28"/>
    <w:lvl w:ilvl="0" w:tplc="56A44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60F39"/>
    <w:multiLevelType w:val="hybridMultilevel"/>
    <w:tmpl w:val="C4BCED2C"/>
    <w:lvl w:ilvl="0" w:tplc="183C1BF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i w:val="0"/>
        <w:iCs w:val="0"/>
      </w:rPr>
    </w:lvl>
    <w:lvl w:ilvl="1" w:tplc="F5E01F6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607A7B5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EA5F7E"/>
    <w:multiLevelType w:val="hybridMultilevel"/>
    <w:tmpl w:val="F3E05F18"/>
    <w:lvl w:ilvl="0" w:tplc="59FC9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E9E"/>
    <w:rsid w:val="000567F7"/>
    <w:rsid w:val="00061B45"/>
    <w:rsid w:val="00084612"/>
    <w:rsid w:val="000928FF"/>
    <w:rsid w:val="000A495A"/>
    <w:rsid w:val="0011573E"/>
    <w:rsid w:val="001472A8"/>
    <w:rsid w:val="001A3683"/>
    <w:rsid w:val="001C0ECF"/>
    <w:rsid w:val="001F2147"/>
    <w:rsid w:val="002000EB"/>
    <w:rsid w:val="00212037"/>
    <w:rsid w:val="00214A09"/>
    <w:rsid w:val="002409F5"/>
    <w:rsid w:val="00241116"/>
    <w:rsid w:val="00290756"/>
    <w:rsid w:val="00291FDA"/>
    <w:rsid w:val="002A33F7"/>
    <w:rsid w:val="002F1FAD"/>
    <w:rsid w:val="002F23EE"/>
    <w:rsid w:val="002F346C"/>
    <w:rsid w:val="003379C6"/>
    <w:rsid w:val="00381740"/>
    <w:rsid w:val="00390D5F"/>
    <w:rsid w:val="003B7181"/>
    <w:rsid w:val="003D71D1"/>
    <w:rsid w:val="00403162"/>
    <w:rsid w:val="00410225"/>
    <w:rsid w:val="00473596"/>
    <w:rsid w:val="004739DD"/>
    <w:rsid w:val="00484BB8"/>
    <w:rsid w:val="004C3E23"/>
    <w:rsid w:val="004C6D12"/>
    <w:rsid w:val="00533E9E"/>
    <w:rsid w:val="00542982"/>
    <w:rsid w:val="00550B2B"/>
    <w:rsid w:val="00586801"/>
    <w:rsid w:val="00593652"/>
    <w:rsid w:val="00596BA0"/>
    <w:rsid w:val="005A799F"/>
    <w:rsid w:val="005B0DB6"/>
    <w:rsid w:val="005D34B5"/>
    <w:rsid w:val="005D4657"/>
    <w:rsid w:val="00610D4F"/>
    <w:rsid w:val="00690790"/>
    <w:rsid w:val="006B7832"/>
    <w:rsid w:val="006C7685"/>
    <w:rsid w:val="006D1FC2"/>
    <w:rsid w:val="00704A54"/>
    <w:rsid w:val="00706B3A"/>
    <w:rsid w:val="00752443"/>
    <w:rsid w:val="00786F0C"/>
    <w:rsid w:val="00794785"/>
    <w:rsid w:val="007B5004"/>
    <w:rsid w:val="007C6199"/>
    <w:rsid w:val="007D0BFE"/>
    <w:rsid w:val="007F54F0"/>
    <w:rsid w:val="008177F7"/>
    <w:rsid w:val="00827AB0"/>
    <w:rsid w:val="008A3AC6"/>
    <w:rsid w:val="008F6E61"/>
    <w:rsid w:val="009129EC"/>
    <w:rsid w:val="00937D2C"/>
    <w:rsid w:val="009700FA"/>
    <w:rsid w:val="00983D02"/>
    <w:rsid w:val="009A2296"/>
    <w:rsid w:val="009C44CB"/>
    <w:rsid w:val="00A020E9"/>
    <w:rsid w:val="00A2101E"/>
    <w:rsid w:val="00A8724C"/>
    <w:rsid w:val="00A9078E"/>
    <w:rsid w:val="00AA3E90"/>
    <w:rsid w:val="00AC4C57"/>
    <w:rsid w:val="00AE3999"/>
    <w:rsid w:val="00B55664"/>
    <w:rsid w:val="00B57BCB"/>
    <w:rsid w:val="00B645C2"/>
    <w:rsid w:val="00BE71C4"/>
    <w:rsid w:val="00C250E7"/>
    <w:rsid w:val="00C3227A"/>
    <w:rsid w:val="00C35A7C"/>
    <w:rsid w:val="00C441DD"/>
    <w:rsid w:val="00C47055"/>
    <w:rsid w:val="00C705E6"/>
    <w:rsid w:val="00C833D0"/>
    <w:rsid w:val="00C923B0"/>
    <w:rsid w:val="00CC0A3A"/>
    <w:rsid w:val="00CE74A3"/>
    <w:rsid w:val="00D03BEE"/>
    <w:rsid w:val="00D17E20"/>
    <w:rsid w:val="00D667E9"/>
    <w:rsid w:val="00D66DE6"/>
    <w:rsid w:val="00D7730E"/>
    <w:rsid w:val="00D80D4E"/>
    <w:rsid w:val="00D911CE"/>
    <w:rsid w:val="00D93032"/>
    <w:rsid w:val="00D93C36"/>
    <w:rsid w:val="00DA0952"/>
    <w:rsid w:val="00E15D9B"/>
    <w:rsid w:val="00E31403"/>
    <w:rsid w:val="00E62FEC"/>
    <w:rsid w:val="00E952ED"/>
    <w:rsid w:val="00EB31A2"/>
    <w:rsid w:val="00EB61F5"/>
    <w:rsid w:val="00EC7D73"/>
    <w:rsid w:val="00ED0CD0"/>
    <w:rsid w:val="00ED70BB"/>
    <w:rsid w:val="00F25174"/>
    <w:rsid w:val="00F300E5"/>
    <w:rsid w:val="00F3452F"/>
    <w:rsid w:val="00F537BE"/>
    <w:rsid w:val="00F6314B"/>
    <w:rsid w:val="00F71741"/>
    <w:rsid w:val="00F7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9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4C5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B500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3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227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9C44CB"/>
    <w:rPr>
      <w:color w:val="auto"/>
      <w:u w:val="single"/>
    </w:rPr>
  </w:style>
  <w:style w:type="paragraph" w:styleId="NoSpacing">
    <w:name w:val="No Spacing"/>
    <w:uiPriority w:val="99"/>
    <w:qFormat/>
    <w:rsid w:val="00D667E9"/>
    <w:rPr>
      <w:rFonts w:cs="Calibri"/>
      <w:lang w:eastAsia="en-US"/>
    </w:rPr>
  </w:style>
  <w:style w:type="paragraph" w:customStyle="1" w:styleId="AralkYokChar">
    <w:name w:val="Aralık Yok Char"/>
    <w:link w:val="AralkYokCharChar"/>
    <w:uiPriority w:val="99"/>
    <w:rsid w:val="00D667E9"/>
    <w:rPr>
      <w:rFonts w:eastAsia="SimSun" w:cs="Calibri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D667E9"/>
    <w:rPr>
      <w:rFonts w:eastAsia="SimSun"/>
      <w:sz w:val="22"/>
      <w:szCs w:val="22"/>
      <w:lang w:val="tr-TR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8F6E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F346C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ralkYok1">
    <w:name w:val="Aralık Yok1"/>
    <w:uiPriority w:val="99"/>
    <w:rsid w:val="00B55664"/>
    <w:rPr>
      <w:rFonts w:cs="Calibri"/>
    </w:rPr>
  </w:style>
  <w:style w:type="character" w:styleId="Strong">
    <w:name w:val="Strong"/>
    <w:basedOn w:val="DefaultParagraphFont"/>
    <w:uiPriority w:val="99"/>
    <w:qFormat/>
    <w:locked/>
    <w:rsid w:val="003B7181"/>
    <w:rPr>
      <w:b/>
      <w:bCs/>
    </w:rPr>
  </w:style>
  <w:style w:type="paragraph" w:styleId="BodyText">
    <w:name w:val="Body Text"/>
    <w:basedOn w:val="Normal"/>
    <w:link w:val="BodyTextChar1"/>
    <w:uiPriority w:val="99"/>
    <w:rsid w:val="003B7181"/>
    <w:pPr>
      <w:spacing w:after="120" w:line="240" w:lineRule="auto"/>
    </w:pPr>
    <w:rPr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000EB"/>
    <w:rPr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3B7181"/>
    <w:rPr>
      <w:sz w:val="24"/>
      <w:szCs w:val="24"/>
      <w:lang w:val="tr-TR" w:eastAsia="tr-TR"/>
    </w:rPr>
  </w:style>
  <w:style w:type="paragraph" w:customStyle="1" w:styleId="AralkYok11">
    <w:name w:val="Aralık Yok11"/>
    <w:uiPriority w:val="99"/>
    <w:rsid w:val="003379C6"/>
    <w:rPr>
      <w:rFonts w:cs="Calibri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337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28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651</Words>
  <Characters>3716</Characters>
  <Application>Microsoft Office Outlook</Application>
  <DocSecurity>0</DocSecurity>
  <Lines>0</Lines>
  <Paragraphs>0</Paragraphs>
  <ScaleCrop>false</ScaleCrop>
  <Company>1111111111111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mustafa pusal</dc:creator>
  <cp:keywords>www.sorubak.com</cp:keywords>
  <dc:description>www.sorubak.com;</dc:description>
  <cp:lastModifiedBy>edanur</cp:lastModifiedBy>
  <cp:revision>10</cp:revision>
  <cp:lastPrinted>2015-04-05T10:18:00Z</cp:lastPrinted>
  <dcterms:created xsi:type="dcterms:W3CDTF">2015-03-24T15:34:00Z</dcterms:created>
  <dcterms:modified xsi:type="dcterms:W3CDTF">2015-04-05T14:22:00Z</dcterms:modified>
  <cp:category>www.sorubak.com</cp:category>
  <cp:contentType>www.sorubak.com;</cp:contentType>
  <cp:contentStatus>www.sorubak.com;</cp:contentStatus>
</cp:coreProperties>
</file>