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6F" w:rsidRDefault="00F9356F" w:rsidP="00FE23FB">
      <w:pPr>
        <w:pStyle w:val="NoSpacing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2014-2015 EĞİTİM ÖĞRETİM YILI 7MART İLKOKULU </w:t>
      </w:r>
    </w:p>
    <w:p w:rsidR="00F9356F" w:rsidRDefault="00F9356F" w:rsidP="00FE23FB">
      <w:pPr>
        <w:pStyle w:val="NoSpacing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SOSYAL BİLGİLER DERSİ 4/D SINIFI 2. DÖNEM 2. YAZILI SORULARI</w:t>
      </w:r>
    </w:p>
    <w:p w:rsidR="00F9356F" w:rsidRDefault="00F9356F" w:rsidP="00FE23FB">
      <w:pPr>
        <w:rPr>
          <w:b/>
          <w:bCs/>
        </w:rPr>
        <w:sectPr w:rsidR="00F9356F" w:rsidSect="00FE23FB">
          <w:pgSz w:w="11906" w:h="16838"/>
          <w:pgMar w:top="567" w:right="566" w:bottom="851" w:left="709" w:header="708" w:footer="708" w:gutter="0"/>
          <w:cols w:space="708"/>
          <w:docGrid w:linePitch="360"/>
        </w:sectPr>
      </w:pPr>
      <w:r w:rsidRPr="009C728C">
        <w:rPr>
          <w:rFonts w:ascii="Comic Sans MS" w:hAnsi="Comic Sans MS" w:cs="Comic Sans MS"/>
          <w:b/>
          <w:bCs/>
        </w:rPr>
        <w:t>Adı-Soyadı:</w:t>
      </w:r>
      <w:r>
        <w:rPr>
          <w:b/>
          <w:bCs/>
        </w:rPr>
        <w:t xml:space="preserve"> 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1.  Yönümüzü bulmaya yarayan alet aşağıdakilerden hangisidir?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a) terazi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9C728C">
        <w:rPr>
          <w:rFonts w:ascii="Comic Sans MS" w:hAnsi="Comic Sans MS" w:cs="Comic Sans MS"/>
        </w:rPr>
        <w:t xml:space="preserve"> b) saat  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 c) pusula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9C728C">
        <w:rPr>
          <w:rFonts w:ascii="Comic Sans MS" w:hAnsi="Comic Sans MS" w:cs="Comic Sans MS"/>
        </w:rPr>
        <w:t xml:space="preserve">  d) cep telefonu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2.Bilinçli bir tüketici olarak alış veriş yaparken aşağıdakilerden hangisine öncelik vermeliyiz?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a) İhtiyaçlarımız       b ) Reklamlar        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c ) Fiyatlar               d ) İsteklerimiz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3.</w:t>
      </w:r>
      <w:r w:rsidRPr="009C728C">
        <w:rPr>
          <w:rFonts w:ascii="Comic Sans MS" w:hAnsi="Comic Sans MS" w:cs="Comic Sans MS"/>
        </w:rPr>
        <w:t xml:space="preserve"> İnsanlar geçmişten günümüze kadar zamanı ölçmek için doğadaki varlıklardan yararlanmışlardır.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Aşağıdakilerden hangisi </w:t>
      </w:r>
      <w:r w:rsidRPr="009C728C">
        <w:rPr>
          <w:rFonts w:ascii="Comic Sans MS" w:hAnsi="Comic Sans MS" w:cs="Comic Sans MS"/>
          <w:b/>
          <w:bCs/>
          <w:u w:val="single"/>
        </w:rPr>
        <w:t>doğadan yararlanarak</w:t>
      </w:r>
      <w:r w:rsidRPr="009C728C">
        <w:rPr>
          <w:rFonts w:ascii="Comic Sans MS" w:hAnsi="Comic Sans MS" w:cs="Comic Sans MS"/>
          <w:b/>
          <w:bCs/>
        </w:rPr>
        <w:t xml:space="preserve"> zamanı ölçmeye yarayan araçlardan </w:t>
      </w:r>
      <w:r w:rsidRPr="009C728C">
        <w:rPr>
          <w:rFonts w:ascii="Comic Sans MS" w:hAnsi="Comic Sans MS" w:cs="Comic Sans MS"/>
          <w:b/>
          <w:bCs/>
          <w:u w:val="single"/>
        </w:rPr>
        <w:t>değildir?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9C728C">
        <w:rPr>
          <w:rFonts w:ascii="Comic Sans MS" w:hAnsi="Comic Sans MS" w:cs="Comic Sans MS"/>
        </w:rPr>
        <w:t>) Kol</w:t>
      </w:r>
      <w:r>
        <w:rPr>
          <w:rFonts w:ascii="Comic Sans MS" w:hAnsi="Comic Sans MS" w:cs="Comic Sans MS"/>
        </w:rPr>
        <w:t xml:space="preserve"> saati                         b</w:t>
      </w:r>
      <w:r w:rsidRPr="009C728C">
        <w:rPr>
          <w:rFonts w:ascii="Comic Sans MS" w:hAnsi="Comic Sans MS" w:cs="Comic Sans MS"/>
        </w:rPr>
        <w:t>) Güneş saati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9C728C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Ay takvimi                     d</w:t>
      </w:r>
      <w:r w:rsidRPr="009C728C">
        <w:rPr>
          <w:rFonts w:ascii="Comic Sans MS" w:hAnsi="Comic Sans MS" w:cs="Comic Sans MS"/>
        </w:rPr>
        <w:t>) Su saati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4. </w:t>
      </w:r>
      <w:r w:rsidRPr="009C728C">
        <w:rPr>
          <w:rFonts w:ascii="Comic Sans MS" w:hAnsi="Comic Sans MS" w:cs="Comic Sans MS"/>
        </w:rPr>
        <w:t>Bazı oyunlar çok eskiden beri Türkler arasında oynanmaktadır. O günlerden günümüzde devam edenlere de rastlanmaktadır.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Buna göre aşağıdaki oyunlardan hangisini günümüzde de SOKAKTA oynayabiliriz?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  <w:color w:val="0000FF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</w:t>
      </w:r>
      <w:r w:rsidRPr="009C728C">
        <w:rPr>
          <w:rFonts w:ascii="Comic Sans MS" w:hAnsi="Comic Sans MS" w:cs="Comic Sans MS"/>
        </w:rPr>
        <w:t>) Köre</w:t>
      </w:r>
      <w:r>
        <w:rPr>
          <w:rFonts w:ascii="Comic Sans MS" w:hAnsi="Comic Sans MS" w:cs="Comic Sans MS"/>
        </w:rPr>
        <w:t>be                         b</w:t>
      </w:r>
      <w:r w:rsidRPr="009C728C">
        <w:rPr>
          <w:rFonts w:ascii="Comic Sans MS" w:hAnsi="Comic Sans MS" w:cs="Comic Sans MS"/>
        </w:rPr>
        <w:t>) Yağlı güreş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c</w:t>
      </w:r>
      <w:r w:rsidRPr="009C728C">
        <w:rPr>
          <w:rFonts w:ascii="Comic Sans MS" w:hAnsi="Comic Sans MS" w:cs="Comic Sans MS"/>
        </w:rPr>
        <w:t xml:space="preserve">) Okçuluk </w:t>
      </w:r>
      <w:r>
        <w:rPr>
          <w:rFonts w:ascii="Comic Sans MS" w:hAnsi="Comic Sans MS" w:cs="Comic Sans MS"/>
        </w:rPr>
        <w:t xml:space="preserve">                       c</w:t>
      </w:r>
      <w:r w:rsidRPr="009C728C">
        <w:rPr>
          <w:rFonts w:ascii="Comic Sans MS" w:hAnsi="Comic Sans MS" w:cs="Comic Sans MS"/>
        </w:rPr>
        <w:t>) Cirit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5.</w:t>
      </w:r>
      <w:r w:rsidRPr="009C728C">
        <w:rPr>
          <w:rFonts w:ascii="Comic Sans MS" w:hAnsi="Comic Sans MS" w:cs="Comic Sans MS"/>
        </w:rPr>
        <w:t xml:space="preserve"> Geçmişte tarım işçilerinin tamamı için insan gücünden yararlanırdı. Bu iş çiftçilerin hem çok zamanını alıyordu hem de çok yorucuydu.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Aşağıdakilerden hangisi çiftçilerin </w:t>
      </w:r>
      <w:r w:rsidRPr="009C728C">
        <w:rPr>
          <w:rFonts w:ascii="Comic Sans MS" w:hAnsi="Comic Sans MS" w:cs="Comic Sans MS"/>
          <w:b/>
          <w:bCs/>
          <w:u w:val="single"/>
        </w:rPr>
        <w:t>“ iyi ki var ”</w:t>
      </w:r>
      <w:r w:rsidRPr="009C728C">
        <w:rPr>
          <w:rFonts w:ascii="Comic Sans MS" w:hAnsi="Comic Sans MS" w:cs="Comic Sans MS"/>
          <w:b/>
          <w:bCs/>
        </w:rPr>
        <w:t xml:space="preserve"> dediği teknolojik araçlardandır?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  <w:color w:val="0000FF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a</w:t>
      </w:r>
      <w:r w:rsidRPr="009C728C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Tekerlekli sandalye     b</w:t>
      </w:r>
      <w:r w:rsidRPr="009C728C">
        <w:rPr>
          <w:rFonts w:ascii="Comic Sans MS" w:hAnsi="Comic Sans MS" w:cs="Comic Sans MS"/>
        </w:rPr>
        <w:t>) Traktör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c</w:t>
      </w:r>
      <w:r w:rsidRPr="009C728C">
        <w:rPr>
          <w:rFonts w:ascii="Comic Sans MS" w:hAnsi="Comic Sans MS" w:cs="Comic Sans MS"/>
        </w:rPr>
        <w:t xml:space="preserve">) Motosiklet                  </w:t>
      </w:r>
      <w:r>
        <w:rPr>
          <w:rFonts w:ascii="Comic Sans MS" w:hAnsi="Comic Sans MS" w:cs="Comic Sans MS"/>
        </w:rPr>
        <w:t xml:space="preserve"> d</w:t>
      </w:r>
      <w:r w:rsidRPr="009C728C">
        <w:rPr>
          <w:rFonts w:ascii="Comic Sans MS" w:hAnsi="Comic Sans MS" w:cs="Comic Sans MS"/>
        </w:rPr>
        <w:t>) Ferrari araba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6.Yön bulmayla ilgili aşağıdaki öğrencilerden hangisi </w:t>
      </w:r>
      <w:r w:rsidRPr="009C728C">
        <w:rPr>
          <w:rFonts w:ascii="Comic Sans MS" w:hAnsi="Comic Sans MS" w:cs="Comic Sans MS"/>
          <w:b/>
          <w:bCs/>
          <w:u w:val="single"/>
        </w:rPr>
        <w:t>yanlış</w:t>
      </w:r>
      <w:r w:rsidRPr="009C728C">
        <w:rPr>
          <w:rFonts w:ascii="Comic Sans MS" w:hAnsi="Comic Sans MS" w:cs="Comic Sans MS"/>
          <w:b/>
          <w:bCs/>
        </w:rPr>
        <w:t xml:space="preserve"> bilgi vermiştir?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9C728C">
        <w:rPr>
          <w:rFonts w:ascii="Comic Sans MS" w:hAnsi="Comic Sans MS" w:cs="Comic Sans MS"/>
        </w:rPr>
        <w:t>) Bir yönü kesin olarak bilirsek diğerlerini de ona göre bulabiliriz.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</w:t>
      </w:r>
      <w:r w:rsidRPr="009C728C">
        <w:rPr>
          <w:rFonts w:ascii="Comic Sans MS" w:hAnsi="Comic Sans MS" w:cs="Comic Sans MS"/>
        </w:rPr>
        <w:t>) Karıncalar çıkardıkları toprakları yuvalarının kuzey kısmına yığarlar.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9C728C">
        <w:rPr>
          <w:rFonts w:ascii="Comic Sans MS" w:hAnsi="Comic Sans MS" w:cs="Comic Sans MS"/>
        </w:rPr>
        <w:t>) Dört tane ana yön, dört tane ara yön vardır.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</w:t>
      </w:r>
      <w:r w:rsidRPr="009C728C">
        <w:rPr>
          <w:rFonts w:ascii="Comic Sans MS" w:hAnsi="Comic Sans MS" w:cs="Comic Sans MS"/>
        </w:rPr>
        <w:t>) Pusulanın kırmızı ibresi yönünde ilerlersek batıya doğru gideriz.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  <w:color w:val="0000FF"/>
        </w:rPr>
      </w:pPr>
      <w:r w:rsidRPr="009C728C">
        <w:rPr>
          <w:rFonts w:ascii="Comic Sans MS" w:hAnsi="Comic Sans MS" w:cs="Comic Sans MS"/>
          <w:b/>
          <w:bCs/>
        </w:rPr>
        <w:t>7.Aşağıdakilerden hangisi bir ihtiyaçtır?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a</w:t>
      </w:r>
      <w:r w:rsidRPr="009C728C">
        <w:rPr>
          <w:rFonts w:ascii="Comic Sans MS" w:hAnsi="Comic Sans MS" w:cs="Comic Sans MS"/>
        </w:rPr>
        <w:t>) Bisi</w:t>
      </w:r>
      <w:r>
        <w:rPr>
          <w:rFonts w:ascii="Comic Sans MS" w:hAnsi="Comic Sans MS" w:cs="Comic Sans MS"/>
        </w:rPr>
        <w:t>klet                          b</w:t>
      </w:r>
      <w:r w:rsidRPr="009C728C">
        <w:rPr>
          <w:rFonts w:ascii="Comic Sans MS" w:hAnsi="Comic Sans MS" w:cs="Comic Sans MS"/>
        </w:rPr>
        <w:t>) Kaykay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c</w:t>
      </w:r>
      <w:r w:rsidRPr="009C728C">
        <w:rPr>
          <w:rFonts w:ascii="Comic Sans MS" w:hAnsi="Comic Sans MS" w:cs="Comic Sans MS"/>
        </w:rPr>
        <w:t>) Bi</w:t>
      </w:r>
      <w:r>
        <w:rPr>
          <w:rFonts w:ascii="Comic Sans MS" w:hAnsi="Comic Sans MS" w:cs="Comic Sans MS"/>
        </w:rPr>
        <w:t>lgisayar                       d</w:t>
      </w:r>
      <w:r w:rsidRPr="009C728C">
        <w:rPr>
          <w:rFonts w:ascii="Comic Sans MS" w:hAnsi="Comic Sans MS" w:cs="Comic Sans MS"/>
        </w:rPr>
        <w:t>) Su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8.Aşağıdakilerden hangisi belediyenin yürüttüğü kamu hizmetlerinden biri değildir?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r w:rsidRPr="009C728C">
        <w:rPr>
          <w:rFonts w:ascii="Comic Sans MS" w:hAnsi="Comic Sans MS" w:cs="Comic Sans MS"/>
        </w:rPr>
        <w:t xml:space="preserve"> Şehrin temizliği    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</w:t>
      </w:r>
      <w:r w:rsidRPr="009C728C">
        <w:rPr>
          <w:rFonts w:ascii="Comic Sans MS" w:hAnsi="Comic Sans MS" w:cs="Comic Sans MS"/>
        </w:rPr>
        <w:t xml:space="preserve"> Askerlik işlerinin takibi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</w:t>
      </w:r>
      <w:r w:rsidRPr="009C728C">
        <w:rPr>
          <w:rFonts w:ascii="Comic Sans MS" w:hAnsi="Comic Sans MS" w:cs="Comic Sans MS"/>
        </w:rPr>
        <w:t xml:space="preserve"> Yol yapım çalışmaları      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</w:t>
      </w:r>
      <w:r w:rsidRPr="009C728C">
        <w:rPr>
          <w:rFonts w:ascii="Comic Sans MS" w:hAnsi="Comic Sans MS" w:cs="Comic Sans MS"/>
        </w:rPr>
        <w:t xml:space="preserve"> Parkların yapılması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9.Aşağıdakilerden hangisi giderleri devlet tarafından karşılanan ve görevlileri devlet tarafından  belirlenen kurumlardandır?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 Kızılay                  b</w:t>
      </w:r>
      <w:r w:rsidRPr="009C728C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Devlet Hastanesi              c</w:t>
      </w:r>
      <w:r w:rsidRPr="009C728C">
        <w:rPr>
          <w:rFonts w:ascii="Comic Sans MS" w:hAnsi="Comic Sans MS" w:cs="Comic Sans MS"/>
        </w:rPr>
        <w:t xml:space="preserve">) ÇEKÜL    </w:t>
      </w:r>
      <w:r w:rsidRPr="009C728C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>d</w:t>
      </w:r>
      <w:r w:rsidRPr="009C728C">
        <w:rPr>
          <w:rFonts w:ascii="Comic Sans MS" w:hAnsi="Comic Sans MS" w:cs="Comic Sans MS"/>
        </w:rPr>
        <w:t xml:space="preserve">) Çevre Koruma Vakfı   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10.</w:t>
      </w:r>
      <w:r w:rsidRPr="009C728C">
        <w:rPr>
          <w:rFonts w:ascii="Comic Sans MS" w:hAnsi="Comic Sans MS" w:cs="Comic Sans MS"/>
        </w:rPr>
        <w:t xml:space="preserve">Aşağıdakilerden hangisi muhtarla ilgili </w:t>
      </w:r>
      <w:r w:rsidRPr="009C728C">
        <w:rPr>
          <w:rFonts w:ascii="Comic Sans MS" w:hAnsi="Comic Sans MS" w:cs="Comic Sans MS"/>
          <w:b/>
          <w:bCs/>
          <w:u w:val="single"/>
        </w:rPr>
        <w:t>yanlış bir bilgidir?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9C728C">
        <w:rPr>
          <w:rFonts w:ascii="Comic Sans MS" w:hAnsi="Comic Sans MS" w:cs="Comic Sans MS"/>
        </w:rPr>
        <w:t>)Köy veya mahalle halkı tar</w:t>
      </w:r>
      <w:r>
        <w:rPr>
          <w:rFonts w:ascii="Comic Sans MS" w:hAnsi="Comic Sans MS" w:cs="Comic Sans MS"/>
        </w:rPr>
        <w:t>afından seçilir                b</w:t>
      </w:r>
      <w:r w:rsidRPr="009C728C">
        <w:rPr>
          <w:rFonts w:ascii="Comic Sans MS" w:hAnsi="Comic Sans MS" w:cs="Comic Sans MS"/>
        </w:rPr>
        <w:t>)Belediye İdaresinin başıdır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9C728C">
        <w:rPr>
          <w:rFonts w:ascii="Comic Sans MS" w:hAnsi="Comic Sans MS" w:cs="Comic Sans MS"/>
        </w:rPr>
        <w:t xml:space="preserve">)Görev süresi beş yıldır               </w:t>
      </w:r>
      <w:r>
        <w:rPr>
          <w:rFonts w:ascii="Comic Sans MS" w:hAnsi="Comic Sans MS" w:cs="Comic Sans MS"/>
        </w:rPr>
        <w:t xml:space="preserve">                               d</w:t>
      </w:r>
      <w:r w:rsidRPr="009C728C">
        <w:rPr>
          <w:rFonts w:ascii="Comic Sans MS" w:hAnsi="Comic Sans MS" w:cs="Comic Sans MS"/>
        </w:rPr>
        <w:t>)Köy yönetiminin başıdır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Default="00F9356F" w:rsidP="009C728C">
      <w:pPr>
        <w:pStyle w:val="NoSpacing"/>
        <w:rPr>
          <w:rFonts w:ascii="Comic Sans MS" w:hAnsi="Comic Sans MS" w:cs="Comic Sans MS"/>
          <w:b/>
          <w:bCs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11. Hangi atasözü bütçe ile ilgilidir</w:t>
      </w:r>
      <w:r w:rsidRPr="009C728C">
        <w:rPr>
          <w:rFonts w:ascii="Comic Sans MS" w:hAnsi="Comic Sans MS" w:cs="Comic Sans MS"/>
          <w:b/>
          <w:bCs/>
          <w:w w:val="108"/>
        </w:rPr>
        <w:t xml:space="preserve">?   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</w:t>
      </w:r>
      <w:r w:rsidRPr="009C728C">
        <w:rPr>
          <w:rFonts w:ascii="Comic Sans MS" w:hAnsi="Comic Sans MS" w:cs="Comic Sans MS"/>
        </w:rPr>
        <w:t xml:space="preserve">) Bu günün işini yarına bırakma.    </w:t>
      </w:r>
      <w:r>
        <w:rPr>
          <w:rFonts w:ascii="Comic Sans MS" w:hAnsi="Comic Sans MS" w:cs="Comic Sans MS"/>
        </w:rPr>
        <w:t xml:space="preserve">                       b</w:t>
      </w:r>
      <w:r w:rsidRPr="009C728C">
        <w:rPr>
          <w:rFonts w:ascii="Comic Sans MS" w:hAnsi="Comic Sans MS" w:cs="Comic Sans MS"/>
        </w:rPr>
        <w:t>) Beş parmağın beşi bir olmaz.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9C728C">
        <w:rPr>
          <w:rFonts w:ascii="Comic Sans MS" w:hAnsi="Comic Sans MS" w:cs="Comic Sans MS"/>
        </w:rPr>
        <w:t>) Bir elin nesi var, iki elin se</w:t>
      </w:r>
      <w:r>
        <w:rPr>
          <w:rFonts w:ascii="Comic Sans MS" w:hAnsi="Comic Sans MS" w:cs="Comic Sans MS"/>
        </w:rPr>
        <w:t>si var.                        d</w:t>
      </w:r>
      <w:r w:rsidRPr="009C728C">
        <w:rPr>
          <w:rFonts w:ascii="Comic Sans MS" w:hAnsi="Comic Sans MS" w:cs="Comic Sans MS"/>
        </w:rPr>
        <w:t xml:space="preserve">) Ayağını yorganına göre uzat. 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12.</w:t>
      </w:r>
      <w:r w:rsidRPr="009C728C">
        <w:rPr>
          <w:rFonts w:ascii="Comic Sans MS" w:hAnsi="Comic Sans MS" w:cs="Comic Sans MS"/>
        </w:rPr>
        <w:t xml:space="preserve">Geçmişten günümüze insanlar zamanı ölçmek için çeşitli saatler yapmışlardır. </w:t>
      </w:r>
      <w:r w:rsidRPr="009C728C">
        <w:rPr>
          <w:rFonts w:ascii="Comic Sans MS" w:hAnsi="Comic Sans MS" w:cs="Comic Sans MS"/>
          <w:b/>
          <w:bCs/>
        </w:rPr>
        <w:t>Aşağıdakilerden hangisi geçmişte kullanılan saatlerden değildir?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 su saati           c) kum saati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b) dijital saat      d) güneş saati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13. </w:t>
      </w:r>
      <w:r w:rsidRPr="009C728C">
        <w:rPr>
          <w:rFonts w:ascii="Comic Sans MS" w:hAnsi="Comic Sans MS" w:cs="Comic Sans MS"/>
        </w:rPr>
        <w:t xml:space="preserve">Aşağıdaki açıklamalar ile kavramlar karşılaştırılırsa hangi seçenek </w:t>
      </w:r>
      <w:r w:rsidRPr="009C728C">
        <w:rPr>
          <w:rFonts w:ascii="Comic Sans MS" w:hAnsi="Comic Sans MS" w:cs="Comic Sans MS"/>
          <w:u w:val="single"/>
        </w:rPr>
        <w:t>yanlış</w:t>
      </w:r>
      <w:r w:rsidRPr="009C728C">
        <w:rPr>
          <w:rFonts w:ascii="Comic Sans MS" w:hAnsi="Comic Sans MS" w:cs="Comic Sans MS"/>
        </w:rPr>
        <w:t xml:space="preserve"> olur?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78.95pt;margin-top:27.95pt;width:24.3pt;height:.05pt;z-index:251656192;visibility:visible">
            <v:stroke endarrow="block"/>
          </v:shape>
        </w:pict>
      </w:r>
      <w:r w:rsidRPr="009C728C">
        <w:rPr>
          <w:rFonts w:ascii="Comic Sans MS" w:hAnsi="Comic Sans MS" w:cs="Comic Sans MS"/>
        </w:rPr>
        <w:t xml:space="preserve">a)Dünyanın kendi etrafında yedi gün dönmesi sonucu oluşur          </w:t>
      </w:r>
      <w:r w:rsidRPr="009C728C">
        <w:rPr>
          <w:rFonts w:ascii="Comic Sans MS" w:hAnsi="Comic Sans MS" w:cs="Comic Sans MS"/>
          <w:b/>
          <w:bCs/>
        </w:rPr>
        <w:t xml:space="preserve">ay 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 xml:space="preserve">b)Yedi günde oluşan zaman 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Düz Ok Bağlayıcısı 7" o:spid="_x0000_s1027" type="#_x0000_t32" style="position:absolute;margin-left:55.25pt;margin-top:8.5pt;width:24.3pt;height:.05pt;z-index:251659264;visibility:visible">
            <v:stroke endarrow="block"/>
          </v:shape>
        </w:pict>
      </w:r>
      <w:r w:rsidRPr="009C728C">
        <w:rPr>
          <w:rFonts w:ascii="Comic Sans MS" w:hAnsi="Comic Sans MS" w:cs="Comic Sans MS"/>
        </w:rPr>
        <w:t xml:space="preserve"> dilimidir          </w:t>
      </w:r>
      <w:r w:rsidRPr="009C728C">
        <w:rPr>
          <w:rFonts w:ascii="Comic Sans MS" w:hAnsi="Comic Sans MS" w:cs="Comic Sans MS"/>
          <w:b/>
          <w:bCs/>
        </w:rPr>
        <w:t>hafta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shape id="Düz Ok Bağlayıcısı 3" o:spid="_x0000_s1028" type="#_x0000_t32" style="position:absolute;margin-left:96.25pt;margin-top:26.9pt;width:24.3pt;height:.05pt;z-index:251657216;visibility:visible">
            <v:stroke endarrow="block"/>
          </v:shape>
        </w:pict>
      </w:r>
      <w:r w:rsidRPr="009C728C">
        <w:rPr>
          <w:rFonts w:ascii="Comic Sans MS" w:hAnsi="Comic Sans MS" w:cs="Comic Sans MS"/>
        </w:rPr>
        <w:t xml:space="preserve">c)Dünyanın güneş çevresinde 1 kez dönmesiyle oluşur         </w:t>
      </w:r>
      <w:r w:rsidRPr="009C728C">
        <w:rPr>
          <w:rFonts w:ascii="Comic Sans MS" w:hAnsi="Comic Sans MS" w:cs="Comic Sans MS"/>
          <w:b/>
          <w:bCs/>
        </w:rPr>
        <w:t>yıl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Düz Ok Bağlayıcısı 6" o:spid="_x0000_s1029" type="#_x0000_t32" style="position:absolute;margin-left:55.2pt;margin-top:26.95pt;width:24.3pt;height:.05pt;z-index:251658240;visibility:visible">
            <v:stroke endarrow="block"/>
          </v:shape>
        </w:pict>
      </w:r>
      <w:r w:rsidRPr="009C728C">
        <w:rPr>
          <w:rFonts w:ascii="Comic Sans MS" w:hAnsi="Comic Sans MS" w:cs="Comic Sans MS"/>
        </w:rPr>
        <w:t xml:space="preserve">d)Dünyanın kendi etrafında 1 kez dönmesi ile oluşur          </w:t>
      </w:r>
      <w:r w:rsidRPr="009C728C">
        <w:rPr>
          <w:rFonts w:ascii="Comic Sans MS" w:hAnsi="Comic Sans MS" w:cs="Comic Sans MS"/>
          <w:b/>
          <w:bCs/>
        </w:rPr>
        <w:t>gün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14. </w:t>
      </w:r>
      <w:r>
        <w:rPr>
          <w:rFonts w:ascii="Comic Sans MS" w:hAnsi="Comic Sans MS" w:cs="Comic Sans MS"/>
          <w:b/>
          <w:bCs/>
        </w:rPr>
        <w:t xml:space="preserve">Gökyüzünü ve gök cisimlerini </w:t>
      </w:r>
      <w:r w:rsidRPr="009C728C">
        <w:rPr>
          <w:rFonts w:ascii="Comic Sans MS" w:hAnsi="Comic Sans MS" w:cs="Comic Sans MS"/>
          <w:b/>
          <w:bCs/>
        </w:rPr>
        <w:t>incelemek için kullanılan aletin adı aşağıdaki seçeneklerin hangisinde doğru verilmiştir?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a)Dürbün           b)Uzay aracı           c)Teleskop           d)Steteskop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>15. Aşağıdakilerden hangisi sağlık alanında kullanılan teknolojik bir üründür</w:t>
      </w:r>
      <w:r w:rsidRPr="009C728C">
        <w:rPr>
          <w:rFonts w:ascii="Comic Sans MS" w:hAnsi="Comic Sans MS" w:cs="Comic Sans MS"/>
        </w:rPr>
        <w:t>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 Vinç               b)Steteskop              c)Dedektör             d)Uydu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235228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16. </w:t>
      </w:r>
      <w:r w:rsidRPr="00235228">
        <w:rPr>
          <w:rFonts w:ascii="Comic Sans MS" w:hAnsi="Comic Sans MS" w:cs="Comic Sans MS"/>
          <w:b/>
          <w:bCs/>
        </w:rPr>
        <w:t>Teknolojinin kullanımı ile ilgili aşağıdakilerden hangisi doğru bir davranıştır?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a)Müziği yüksek sesle dinlemek.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b)Saatlerce televizyon izlemek.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c)Cep telefonu görüşmelerini kısa tutmak.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d)Buzdolabın kapağını açık tutmak.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235228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17. </w:t>
      </w:r>
      <w:r w:rsidRPr="00235228">
        <w:rPr>
          <w:rFonts w:ascii="Comic Sans MS" w:hAnsi="Comic Sans MS" w:cs="Comic Sans MS"/>
          <w:b/>
          <w:bCs/>
        </w:rPr>
        <w:t>Meslekler ihtiyaç ve isteklerimiz doğrultusunda ortaya çıkmıştır. Aşağıdaki mesleklerden hangisi güvenlik ihtiyacından ortaya çıkmıştır?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a)Polis                  b)Doktor              c)Mühendis                d)Öğretmen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1D48A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18. </w:t>
      </w:r>
      <w:r w:rsidRPr="001D48AC">
        <w:rPr>
          <w:rFonts w:ascii="Comic Sans MS" w:hAnsi="Comic Sans MS" w:cs="Comic Sans MS"/>
          <w:b/>
          <w:bCs/>
        </w:rPr>
        <w:t>Ailemiz ekonomik sıkıntılar yaşarsa bu durumda nasıl davranmalıyız?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a)Mendil</w:t>
      </w:r>
      <w:r>
        <w:rPr>
          <w:rFonts w:ascii="Comic Sans MS" w:hAnsi="Comic Sans MS" w:cs="Comic Sans MS"/>
        </w:rPr>
        <w:t xml:space="preserve"> satmalıyız.         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b)Okula gitmemeliyiz.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c)Tutumlu davranmalıyız.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d)Sokağa çıkmamalıyız.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19. </w:t>
      </w:r>
      <w:r w:rsidRPr="009C728C">
        <w:rPr>
          <w:rFonts w:ascii="Comic Sans MS" w:hAnsi="Comic Sans MS" w:cs="Comic Sans MS"/>
        </w:rPr>
        <w:t>”Dayanıklı tüketim ürünleri(buzdolabı,televizyon vb.) alırken fatura ile birlikte ………………..  de almalıyız.”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>Yukarıdaki noktalı  yere aşağıdakilerden hangisi getirilmelidir?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a)Garanti belgesi            b)TSE belgesi          c)Fiş            d)Kullanma kılavuzu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  <w:b/>
          <w:bCs/>
        </w:rPr>
        <w:t xml:space="preserve">20. </w:t>
      </w:r>
      <w:r w:rsidRPr="009C728C">
        <w:rPr>
          <w:rFonts w:ascii="Comic Sans MS" w:hAnsi="Comic Sans MS" w:cs="Comic Sans MS"/>
        </w:rPr>
        <w:t>”Satın aldığımız tüm ürünlerde üretim ve son kullanma tarihine dikkat etmemiz gerekir.Fakat bazı ürünlerde bu tür bilgiler aranmaz.”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  <w:r w:rsidRPr="009C728C">
        <w:rPr>
          <w:rFonts w:ascii="Comic Sans MS" w:hAnsi="Comic Sans MS" w:cs="Comic Sans MS"/>
          <w:b/>
          <w:bCs/>
        </w:rPr>
        <w:t xml:space="preserve">Yukarıdaki bilgiye göre aşağıdakilerden  hangisinde  </w:t>
      </w:r>
      <w:r w:rsidRPr="009C728C">
        <w:rPr>
          <w:rFonts w:ascii="Comic Sans MS" w:hAnsi="Comic Sans MS" w:cs="Comic Sans MS"/>
          <w:b/>
          <w:bCs/>
          <w:u w:val="single"/>
        </w:rPr>
        <w:t>SKT</w:t>
      </w:r>
      <w:r w:rsidRPr="009C728C">
        <w:rPr>
          <w:rFonts w:ascii="Comic Sans MS" w:hAnsi="Comic Sans MS" w:cs="Comic Sans MS"/>
          <w:b/>
          <w:bCs/>
        </w:rPr>
        <w:t xml:space="preserve">   aranmaz?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 w:rsidRPr="009C728C">
        <w:rPr>
          <w:rFonts w:ascii="Comic Sans MS" w:hAnsi="Comic Sans MS" w:cs="Comic Sans MS"/>
        </w:rPr>
        <w:t>a)Yoğurt                         b)Peynir                    c)Kazak                d)Gofret</w:t>
      </w: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  <w:sectPr w:rsidR="00F9356F" w:rsidRPr="009C728C" w:rsidSect="009C728C">
          <w:type w:val="continuous"/>
          <w:pgSz w:w="11906" w:h="16838"/>
          <w:pgMar w:top="567" w:right="566" w:bottom="851" w:left="709" w:header="708" w:footer="708" w:gutter="0"/>
          <w:cols w:num="2" w:space="708"/>
          <w:docGrid w:linePitch="360"/>
        </w:sectPr>
      </w:pP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sorubak.com 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  <w:b/>
          <w:bCs/>
        </w:rPr>
      </w:pPr>
    </w:p>
    <w:p w:rsidR="00F9356F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Not:Her soru 5 puandır. Başarılar dilerim…</w:t>
      </w:r>
    </w:p>
    <w:p w:rsidR="00F9356F" w:rsidRPr="009C728C" w:rsidRDefault="00F9356F" w:rsidP="009C728C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bookmarkStart w:id="0" w:name="_GoBack"/>
      <w:bookmarkEnd w:id="0"/>
      <w:r>
        <w:rPr>
          <w:rFonts w:ascii="Comic Sans MS" w:hAnsi="Comic Sans MS" w:cs="Comic Sans MS"/>
        </w:rPr>
        <w:t>Musa ASLANSOFUOĞLU</w:t>
      </w:r>
    </w:p>
    <w:sectPr w:rsidR="00F9356F" w:rsidRPr="009C728C" w:rsidSect="009C728C">
      <w:type w:val="continuous"/>
      <w:pgSz w:w="11906" w:h="16838"/>
      <w:pgMar w:top="567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3ECB"/>
    <w:rsid w:val="00187C7F"/>
    <w:rsid w:val="001947F0"/>
    <w:rsid w:val="001D48AC"/>
    <w:rsid w:val="00235228"/>
    <w:rsid w:val="002453E8"/>
    <w:rsid w:val="003E2ACD"/>
    <w:rsid w:val="003E464E"/>
    <w:rsid w:val="00544210"/>
    <w:rsid w:val="0057062A"/>
    <w:rsid w:val="005A49B0"/>
    <w:rsid w:val="00613ECB"/>
    <w:rsid w:val="00660F96"/>
    <w:rsid w:val="007C66A8"/>
    <w:rsid w:val="009C728C"/>
    <w:rsid w:val="00A177BE"/>
    <w:rsid w:val="00A5500B"/>
    <w:rsid w:val="00AD2C8C"/>
    <w:rsid w:val="00AD4737"/>
    <w:rsid w:val="00B340DC"/>
    <w:rsid w:val="00B51CF8"/>
    <w:rsid w:val="00C84522"/>
    <w:rsid w:val="00E851A6"/>
    <w:rsid w:val="00EF7422"/>
    <w:rsid w:val="00F9356F"/>
    <w:rsid w:val="00FE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42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E23FB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5706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3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730</Words>
  <Characters>4162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azmi</dc:creator>
  <cp:keywords/>
  <dc:description/>
  <cp:lastModifiedBy>edanur</cp:lastModifiedBy>
  <cp:revision>5</cp:revision>
  <cp:lastPrinted>2015-05-16T17:40:00Z</cp:lastPrinted>
  <dcterms:created xsi:type="dcterms:W3CDTF">2015-05-08T05:33:00Z</dcterms:created>
  <dcterms:modified xsi:type="dcterms:W3CDTF">2015-05-16T23:03:00Z</dcterms:modified>
</cp:coreProperties>
</file>