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21" w:rsidRDefault="00404421" w:rsidP="00F55FE7">
      <w:pPr>
        <w:pStyle w:val="NoSpacing"/>
      </w:pPr>
      <w:r>
        <w:t>Adı Soyadı:</w:t>
      </w:r>
    </w:p>
    <w:p w:rsidR="00404421" w:rsidRDefault="00404421" w:rsidP="00F55FE7">
      <w:pPr>
        <w:pStyle w:val="NoSpacing"/>
      </w:pPr>
      <w:r>
        <w:t>Numarası:</w:t>
      </w:r>
    </w:p>
    <w:p w:rsidR="00404421" w:rsidRDefault="00404421" w:rsidP="00F55FE7">
      <w:pPr>
        <w:pStyle w:val="NoSpacing"/>
      </w:pPr>
    </w:p>
    <w:p w:rsidR="00404421" w:rsidRPr="00193A8E" w:rsidRDefault="00404421" w:rsidP="00F55FE7">
      <w:pPr>
        <w:pStyle w:val="NoSpacing"/>
        <w:rPr>
          <w:sz w:val="28"/>
          <w:szCs w:val="28"/>
        </w:rPr>
      </w:pPr>
      <w:r>
        <w:t xml:space="preserve">       </w:t>
      </w:r>
      <w:r w:rsidRPr="00193A8E">
        <w:rPr>
          <w:sz w:val="28"/>
          <w:szCs w:val="28"/>
        </w:rPr>
        <w:t xml:space="preserve"> 4-D SINIFI  SEVİYE BELİRLEME SINAVI</w:t>
      </w:r>
    </w:p>
    <w:p w:rsidR="00404421" w:rsidRPr="00193A8E" w:rsidRDefault="00404421" w:rsidP="00F55FE7">
      <w:pPr>
        <w:pStyle w:val="NoSpacing"/>
        <w:rPr>
          <w:b/>
        </w:rPr>
      </w:pPr>
      <w:r>
        <w:t xml:space="preserve">                  </w:t>
      </w:r>
      <w:r w:rsidRPr="00193A8E">
        <w:rPr>
          <w:b/>
        </w:rPr>
        <w:t>TÜRKÇE</w:t>
      </w:r>
    </w:p>
    <w:p w:rsidR="00404421" w:rsidRDefault="00404421" w:rsidP="00F55FE7">
      <w:pPr>
        <w:pStyle w:val="NoSpacing"/>
      </w:pPr>
      <w:r>
        <w:t xml:space="preserve">1.  “ Basketbol oynamayı çok seviyorum.” Cümlesinde kaç hece vardır? </w:t>
      </w:r>
    </w:p>
    <w:p w:rsidR="00404421" w:rsidRDefault="00404421" w:rsidP="00F55FE7">
      <w:pPr>
        <w:pStyle w:val="NoSpacing"/>
      </w:pPr>
      <w:r>
        <w:t>A) 10            B) 11            C) 12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t>2. Aşağıdakilerden hangisi özel isimdir?</w:t>
      </w:r>
    </w:p>
    <w:p w:rsidR="00404421" w:rsidRDefault="00404421" w:rsidP="00F55FE7">
      <w:pPr>
        <w:pStyle w:val="NoSpacing"/>
      </w:pPr>
      <w:r>
        <w:t>A) dergi       B) minnoş     C) ülke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t>3. Aşağıdaki cümlelerden hangisinin sonuna nokta konur?</w:t>
      </w:r>
    </w:p>
    <w:p w:rsidR="00404421" w:rsidRDefault="00404421" w:rsidP="00F55FE7">
      <w:pPr>
        <w:pStyle w:val="NoSpacing"/>
      </w:pPr>
      <w:r>
        <w:t>A) Resim defterini aldı mı (  )</w:t>
      </w:r>
    </w:p>
    <w:p w:rsidR="00404421" w:rsidRDefault="00404421" w:rsidP="00F55FE7">
      <w:pPr>
        <w:pStyle w:val="NoSpacing"/>
      </w:pPr>
      <w:r>
        <w:t>B) Birinci oldum, yaşasın (  )</w:t>
      </w:r>
    </w:p>
    <w:p w:rsidR="00404421" w:rsidRDefault="00404421" w:rsidP="00F55FE7">
      <w:pPr>
        <w:pStyle w:val="NoSpacing"/>
      </w:pPr>
      <w:r>
        <w:t>C) Akşam Pınar bize gelecek (  )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rPr>
          <w:noProof/>
          <w:lang w:eastAsia="tr-TR"/>
        </w:rPr>
        <w:pict>
          <v:roundrect id="_x0000_s1026" style="position:absolute;margin-left:28.75pt;margin-top:5.85pt;width:150.6pt;height:50.4pt;z-index:251636224" arcsize="10923f">
            <v:textbox>
              <w:txbxContent>
                <w:p w:rsidR="00404421" w:rsidRDefault="00404421">
                  <w:r>
                    <w:t>Demet kitabını ve defterini ……………………… koydu.</w:t>
                  </w:r>
                </w:p>
              </w:txbxContent>
            </v:textbox>
          </v:roundrect>
        </w:pict>
      </w:r>
      <w:r>
        <w:t xml:space="preserve">4. 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t>Cümlede noktalı yere hangisi yazılabilir?</w:t>
      </w:r>
    </w:p>
    <w:p w:rsidR="00404421" w:rsidRDefault="00404421" w:rsidP="00F55FE7">
      <w:pPr>
        <w:pStyle w:val="NoSpacing"/>
      </w:pPr>
      <w:r>
        <w:t>A) çanta                           B) çantayı</w:t>
      </w:r>
    </w:p>
    <w:p w:rsidR="00404421" w:rsidRDefault="00404421" w:rsidP="00F55FE7">
      <w:pPr>
        <w:pStyle w:val="NoSpacing"/>
      </w:pPr>
      <w:r>
        <w:t xml:space="preserve">                 C) çantaya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t>5. Aşağıdaki cümlelerin hangisinde, zıt anlamlı sözcükler bir arada kullanılmıştır?</w:t>
      </w:r>
    </w:p>
    <w:p w:rsidR="00404421" w:rsidRDefault="00404421" w:rsidP="00F55FE7">
      <w:pPr>
        <w:pStyle w:val="NoSpacing"/>
      </w:pPr>
      <w:r>
        <w:t>A) Abimin boyu çok uzun.</w:t>
      </w:r>
    </w:p>
    <w:p w:rsidR="00404421" w:rsidRDefault="00404421" w:rsidP="00F55FE7">
      <w:pPr>
        <w:pStyle w:val="NoSpacing"/>
      </w:pPr>
      <w:r>
        <w:t>B) Ada hızlı, Mert yavaş koşuyor.</w:t>
      </w:r>
    </w:p>
    <w:p w:rsidR="00404421" w:rsidRDefault="00404421" w:rsidP="00F55FE7">
      <w:pPr>
        <w:pStyle w:val="NoSpacing"/>
      </w:pPr>
      <w:r>
        <w:t>C) Berk köpekten korkar.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t>6. Hangisinde “</w:t>
      </w:r>
      <w:r w:rsidRPr="00EE46C6">
        <w:rPr>
          <w:b/>
        </w:rPr>
        <w:t>çay</w:t>
      </w:r>
      <w:r>
        <w:t>” sözcüğü farklı anlamda kullanılmıştır?</w:t>
      </w:r>
    </w:p>
    <w:p w:rsidR="00404421" w:rsidRDefault="00404421" w:rsidP="00F55FE7">
      <w:pPr>
        <w:pStyle w:val="NoSpacing"/>
      </w:pPr>
      <w:r>
        <w:t>A) Köyün tam ortasından Ilıksu adlı çay geçiyor.</w:t>
      </w:r>
    </w:p>
    <w:p w:rsidR="00404421" w:rsidRDefault="00404421" w:rsidP="00F55FE7">
      <w:pPr>
        <w:pStyle w:val="NoSpacing"/>
      </w:pPr>
      <w:r>
        <w:t>B) Babam aromalı çaylardan içmeyi sevmiyor.</w:t>
      </w:r>
    </w:p>
    <w:p w:rsidR="00404421" w:rsidRDefault="00404421" w:rsidP="00F55FE7">
      <w:pPr>
        <w:pStyle w:val="NoSpacing"/>
      </w:pPr>
      <w:r>
        <w:t>C) Annem ve ablamla deniz kenarında çay içtik.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  <w:rPr>
          <w:b/>
        </w:rPr>
      </w:pPr>
      <w:r>
        <w:t xml:space="preserve">7. Hangi cümlede varlığın özelliğini belirten sözcük </w:t>
      </w:r>
      <w:r w:rsidRPr="007C7787">
        <w:rPr>
          <w:b/>
        </w:rPr>
        <w:t>yoktur?</w:t>
      </w:r>
    </w:p>
    <w:p w:rsidR="00404421" w:rsidRDefault="00404421" w:rsidP="00F55FE7">
      <w:pPr>
        <w:pStyle w:val="NoSpacing"/>
      </w:pPr>
      <w:r>
        <w:t>A) Amcamlar evin duvarlarını boyadı.</w:t>
      </w:r>
    </w:p>
    <w:p w:rsidR="00404421" w:rsidRDefault="00404421" w:rsidP="00F55FE7">
      <w:pPr>
        <w:pStyle w:val="NoSpacing"/>
      </w:pPr>
      <w:r>
        <w:t>B) Ayten en çok kırmızı ayakkabısını seviyor.</w:t>
      </w:r>
    </w:p>
    <w:p w:rsidR="00404421" w:rsidRDefault="00404421" w:rsidP="00F55FE7">
      <w:pPr>
        <w:pStyle w:val="NoSpacing"/>
      </w:pPr>
      <w:r>
        <w:t>C) İnci’nin renkli kağıtları yırtılmış.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margin-left:22.15pt;margin-top:6.5pt;width:164.4pt;height:1in;z-index:251637248">
            <v:textbox>
              <w:txbxContent>
                <w:p w:rsidR="00404421" w:rsidRDefault="00404421">
                  <w:r>
                    <w:t>23 Nisan Ulusal Egemenlik ve Çocuk Bayramınız kutlu olsun…</w:t>
                  </w:r>
                </w:p>
              </w:txbxContent>
            </v:textbox>
          </v:shape>
        </w:pict>
      </w:r>
      <w:r>
        <w:t xml:space="preserve">8. </w:t>
      </w: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</w:p>
    <w:p w:rsidR="00404421" w:rsidRDefault="00404421" w:rsidP="00F55FE7">
      <w:pPr>
        <w:pStyle w:val="NoSpacing"/>
      </w:pPr>
      <w:r>
        <w:t>Pankarttaki cümleye hangisi sorulursa cevap alınır?</w:t>
      </w:r>
    </w:p>
    <w:p w:rsidR="00404421" w:rsidRDefault="00404421" w:rsidP="007C7787">
      <w:pPr>
        <w:pStyle w:val="NoSpacing"/>
        <w:numPr>
          <w:ilvl w:val="0"/>
          <w:numId w:val="1"/>
        </w:numPr>
      </w:pPr>
      <w:r>
        <w:t>Kim</w:t>
      </w:r>
    </w:p>
    <w:p w:rsidR="00404421" w:rsidRDefault="00404421" w:rsidP="007C7787">
      <w:pPr>
        <w:pStyle w:val="NoSpacing"/>
        <w:numPr>
          <w:ilvl w:val="0"/>
          <w:numId w:val="1"/>
        </w:numPr>
      </w:pPr>
      <w:r>
        <w:t>Ne zaman</w:t>
      </w:r>
    </w:p>
    <w:p w:rsidR="00404421" w:rsidRDefault="00404421" w:rsidP="007C7787">
      <w:pPr>
        <w:pStyle w:val="NoSpacing"/>
        <w:numPr>
          <w:ilvl w:val="0"/>
          <w:numId w:val="1"/>
        </w:numPr>
      </w:pPr>
      <w:r>
        <w:t>Ne</w:t>
      </w: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7C7787">
      <w:pPr>
        <w:pStyle w:val="NoSpacing"/>
        <w:ind w:left="720"/>
      </w:pPr>
    </w:p>
    <w:p w:rsidR="00404421" w:rsidRDefault="00404421" w:rsidP="00083949">
      <w:pPr>
        <w:pStyle w:val="NoSpacing"/>
      </w:pPr>
      <w:r>
        <w:t xml:space="preserve">9. Aşağıdaki sözcüklerden hangisi “-ler “ ekini </w:t>
      </w:r>
      <w:r w:rsidRPr="00083949">
        <w:rPr>
          <w:b/>
        </w:rPr>
        <w:t>almamasına</w:t>
      </w:r>
      <w:r>
        <w:t xml:space="preserve"> rağmen birden fazla varlığı yani bir topluluğu ifade eder?</w:t>
      </w:r>
    </w:p>
    <w:p w:rsidR="00404421" w:rsidRDefault="00404421" w:rsidP="00083949">
      <w:pPr>
        <w:pStyle w:val="NoSpacing"/>
      </w:pPr>
      <w:r>
        <w:t>A) deste           B) perde            C) ağaç</w:t>
      </w:r>
    </w:p>
    <w:p w:rsidR="00404421" w:rsidRDefault="00404421" w:rsidP="00083949">
      <w:pPr>
        <w:pStyle w:val="NoSpacing"/>
      </w:pPr>
    </w:p>
    <w:p w:rsidR="00404421" w:rsidRPr="00C5680C" w:rsidRDefault="00404421" w:rsidP="00083949">
      <w:pPr>
        <w:pStyle w:val="NoSpacing"/>
        <w:rPr>
          <w:b/>
        </w:rPr>
      </w:pPr>
      <w:r>
        <w:t xml:space="preserve">10. Aşağıdaki cümlelerin hangisinde yazım yanlışı </w:t>
      </w:r>
      <w:r w:rsidRPr="00C5680C">
        <w:rPr>
          <w:b/>
        </w:rPr>
        <w:t>yoktur?</w:t>
      </w:r>
    </w:p>
    <w:p w:rsidR="00404421" w:rsidRDefault="00404421" w:rsidP="00083949">
      <w:pPr>
        <w:pStyle w:val="NoSpacing"/>
      </w:pPr>
      <w:r>
        <w:t>A) Zübeyde Hanım, kısa boylu bir kadındı.</w:t>
      </w:r>
    </w:p>
    <w:p w:rsidR="00404421" w:rsidRDefault="00404421" w:rsidP="00083949">
      <w:pPr>
        <w:pStyle w:val="NoSpacing"/>
      </w:pPr>
      <w:r>
        <w:t>B) 20 temmuz 2005’te yola çıkmış.</w:t>
      </w:r>
    </w:p>
    <w:p w:rsidR="00404421" w:rsidRDefault="00404421" w:rsidP="00083949">
      <w:pPr>
        <w:pStyle w:val="NoSpacing"/>
      </w:pPr>
      <w:r>
        <w:t>C) Ahmet bey ne zaman gelecek?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  <w:rPr>
          <w:b/>
        </w:rPr>
      </w:pPr>
      <w:r>
        <w:t xml:space="preserve">11. Aşağıdaki kelimelerden hangisi iş oluş veya hareket </w:t>
      </w:r>
      <w:r w:rsidRPr="00C5680C">
        <w:rPr>
          <w:b/>
        </w:rPr>
        <w:t>bildirmez?</w:t>
      </w:r>
    </w:p>
    <w:p w:rsidR="00404421" w:rsidRDefault="00404421" w:rsidP="00083949">
      <w:pPr>
        <w:pStyle w:val="NoSpacing"/>
      </w:pPr>
      <w:r>
        <w:t>A) geliyorum</w:t>
      </w:r>
    </w:p>
    <w:p w:rsidR="00404421" w:rsidRDefault="00404421" w:rsidP="00083949">
      <w:pPr>
        <w:pStyle w:val="NoSpacing"/>
      </w:pPr>
      <w:r>
        <w:t>B) baktı</w:t>
      </w:r>
    </w:p>
    <w:p w:rsidR="00404421" w:rsidRDefault="00404421" w:rsidP="00083949">
      <w:pPr>
        <w:pStyle w:val="NoSpacing"/>
      </w:pPr>
      <w:r>
        <w:t>C) bilgili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  <w:rPr>
          <w:i/>
        </w:rPr>
      </w:pPr>
      <w:r>
        <w:t xml:space="preserve">12. </w:t>
      </w:r>
      <w:r>
        <w:rPr>
          <w:i/>
        </w:rPr>
        <w:t>Sevgiden daha güzel bir duygu yoktur. Bize zararı dokunmayan her şeyi; ağacı, çiçeği, hayvanı, hele insanı sevmek ne büyük mutluluktur. Annemizi, babamızı, kardeşlerimizi ve arkadaşlarımızı sevmeden, yüzünü bile görmediğimiz insanları sevemeyeceğimizi bilmek gerekir.</w:t>
      </w:r>
    </w:p>
    <w:p w:rsidR="00404421" w:rsidRDefault="00404421" w:rsidP="00083949">
      <w:pPr>
        <w:pStyle w:val="NoSpacing"/>
        <w:rPr>
          <w:i/>
        </w:rPr>
      </w:pPr>
    </w:p>
    <w:p w:rsidR="00404421" w:rsidRDefault="00404421" w:rsidP="00083949">
      <w:pPr>
        <w:pStyle w:val="NoSpacing"/>
        <w:rPr>
          <w:b/>
        </w:rPr>
      </w:pPr>
      <w:r>
        <w:t xml:space="preserve">Yukarıdaki paragraftan, aşağıdakilerden hangisi </w:t>
      </w:r>
      <w:r w:rsidRPr="003C21CF">
        <w:rPr>
          <w:b/>
        </w:rPr>
        <w:t>çıkarılamaz?</w:t>
      </w:r>
    </w:p>
    <w:p w:rsidR="00404421" w:rsidRDefault="00404421" w:rsidP="003C21CF">
      <w:pPr>
        <w:pStyle w:val="NoSpacing"/>
      </w:pPr>
      <w:r>
        <w:t>A) En güçlü duygulardan biri de sevgidir.</w:t>
      </w:r>
    </w:p>
    <w:p w:rsidR="00404421" w:rsidRDefault="00404421" w:rsidP="003C21CF">
      <w:pPr>
        <w:pStyle w:val="NoSpacing"/>
      </w:pPr>
      <w:r>
        <w:t>B) Yüzünü görmediğimiz insanları da sevebiliriz.</w:t>
      </w:r>
    </w:p>
    <w:p w:rsidR="00404421" w:rsidRDefault="00404421" w:rsidP="003C21CF">
      <w:pPr>
        <w:pStyle w:val="NoSpacing"/>
      </w:pPr>
      <w:r>
        <w:t>C) Başkalarını sevebilmemiz, yakınlarımızı sevmekle başlar.</w:t>
      </w:r>
    </w:p>
    <w:p w:rsidR="00404421" w:rsidRDefault="00404421" w:rsidP="003C21CF">
      <w:pPr>
        <w:pStyle w:val="NoSpacing"/>
      </w:pPr>
    </w:p>
    <w:p w:rsidR="00404421" w:rsidRPr="003C21CF" w:rsidRDefault="00404421" w:rsidP="003C21CF">
      <w:pPr>
        <w:pStyle w:val="NoSpacing"/>
      </w:pPr>
      <w:r>
        <w:rPr>
          <w:noProof/>
          <w:lang w:eastAsia="tr-TR"/>
        </w:rPr>
        <w:pict>
          <v:rect id="_x0000_s1028" style="position:absolute;margin-left:29.65pt;margin-top:12.4pt;width:165pt;height:55.8pt;z-index:251638272">
            <v:textbox style="mso-next-textbox:#_x0000_s1028">
              <w:txbxContent>
                <w:p w:rsidR="00404421" w:rsidRDefault="00404421" w:rsidP="003C21CF">
                  <w:pPr>
                    <w:pStyle w:val="NoSpacing"/>
                  </w:pPr>
                  <w:r w:rsidRPr="000C5A78">
                    <w:rPr>
                      <w:b/>
                    </w:rPr>
                    <w:t>I</w:t>
                  </w:r>
                  <w:r>
                    <w:t>. Ağzında bakla ıslanmamak</w:t>
                  </w:r>
                </w:p>
                <w:p w:rsidR="00404421" w:rsidRDefault="00404421" w:rsidP="003C21CF">
                  <w:pPr>
                    <w:pStyle w:val="NoSpacing"/>
                  </w:pPr>
                  <w:r w:rsidRPr="000C5A78">
                    <w:rPr>
                      <w:b/>
                    </w:rPr>
                    <w:t>II</w:t>
                  </w:r>
                  <w:r>
                    <w:t>. Ağzıyla kuş tutmak</w:t>
                  </w:r>
                </w:p>
                <w:p w:rsidR="00404421" w:rsidRDefault="00404421" w:rsidP="003C21CF">
                  <w:pPr>
                    <w:pStyle w:val="NoSpacing"/>
                  </w:pPr>
                  <w:r w:rsidRPr="000C5A78">
                    <w:rPr>
                      <w:b/>
                    </w:rPr>
                    <w:t>III</w:t>
                  </w:r>
                  <w:r>
                    <w:t>. Ağzını bıçak açmamak</w:t>
                  </w:r>
                </w:p>
              </w:txbxContent>
            </v:textbox>
          </v:rect>
        </w:pict>
      </w:r>
      <w:r>
        <w:t xml:space="preserve">13. </w:t>
      </w:r>
    </w:p>
    <w:p w:rsidR="00404421" w:rsidRPr="003C21CF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 xml:space="preserve">Yukarıdaki söz gruplarından hangisi </w:t>
      </w:r>
      <w:r w:rsidRPr="000C5A78">
        <w:rPr>
          <w:b/>
        </w:rPr>
        <w:t>“ hiç sır saklamayan”</w:t>
      </w:r>
      <w:r>
        <w:rPr>
          <w:b/>
        </w:rPr>
        <w:t xml:space="preserve"> </w:t>
      </w:r>
      <w:r>
        <w:t>insanlar için kullanılabilir?</w:t>
      </w:r>
    </w:p>
    <w:p w:rsidR="00404421" w:rsidRDefault="00404421" w:rsidP="00083949">
      <w:pPr>
        <w:pStyle w:val="NoSpacing"/>
        <w:rPr>
          <w:b/>
        </w:rPr>
      </w:pPr>
      <w:r>
        <w:t xml:space="preserve">A) </w:t>
      </w:r>
      <w:r w:rsidRPr="000C5A78">
        <w:rPr>
          <w:b/>
        </w:rPr>
        <w:t>I</w:t>
      </w:r>
      <w:r>
        <w:rPr>
          <w:b/>
        </w:rPr>
        <w:t xml:space="preserve">                       </w:t>
      </w:r>
      <w:r>
        <w:t xml:space="preserve">B) </w:t>
      </w:r>
      <w:r w:rsidRPr="000C5A78">
        <w:rPr>
          <w:b/>
        </w:rPr>
        <w:t xml:space="preserve">II </w:t>
      </w:r>
      <w:r>
        <w:t xml:space="preserve">                        C) </w:t>
      </w:r>
      <w:r w:rsidRPr="000C5A78">
        <w:rPr>
          <w:b/>
        </w:rPr>
        <w:t>III</w:t>
      </w:r>
    </w:p>
    <w:p w:rsidR="00404421" w:rsidRDefault="00404421" w:rsidP="00083949">
      <w:pPr>
        <w:pStyle w:val="NoSpacing"/>
        <w:rPr>
          <w:b/>
        </w:rPr>
      </w:pPr>
    </w:p>
    <w:p w:rsidR="00404421" w:rsidRDefault="00404421" w:rsidP="00083949">
      <w:pPr>
        <w:pStyle w:val="NoSpacing"/>
      </w:pPr>
      <w:r w:rsidRPr="000C5A78">
        <w:t>14.</w:t>
      </w:r>
      <w:r>
        <w:t>Aşağıdaki cümlelerin hangisi bir duyguyu belirtiyor?</w:t>
      </w:r>
    </w:p>
    <w:p w:rsidR="00404421" w:rsidRDefault="00404421" w:rsidP="00083949">
      <w:pPr>
        <w:pStyle w:val="NoSpacing"/>
      </w:pPr>
      <w:r>
        <w:t>A) Annemler, İzmir’den bugün dönüyorlar.</w:t>
      </w:r>
    </w:p>
    <w:p w:rsidR="00404421" w:rsidRDefault="00404421" w:rsidP="00083949">
      <w:pPr>
        <w:pStyle w:val="NoSpacing"/>
      </w:pPr>
      <w:r>
        <w:t>B) Elif, bahçedeki ağaçları suluyor.</w:t>
      </w:r>
    </w:p>
    <w:p w:rsidR="00404421" w:rsidRDefault="00404421" w:rsidP="00083949">
      <w:pPr>
        <w:pStyle w:val="NoSpacing"/>
      </w:pPr>
      <w:r>
        <w:t>C) Bu çocuğun davranışlarını çok beğendim.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>15. “ Annemin sesiyle uyandım:</w:t>
      </w:r>
    </w:p>
    <w:p w:rsidR="00404421" w:rsidRDefault="00404421" w:rsidP="00083949">
      <w:pPr>
        <w:pStyle w:val="NoSpacing"/>
      </w:pPr>
      <w:r>
        <w:t xml:space="preserve">     (   ) Çok geç oldu (  ) daha kalkmayacak mısınız(  ) “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>Yukarıdaki paragrafta ayraçlarla belirtilen yerlere sırasıyla hangi noktalama işaretleri konulmalıdır?</w:t>
      </w:r>
    </w:p>
    <w:p w:rsidR="00404421" w:rsidRDefault="00404421" w:rsidP="00083949">
      <w:pPr>
        <w:pStyle w:val="NoSpacing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9.45pt;margin-top:7.25pt;width:10.2pt;height:0;z-index:251639296" o:connectortype="straight"/>
        </w:pict>
      </w:r>
      <w:r>
        <w:t>A)  (      ) ( . ) ( ? )</w:t>
      </w:r>
    </w:p>
    <w:p w:rsidR="00404421" w:rsidRDefault="00404421" w:rsidP="00083949">
      <w:pPr>
        <w:pStyle w:val="NoSpacing"/>
      </w:pPr>
      <w:r>
        <w:rPr>
          <w:noProof/>
          <w:lang w:eastAsia="tr-TR"/>
        </w:rPr>
        <w:pict>
          <v:shape id="_x0000_s1030" type="#_x0000_t32" style="position:absolute;margin-left:19.45pt;margin-top:5.8pt;width:10.2pt;height:0;z-index:251640320" o:connectortype="straight"/>
        </w:pict>
      </w:r>
      <w:r>
        <w:t>B)  (      ) ( , ) ( ! )</w:t>
      </w:r>
    </w:p>
    <w:p w:rsidR="00404421" w:rsidRDefault="00404421" w:rsidP="00083949">
      <w:pPr>
        <w:pStyle w:val="NoSpacing"/>
      </w:pPr>
      <w:r>
        <w:rPr>
          <w:noProof/>
          <w:lang w:eastAsia="tr-TR"/>
        </w:rPr>
        <w:pict>
          <v:shape id="_x0000_s1031" type="#_x0000_t32" style="position:absolute;margin-left:19.45pt;margin-top:7.95pt;width:10.2pt;height:0;z-index:251641344" o:connectortype="straight"/>
        </w:pict>
      </w:r>
      <w:r>
        <w:t>C)  (      ) ( , ) ( ? )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Pr="00EE46C6" w:rsidRDefault="00404421" w:rsidP="00083949">
      <w:pPr>
        <w:pStyle w:val="NoSpacing"/>
        <w:rPr>
          <w:b/>
        </w:rPr>
      </w:pPr>
      <w:r>
        <w:t xml:space="preserve">                                  </w:t>
      </w:r>
      <w:r w:rsidRPr="00EE46C6">
        <w:rPr>
          <w:b/>
        </w:rPr>
        <w:t>MATEMATİK</w:t>
      </w:r>
    </w:p>
    <w:p w:rsidR="00404421" w:rsidRPr="00EE46C6" w:rsidRDefault="00404421" w:rsidP="00083949">
      <w:pPr>
        <w:pStyle w:val="NoSpacing"/>
        <w:rPr>
          <w:b/>
        </w:rPr>
      </w:pPr>
      <w:r>
        <w:t xml:space="preserve">1. “ 179 “ doğal sayısında hangi rakamın </w:t>
      </w:r>
      <w:r w:rsidRPr="00EE46C6">
        <w:rPr>
          <w:b/>
        </w:rPr>
        <w:t>basamak değeri en büyüktür?</w:t>
      </w:r>
    </w:p>
    <w:p w:rsidR="00404421" w:rsidRDefault="00404421" w:rsidP="00083949">
      <w:pPr>
        <w:pStyle w:val="NoSpacing"/>
      </w:pPr>
      <w:r>
        <w:t>A) 1             B) 7               C) 9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 xml:space="preserve">2.   7 yüzlük, 0 onluk, 5 birlik sayısının, </w:t>
      </w:r>
      <w:r w:rsidRPr="00EE46C6">
        <w:rPr>
          <w:b/>
        </w:rPr>
        <w:t xml:space="preserve">en yakın onluğa yuvarlanmış </w:t>
      </w:r>
      <w:r>
        <w:t>hali aşağıdakilerden hangisidir?</w:t>
      </w:r>
    </w:p>
    <w:p w:rsidR="00404421" w:rsidRDefault="00404421" w:rsidP="00083949">
      <w:pPr>
        <w:pStyle w:val="NoSpacing"/>
      </w:pPr>
      <w:r>
        <w:t>A) 700          B) 710         C) 720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>3. Hangisinin sonucu tek sayıdır?</w:t>
      </w:r>
    </w:p>
    <w:p w:rsidR="00404421" w:rsidRDefault="00404421" w:rsidP="00083949">
      <w:pPr>
        <w:pStyle w:val="NoSpacing"/>
      </w:pPr>
      <w:r>
        <w:t>A) 5+6          B) 7+3         C) 4+10</w:t>
      </w:r>
    </w:p>
    <w:p w:rsidR="00404421" w:rsidRDefault="00404421" w:rsidP="00083949">
      <w:pPr>
        <w:pStyle w:val="NoSpacing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2" type="#_x0000_t106" style="position:absolute;margin-left:21.55pt;margin-top:10.2pt;width:236.4pt;height:70.8pt;z-index:251642368" adj="411,23247">
            <v:textbox>
              <w:txbxContent>
                <w:p w:rsidR="00404421" w:rsidRDefault="00404421" w:rsidP="006741F9">
                  <w:pPr>
                    <w:pStyle w:val="NoSpacing"/>
                  </w:pPr>
                  <w:r>
                    <w:t xml:space="preserve">Aklımdan bir sayı tuttum. Tuttuğum sayıya 362 ekledim ve sonucu 784 buldum. </w:t>
                  </w:r>
                </w:p>
                <w:p w:rsidR="00404421" w:rsidRDefault="00404421"/>
              </w:txbxContent>
            </v:textbox>
          </v:shape>
        </w:pict>
      </w:r>
    </w:p>
    <w:p w:rsidR="00404421" w:rsidRDefault="00404421" w:rsidP="00083949">
      <w:pPr>
        <w:pStyle w:val="NoSpacing"/>
      </w:pPr>
      <w:r>
        <w:t xml:space="preserve">4. 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>Eda</w:t>
      </w:r>
    </w:p>
    <w:p w:rsidR="00404421" w:rsidRDefault="00404421" w:rsidP="00083949">
      <w:pPr>
        <w:pStyle w:val="NoSpacing"/>
      </w:pPr>
    </w:p>
    <w:p w:rsidR="00404421" w:rsidRPr="00EE46C6" w:rsidRDefault="00404421" w:rsidP="00083949">
      <w:pPr>
        <w:pStyle w:val="NoSpacing"/>
        <w:rPr>
          <w:b/>
        </w:rPr>
      </w:pPr>
      <w:r w:rsidRPr="00EE46C6">
        <w:rPr>
          <w:b/>
        </w:rPr>
        <w:t xml:space="preserve">           Eda’ nın tuttuğu sayı kaçtır?</w:t>
      </w:r>
    </w:p>
    <w:p w:rsidR="00404421" w:rsidRDefault="00404421" w:rsidP="00083949">
      <w:pPr>
        <w:pStyle w:val="NoSpacing"/>
      </w:pPr>
      <w:r>
        <w:t>A) 322           B) 436            C) 422</w:t>
      </w:r>
    </w:p>
    <w:p w:rsidR="00404421" w:rsidRDefault="00404421" w:rsidP="00083949">
      <w:pPr>
        <w:pStyle w:val="NoSpacing"/>
      </w:pPr>
    </w:p>
    <w:p w:rsidR="00404421" w:rsidRPr="00EE46C6" w:rsidRDefault="00404421" w:rsidP="00083949">
      <w:pPr>
        <w:pStyle w:val="NoSpacing"/>
        <w:rPr>
          <w:b/>
        </w:rPr>
      </w:pPr>
      <w:r>
        <w:t xml:space="preserve">5. Bir fabrikada 293 kadın işçi çalışmaktadır. Bu fabrikada çalışan erkek işçilerin sayısı, bayan işçilerden 56 fazladır. </w:t>
      </w:r>
      <w:r w:rsidRPr="00EE46C6">
        <w:rPr>
          <w:b/>
        </w:rPr>
        <w:t>Bu fabrikada toplam kaç işçi çalışmaktadır?</w:t>
      </w:r>
    </w:p>
    <w:p w:rsidR="00404421" w:rsidRDefault="00404421" w:rsidP="00083949">
      <w:pPr>
        <w:pStyle w:val="NoSpacing"/>
      </w:pPr>
      <w:r>
        <w:t>A) 642            B) 596             C) 349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  <w:rPr>
          <w:b/>
        </w:rPr>
      </w:pPr>
      <w:r>
        <w:t xml:space="preserve">6. Aslı 28 kilo, ağabeyi 32 kilodur. </w:t>
      </w:r>
      <w:r>
        <w:rPr>
          <w:b/>
        </w:rPr>
        <w:t>Aslı ile ağabeyinin kiloları toplamı kaçtır?</w:t>
      </w:r>
    </w:p>
    <w:p w:rsidR="00404421" w:rsidRDefault="00404421" w:rsidP="00083949">
      <w:pPr>
        <w:pStyle w:val="NoSpacing"/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3" type="#_x0000_t120" style="position:absolute;margin-left:158.35pt;margin-top:3.1pt;width:36pt;height:36pt;z-index:251645440">
            <v:textbox>
              <w:txbxContent>
                <w:p w:rsidR="00404421" w:rsidRDefault="00404421" w:rsidP="00EE46C6">
                  <w:r>
                    <w:t>63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120" style="position:absolute;margin-left:89.95pt;margin-top:3.1pt;width:36pt;height:36pt;z-index:251644416">
            <v:textbox>
              <w:txbxContent>
                <w:p w:rsidR="00404421" w:rsidRDefault="00404421" w:rsidP="00151C22">
                  <w:r>
                    <w:t>62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120" style="position:absolute;margin-left:21.55pt;margin-top:3.1pt;width:36pt;height:36pt;z-index:251643392">
            <v:textbox>
              <w:txbxContent>
                <w:p w:rsidR="00404421" w:rsidRDefault="00404421">
                  <w:r>
                    <w:t>60</w:t>
                  </w:r>
                </w:p>
              </w:txbxContent>
            </v:textbox>
          </v:shape>
        </w:pict>
      </w:r>
      <w:r>
        <w:t>A)                          B)                        C)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  <w:rPr>
          <w:b/>
        </w:rPr>
      </w:pPr>
      <w:r>
        <w:t xml:space="preserve">7. Aşağıda işlemlerden </w:t>
      </w:r>
      <w:r w:rsidRPr="00EE46C6">
        <w:rPr>
          <w:b/>
        </w:rPr>
        <w:t>hangisinin sonucu altmış beştir?</w:t>
      </w:r>
    </w:p>
    <w:p w:rsidR="00404421" w:rsidRDefault="00404421" w:rsidP="00083949">
      <w:pPr>
        <w:pStyle w:val="NoSpacing"/>
      </w:pPr>
      <w:r>
        <w:t>A) 595-530=</w:t>
      </w:r>
    </w:p>
    <w:p w:rsidR="00404421" w:rsidRDefault="00404421" w:rsidP="00083949">
      <w:pPr>
        <w:pStyle w:val="NoSpacing"/>
      </w:pPr>
      <w:r>
        <w:t>B) 217-101=</w:t>
      </w:r>
    </w:p>
    <w:p w:rsidR="00404421" w:rsidRDefault="00404421" w:rsidP="00083949">
      <w:pPr>
        <w:pStyle w:val="NoSpacing"/>
      </w:pPr>
      <w:r>
        <w:t>C) 95-18=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 xml:space="preserve">8. )   Batuhanların oturduğu apartman 4 katlıdır. Her katında 5 daire bulunmaktadır. Her dairede 3 kişilik aileler oturmaktadır. </w:t>
      </w:r>
      <w:r w:rsidRPr="0030193D">
        <w:rPr>
          <w:b/>
        </w:rPr>
        <w:t>Verilenlere göre, Batuhanların apartmanında kaç kişi oturmaktadır?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t>A) 50                 B) 60                  C) 70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  <w:rPr>
          <w:b/>
        </w:rPr>
      </w:pPr>
      <w:r>
        <w:t xml:space="preserve">9.) Aşağıdaki bölme işlemlerinden hangisi </w:t>
      </w:r>
      <w:r w:rsidRPr="0030193D">
        <w:rPr>
          <w:b/>
        </w:rPr>
        <w:t>kalanlı bölme işlemine örnektir?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rPr>
          <w:noProof/>
          <w:lang w:eastAsia="tr-TR"/>
        </w:rPr>
        <w:pict>
          <v:rect id="_x0000_s1036" style="position:absolute;margin-left:86.35pt;margin-top:78.35pt;width:58.2pt;height:53.4pt;z-index:251656704">
            <v:textbox style="mso-next-textbox:#_x0000_s1036">
              <w:txbxContent>
                <w:p w:rsidR="00404421" w:rsidRDefault="00404421" w:rsidP="0030193D">
                  <w:r>
                    <w:t>96     4</w:t>
                  </w:r>
                </w:p>
                <w:p w:rsidR="00404421" w:rsidRDefault="00404421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37" type="#_x0000_t32" style="position:absolute;margin-left:148.75pt;margin-top:32.15pt;width:4.8pt;height:0;z-index:251655680" o:connectortype="straight"/>
        </w:pict>
      </w:r>
      <w:r>
        <w:rPr>
          <w:noProof/>
          <w:lang w:eastAsia="tr-TR"/>
        </w:rPr>
        <w:pict>
          <v:shape id="_x0000_s1038" type="#_x0000_t32" style="position:absolute;margin-left:148.75pt;margin-top:35.75pt;width:21.6pt;height:0;z-index:251654656" o:connectortype="straight"/>
        </w:pict>
      </w:r>
      <w:r>
        <w:rPr>
          <w:noProof/>
          <w:lang w:eastAsia="tr-TR"/>
        </w:rPr>
        <w:pict>
          <v:shape id="_x0000_s1039" type="#_x0000_t32" style="position:absolute;margin-left:169.75pt;margin-top:20.75pt;width:18pt;height:0;z-index:251653632" o:connectortype="straight"/>
        </w:pict>
      </w:r>
      <w:r>
        <w:rPr>
          <w:noProof/>
          <w:lang w:eastAsia="tr-TR"/>
        </w:rPr>
        <w:pict>
          <v:shape id="_x0000_s1040" type="#_x0000_t32" style="position:absolute;margin-left:169.75pt;margin-top:11.15pt;width:.6pt;height:21pt;z-index:251652608" o:connectortype="straight"/>
        </w:pict>
      </w:r>
      <w:r>
        <w:rPr>
          <w:noProof/>
          <w:lang w:eastAsia="tr-TR"/>
        </w:rPr>
        <w:pict>
          <v:rect id="_x0000_s1041" style="position:absolute;margin-left:144.55pt;margin-top:3.35pt;width:58.2pt;height:53.4pt;z-index:251651584">
            <v:textbox style="mso-next-textbox:#_x0000_s1041">
              <w:txbxContent>
                <w:p w:rsidR="00404421" w:rsidRDefault="00404421" w:rsidP="0030193D">
                  <w:r>
                    <w:t>82    2</w:t>
                  </w:r>
                </w:p>
                <w:p w:rsidR="00404421" w:rsidRDefault="00404421" w:rsidP="0030193D"/>
              </w:txbxContent>
            </v:textbox>
          </v:rect>
        </w:pict>
      </w:r>
      <w:r>
        <w:rPr>
          <w:noProof/>
          <w:lang w:eastAsia="tr-TR"/>
        </w:rPr>
        <w:pict>
          <v:shape id="_x0000_s1042" type="#_x0000_t32" style="position:absolute;margin-left:38.95pt;margin-top:32.15pt;width:4.2pt;height:0;z-index:251650560" o:connectortype="straight"/>
        </w:pict>
      </w:r>
      <w:r>
        <w:rPr>
          <w:noProof/>
          <w:lang w:eastAsia="tr-TR"/>
        </w:rPr>
        <w:pict>
          <v:shape id="_x0000_s1043" type="#_x0000_t32" style="position:absolute;margin-left:38.95pt;margin-top:35.15pt;width:18.6pt;height:.6pt;z-index:251649536" o:connectortype="straight"/>
        </w:pict>
      </w:r>
      <w:r>
        <w:rPr>
          <w:noProof/>
          <w:lang w:eastAsia="tr-TR"/>
        </w:rPr>
        <w:pict>
          <v:shape id="_x0000_s1044" type="#_x0000_t32" style="position:absolute;margin-left:57.55pt;margin-top:20.75pt;width:13.8pt;height:0;z-index:251648512" o:connectortype="straight"/>
        </w:pict>
      </w:r>
      <w:r>
        <w:rPr>
          <w:noProof/>
          <w:lang w:eastAsia="tr-TR"/>
        </w:rPr>
        <w:pict>
          <v:shape id="_x0000_s1045" type="#_x0000_t32" style="position:absolute;margin-left:57.55pt;margin-top:11.15pt;width:0;height:21pt;z-index:251647488" o:connectortype="straight"/>
        </w:pict>
      </w:r>
      <w:r>
        <w:rPr>
          <w:noProof/>
          <w:lang w:eastAsia="tr-TR"/>
        </w:rPr>
        <w:pict>
          <v:rect id="_x0000_s1046" style="position:absolute;margin-left:31.75pt;margin-top:3.35pt;width:58.2pt;height:53.4pt;z-index:251646464">
            <v:textbox style="mso-next-textbox:#_x0000_s1046">
              <w:txbxContent>
                <w:p w:rsidR="00404421" w:rsidRDefault="00404421">
                  <w:r>
                    <w:t>56     6</w:t>
                  </w:r>
                </w:p>
                <w:p w:rsidR="00404421" w:rsidRDefault="00404421"/>
              </w:txbxContent>
            </v:textbox>
          </v:rect>
        </w:pict>
      </w:r>
      <w:r>
        <w:t>A)                                                 B)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  <w:r>
        <w:rPr>
          <w:noProof/>
          <w:lang w:eastAsia="tr-TR"/>
        </w:rPr>
        <w:pict>
          <v:shape id="_x0000_s1047" type="#_x0000_t32" style="position:absolute;margin-left:92.95pt;margin-top:25.35pt;width:4.8pt;height:0;z-index:251660800" o:connectortype="straight"/>
        </w:pict>
      </w:r>
      <w:r>
        <w:rPr>
          <w:noProof/>
          <w:lang w:eastAsia="tr-TR"/>
        </w:rPr>
        <w:pict>
          <v:shape id="_x0000_s1048" type="#_x0000_t32" style="position:absolute;margin-left:92.95pt;margin-top:30.75pt;width:19.2pt;height:0;z-index:251659776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12.15pt;margin-top:19.35pt;width:13.8pt;height:.6pt;z-index:251658752" o:connectortype="straight"/>
        </w:pict>
      </w:r>
      <w:r>
        <w:rPr>
          <w:noProof/>
          <w:lang w:eastAsia="tr-TR"/>
        </w:rPr>
        <w:pict>
          <v:shape id="_x0000_s1050" type="#_x0000_t32" style="position:absolute;margin-left:112.15pt;margin-top:6.15pt;width:0;height:24.6pt;z-index:251657728" o:connectortype="straight"/>
        </w:pict>
      </w:r>
      <w:r>
        <w:t xml:space="preserve">                          C) </w:t>
      </w: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210631">
      <w:pPr>
        <w:pStyle w:val="NoSpacing"/>
      </w:pPr>
      <w:r>
        <w:t xml:space="preserve">10.)  Bir kümesteki hayvanların 2    ‘sı tavuk, geriye </w:t>
      </w:r>
    </w:p>
    <w:p w:rsidR="00404421" w:rsidRDefault="00404421" w:rsidP="00210631">
      <w:pPr>
        <w:pStyle w:val="NoSpacing"/>
      </w:pPr>
      <w:r>
        <w:rPr>
          <w:noProof/>
          <w:lang w:eastAsia="tr-TR"/>
        </w:rPr>
        <w:pict>
          <v:shape id="_x0000_s1051" type="#_x0000_t32" style="position:absolute;margin-left:134.65pt;margin-top:.2pt;width:17.4pt;height:.05pt;z-index:251661824" o:connectortype="straight"/>
        </w:pict>
      </w:r>
      <w:r>
        <w:t xml:space="preserve">                                                        6</w:t>
      </w:r>
    </w:p>
    <w:p w:rsidR="00404421" w:rsidRPr="00210631" w:rsidRDefault="00404421" w:rsidP="00210631">
      <w:pPr>
        <w:pStyle w:val="NoSpacing"/>
        <w:rPr>
          <w:b/>
        </w:rPr>
      </w:pPr>
      <w:r>
        <w:t>kalanlar horozdur.</w:t>
      </w:r>
      <w:r w:rsidRPr="00210631">
        <w:rPr>
          <w:b/>
        </w:rPr>
        <w:t>Kümeste 60 tane hayvan olduğuna göre horozların sayısı kaçtır?</w:t>
      </w:r>
    </w:p>
    <w:p w:rsidR="00404421" w:rsidRDefault="00404421" w:rsidP="00210631">
      <w:pPr>
        <w:pStyle w:val="NoSpacing"/>
      </w:pPr>
    </w:p>
    <w:p w:rsidR="00404421" w:rsidRDefault="00404421" w:rsidP="00083949">
      <w:pPr>
        <w:pStyle w:val="NoSpacing"/>
      </w:pPr>
    </w:p>
    <w:p w:rsidR="00404421" w:rsidRDefault="00404421" w:rsidP="00210631">
      <w:pPr>
        <w:pStyle w:val="NoSpacing"/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52" type="#_x0000_t71" style="position:absolute;margin-left:164.05pt;margin-top:8.7pt;width:50.4pt;height:55.2pt;z-index:251664896">
            <v:textbox>
              <w:txbxContent>
                <w:p w:rsidR="00404421" w:rsidRDefault="00404421">
                  <w:r>
                    <w:t xml:space="preserve"> 40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71" style="position:absolute;margin-left:96.85pt;margin-top:5.1pt;width:50.4pt;height:55.2pt;z-index:251663872">
            <v:textbox>
              <w:txbxContent>
                <w:p w:rsidR="00404421" w:rsidRDefault="00404421">
                  <w:r>
                    <w:t xml:space="preserve"> 30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71" style="position:absolute;margin-left:21.85pt;margin-top:8.7pt;width:50.4pt;height:55.2pt;z-index:251662848">
            <v:textbox>
              <w:txbxContent>
                <w:p w:rsidR="00404421" w:rsidRDefault="00404421">
                  <w:r>
                    <w:t xml:space="preserve"> 20</w:t>
                  </w:r>
                </w:p>
              </w:txbxContent>
            </v:textbox>
          </v:shape>
        </w:pict>
      </w:r>
      <w:r>
        <w:t xml:space="preserve">A)                               B)                         C) 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rPr>
          <w:noProof/>
          <w:lang w:eastAsia="tr-TR"/>
        </w:rPr>
        <w:pict>
          <v:shape id="_x0000_s1055" type="#_x0000_t32" style="position:absolute;margin-left:147.25pt;margin-top:18.15pt;width:31.2pt;height:55.8pt;flip:y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30.85pt;margin-top:73.95pt;width:116.4pt;height:0;flip:x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57" type="#_x0000_t111" style="position:absolute;margin-left:30.85pt;margin-top:11.55pt;width:138pt;height:48pt;z-index:251665920"/>
        </w:pict>
      </w:r>
      <w:r>
        <w:t xml:space="preserve">11. 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  <w:rPr>
          <w:b/>
        </w:rPr>
      </w:pPr>
      <w:r>
        <w:t>Yukarıdaki düzlemsel bölgenin kenarları kullanılarak bir açı çizilmiştir.</w:t>
      </w:r>
      <w:r w:rsidRPr="00134E93">
        <w:rPr>
          <w:b/>
        </w:rPr>
        <w:t>Bu açının türü için ne söylenebilir?</w:t>
      </w:r>
    </w:p>
    <w:p w:rsidR="00404421" w:rsidRDefault="00404421" w:rsidP="00210631">
      <w:pPr>
        <w:pStyle w:val="NoSpacing"/>
      </w:pPr>
      <w:r>
        <w:t>A)</w:t>
      </w:r>
      <w:r>
        <w:rPr>
          <w:b/>
        </w:rPr>
        <w:t xml:space="preserve"> </w:t>
      </w:r>
      <w:r>
        <w:t>Dik açıdır.</w:t>
      </w:r>
    </w:p>
    <w:p w:rsidR="00404421" w:rsidRDefault="00404421" w:rsidP="00210631">
      <w:pPr>
        <w:pStyle w:val="NoSpacing"/>
      </w:pPr>
      <w:r>
        <w:t>B) Dar açıdır.</w:t>
      </w:r>
    </w:p>
    <w:p w:rsidR="00404421" w:rsidRDefault="00404421" w:rsidP="00210631">
      <w:pPr>
        <w:pStyle w:val="NoSpacing"/>
      </w:pPr>
      <w:r>
        <w:t>C) Geniş açıdır.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t xml:space="preserve">12. </w:t>
      </w:r>
    </w:p>
    <w:p w:rsidR="00404421" w:rsidRDefault="00404421" w:rsidP="00210631">
      <w:pPr>
        <w:pStyle w:val="NoSpacing"/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58" type="#_x0000_t109" style="position:absolute;margin-left:90.25pt;margin-top:2.35pt;width:52.2pt;height:48pt;z-index:251668992"/>
        </w:pict>
      </w:r>
      <w:r>
        <w:rPr>
          <w:noProof/>
          <w:lang w:eastAsia="tr-TR"/>
        </w:rPr>
        <w:pict>
          <v:shape id="_x0000_s1059" type="#_x0000_t109" style="position:absolute;margin-left:20.05pt;margin-top:2.35pt;width:52.2pt;height:48pt;z-index:251670016"/>
        </w:pict>
      </w:r>
      <w:r>
        <w:rPr>
          <w:noProof/>
          <w:lang w:eastAsia="tr-TR"/>
        </w:rPr>
        <w:pict>
          <v:shape id="_x0000_s1060" type="#_x0000_t109" style="position:absolute;margin-left:156.85pt;margin-top:2.35pt;width:88.8pt;height:48pt;z-index:251671040"/>
        </w:pic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rPr>
          <w:noProof/>
          <w:lang w:eastAsia="tr-TR"/>
        </w:rPr>
        <w:pict>
          <v:shape id="_x0000_s1061" type="#_x0000_t109" style="position:absolute;margin-left:173.05pt;margin-top:9.85pt;width:88.8pt;height:48pt;z-index:251672064"/>
        </w:pict>
      </w:r>
      <w:r>
        <w:rPr>
          <w:noProof/>
          <w:lang w:eastAsia="tr-TR"/>
        </w:rPr>
        <w:pict>
          <v:shape id="_x0000_s1062" type="#_x0000_t109" style="position:absolute;margin-left:80.05pt;margin-top:9.85pt;width:88.8pt;height:48pt;z-index:251673088"/>
        </w:pict>
      </w:r>
      <w:r>
        <w:rPr>
          <w:noProof/>
          <w:lang w:eastAsia="tr-TR"/>
        </w:rPr>
        <w:pict>
          <v:shape id="_x0000_s1063" type="#_x0000_t109" style="position:absolute;margin-left:-12.95pt;margin-top:9.85pt;width:88.8pt;height:48pt;z-index:251674112"/>
        </w:pic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</w:p>
    <w:p w:rsidR="00404421" w:rsidRPr="00A1589B" w:rsidRDefault="00404421" w:rsidP="00210631">
      <w:pPr>
        <w:pStyle w:val="NoSpacing"/>
        <w:rPr>
          <w:b/>
        </w:rPr>
      </w:pPr>
      <w:r>
        <w:t xml:space="preserve">Yukarıdaki düzlemsel şekiller bir geometrik cismin açınımından elde edilmiştir. </w:t>
      </w:r>
      <w:r w:rsidRPr="00A1589B">
        <w:rPr>
          <w:b/>
        </w:rPr>
        <w:t>Bu geometrik cisim aşağıdakilerden hangisidir?</w:t>
      </w:r>
    </w:p>
    <w:p w:rsidR="00404421" w:rsidRDefault="00404421" w:rsidP="00210631">
      <w:pPr>
        <w:pStyle w:val="NoSpacing"/>
      </w:pPr>
      <w:r>
        <w:t>A) Küp</w:t>
      </w:r>
    </w:p>
    <w:p w:rsidR="00404421" w:rsidRDefault="00404421" w:rsidP="00210631">
      <w:pPr>
        <w:pStyle w:val="NoSpacing"/>
      </w:pPr>
      <w:r>
        <w:t>B) Dikdörtgenler prizması</w:t>
      </w:r>
    </w:p>
    <w:p w:rsidR="00404421" w:rsidRDefault="00404421" w:rsidP="00210631">
      <w:pPr>
        <w:pStyle w:val="NoSpacing"/>
      </w:pPr>
      <w:r>
        <w:t>C) Kare prizma</w:t>
      </w:r>
    </w:p>
    <w:p w:rsidR="00404421" w:rsidRDefault="00404421" w:rsidP="00210631">
      <w:pPr>
        <w:pStyle w:val="NoSpacing"/>
      </w:pPr>
    </w:p>
    <w:p w:rsidR="00404421" w:rsidRPr="00A1589B" w:rsidRDefault="00404421" w:rsidP="00210631">
      <w:pPr>
        <w:pStyle w:val="NoSpacing"/>
        <w:rPr>
          <w:b/>
        </w:rPr>
      </w:pPr>
      <w:r>
        <w:t xml:space="preserve">13.)                      </w:t>
      </w:r>
      <w:r w:rsidRPr="00A1589B">
        <w:rPr>
          <w:b/>
        </w:rPr>
        <w:t>17*20*24*29*35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t>Yukarıda verilen örüntü ile aynı kurala sahip örüntü, hangisidir?</w:t>
      </w:r>
    </w:p>
    <w:p w:rsidR="00404421" w:rsidRDefault="00404421" w:rsidP="00210631">
      <w:pPr>
        <w:pStyle w:val="NoSpacing"/>
      </w:pPr>
      <w:r>
        <w:t>A) 8,11,15,20,26</w:t>
      </w:r>
    </w:p>
    <w:p w:rsidR="00404421" w:rsidRDefault="00404421" w:rsidP="00210631">
      <w:pPr>
        <w:pStyle w:val="NoSpacing"/>
      </w:pPr>
      <w:r>
        <w:t>B) 3,6,9,12,15</w:t>
      </w:r>
    </w:p>
    <w:p w:rsidR="00404421" w:rsidRDefault="00404421" w:rsidP="00210631">
      <w:pPr>
        <w:pStyle w:val="NoSpacing"/>
      </w:pPr>
      <w:r>
        <w:t>C) 4,7,10,13,16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t xml:space="preserve">14.Kare şeklindeki bir bahçenin bir kenarı 8 m ‘dir. Bu bahçenin çevresi </w:t>
      </w:r>
      <w:r w:rsidRPr="00A1589B">
        <w:rPr>
          <w:b/>
        </w:rPr>
        <w:t>kaç metredir?</w:t>
      </w:r>
    </w:p>
    <w:p w:rsidR="00404421" w:rsidRDefault="00404421" w:rsidP="00210631">
      <w:pPr>
        <w:pStyle w:val="NoSpacing"/>
      </w:pPr>
      <w:r>
        <w:t>A) 16             B) 24                C)24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t xml:space="preserve">15. Sabah 08:30 ‘da işe başlayan Ahmet Bey, 8 saat çalışıyor. </w:t>
      </w:r>
      <w:r w:rsidRPr="00A1589B">
        <w:rPr>
          <w:b/>
        </w:rPr>
        <w:t>İş çıkışında saat kaçı gösterir?</w:t>
      </w:r>
    </w:p>
    <w:p w:rsidR="00404421" w:rsidRDefault="00404421" w:rsidP="00210631">
      <w:pPr>
        <w:pStyle w:val="NoSpacing"/>
      </w:pPr>
      <w:r>
        <w:t>A) 15:30            B) 16:00            C) 16:30</w:t>
      </w:r>
    </w:p>
    <w:p w:rsidR="00404421" w:rsidRDefault="00404421" w:rsidP="00210631">
      <w:pPr>
        <w:pStyle w:val="NoSpacing"/>
      </w:pPr>
    </w:p>
    <w:p w:rsidR="00404421" w:rsidRPr="000B1325" w:rsidRDefault="00404421" w:rsidP="00210631">
      <w:pPr>
        <w:pStyle w:val="NoSpacing"/>
        <w:rPr>
          <w:b/>
        </w:rPr>
      </w:pPr>
      <w:r w:rsidRPr="000B1325">
        <w:rPr>
          <w:b/>
        </w:rPr>
        <w:t xml:space="preserve">             HAYAT BİLGİSİ </w:t>
      </w:r>
    </w:p>
    <w:p w:rsidR="00404421" w:rsidRPr="000B1325" w:rsidRDefault="00404421" w:rsidP="00210631">
      <w:pPr>
        <w:pStyle w:val="NoSpacing"/>
        <w:rPr>
          <w:b/>
        </w:rPr>
      </w:pPr>
      <w:r>
        <w:t xml:space="preserve">1. Aşağıdakilerden hangisi annemizin kardeşi </w:t>
      </w:r>
      <w:r w:rsidRPr="000B1325">
        <w:rPr>
          <w:b/>
        </w:rPr>
        <w:t>değildir?</w:t>
      </w:r>
    </w:p>
    <w:p w:rsidR="00404421" w:rsidRDefault="00404421" w:rsidP="00210631">
      <w:pPr>
        <w:pStyle w:val="NoSpacing"/>
      </w:pPr>
      <w:r>
        <w:t>A) Hala            B) Teyze               C) Dayı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t xml:space="preserve">2. Deprem sırasında aşağıdakilerden hangisini </w:t>
      </w:r>
      <w:r w:rsidRPr="000B1325">
        <w:rPr>
          <w:b/>
        </w:rPr>
        <w:t>yapmamalıyız?</w:t>
      </w:r>
    </w:p>
    <w:p w:rsidR="00404421" w:rsidRDefault="00404421" w:rsidP="00210631">
      <w:pPr>
        <w:pStyle w:val="NoSpacing"/>
      </w:pPr>
      <w:r>
        <w:t>A) Merdivenlerden kaçmaya çalışmalıyız.</w:t>
      </w:r>
    </w:p>
    <w:p w:rsidR="00404421" w:rsidRDefault="00404421" w:rsidP="00210631">
      <w:pPr>
        <w:pStyle w:val="NoSpacing"/>
      </w:pPr>
      <w:r>
        <w:t>B) Çök-kapan-tutun pozisyonu almalıyız.</w:t>
      </w:r>
    </w:p>
    <w:p w:rsidR="00404421" w:rsidRDefault="00404421" w:rsidP="00210631">
      <w:pPr>
        <w:pStyle w:val="NoSpacing"/>
      </w:pPr>
      <w:r>
        <w:t>C) Pencerelerden uzak durmalıyız.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t>3) I. Cumhuriyetin ilanı</w:t>
      </w:r>
    </w:p>
    <w:p w:rsidR="00404421" w:rsidRDefault="00404421" w:rsidP="00210631">
      <w:pPr>
        <w:pStyle w:val="NoSpacing"/>
      </w:pPr>
      <w:r>
        <w:t xml:space="preserve">    II. Atatürk’ün Samsun’a çıkışı</w:t>
      </w:r>
    </w:p>
    <w:p w:rsidR="00404421" w:rsidRDefault="00404421" w:rsidP="00210631">
      <w:pPr>
        <w:pStyle w:val="NoSpacing"/>
      </w:pPr>
      <w:r>
        <w:t xml:space="preserve">    III. Meclisin açılması</w:t>
      </w:r>
    </w:p>
    <w:p w:rsidR="00404421" w:rsidRDefault="00404421" w:rsidP="00210631">
      <w:pPr>
        <w:pStyle w:val="NoSpacing"/>
      </w:pPr>
    </w:p>
    <w:p w:rsidR="00404421" w:rsidRPr="000B1325" w:rsidRDefault="00404421" w:rsidP="00210631">
      <w:pPr>
        <w:pStyle w:val="NoSpacing"/>
        <w:rPr>
          <w:b/>
        </w:rPr>
      </w:pPr>
      <w:r w:rsidRPr="000B1325">
        <w:rPr>
          <w:b/>
        </w:rPr>
        <w:t>Yukarıdaki olayların oluş sırası, aşağıdaki seçeneklerden hangisinde doğru olarak verilmiştir?</w:t>
      </w:r>
    </w:p>
    <w:p w:rsidR="00404421" w:rsidRDefault="00404421" w:rsidP="00210631">
      <w:pPr>
        <w:pStyle w:val="NoSpacing"/>
      </w:pPr>
      <w:r>
        <w:t>A) I-III-II          B) II-III-I               C) III-II-I</w:t>
      </w:r>
    </w:p>
    <w:p w:rsidR="00404421" w:rsidRDefault="00404421" w:rsidP="00210631">
      <w:pPr>
        <w:pStyle w:val="NoSpacing"/>
      </w:pPr>
    </w:p>
    <w:p w:rsidR="00404421" w:rsidRDefault="00404421" w:rsidP="00210631">
      <w:pPr>
        <w:pStyle w:val="NoSpacing"/>
      </w:pPr>
      <w:r>
        <w:t xml:space="preserve">4.                            </w:t>
      </w:r>
    </w:p>
    <w:p w:rsidR="00404421" w:rsidRDefault="00404421" w:rsidP="00134E93">
      <w:pPr>
        <w:pStyle w:val="NoSpacing"/>
        <w:ind w:left="720"/>
      </w:pPr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64" type="#_x0000_t130" style="position:absolute;left:0;text-align:left;margin-left:150.65pt;margin-top:-.05pt;width:49.2pt;height:26.4pt;z-index:251677184">
            <v:textbox style="mso-next-textbox:#_x0000_s1064">
              <w:txbxContent>
                <w:p w:rsidR="00404421" w:rsidRDefault="00404421" w:rsidP="00E90D1F">
                  <w:r>
                    <w:t>112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30" style="position:absolute;left:0;text-align:left;margin-left:87.55pt;margin-top:-.05pt;width:49.2pt;height:26.4pt;z-index:251676160">
            <v:textbox style="mso-next-textbox:#_x0000_s1065">
              <w:txbxContent>
                <w:p w:rsidR="00404421" w:rsidRDefault="00404421" w:rsidP="00E90D1F">
                  <w:r>
                    <w:t>110</w:t>
                  </w:r>
                </w:p>
                <w:p w:rsidR="00404421" w:rsidRDefault="00404421" w:rsidP="00E90D1F"/>
                <w:p w:rsidR="00404421" w:rsidRDefault="00404421" w:rsidP="00E90D1F"/>
                <w:p w:rsidR="00404421" w:rsidRDefault="00404421" w:rsidP="00E90D1F"/>
                <w:p w:rsidR="00404421" w:rsidRDefault="00404421" w:rsidP="00E90D1F"/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30" style="position:absolute;left:0;text-align:left;margin-left:26.35pt;margin-top:-.05pt;width:49.2pt;height:26.4pt;z-index:251675136">
            <v:textbox style="mso-next-textbox:#_x0000_s1066">
              <w:txbxContent>
                <w:p w:rsidR="00404421" w:rsidRDefault="00404421">
                  <w:r>
                    <w:t>110</w:t>
                  </w:r>
                </w:p>
              </w:txbxContent>
            </v:textbox>
          </v:shape>
        </w:pict>
      </w:r>
    </w:p>
    <w:p w:rsidR="00404421" w:rsidRDefault="00404421" w:rsidP="00E90D1F">
      <w:pPr>
        <w:pStyle w:val="NoSpacing"/>
      </w:pPr>
      <w:r>
        <w:t xml:space="preserve"> </w:t>
      </w:r>
    </w:p>
    <w:p w:rsidR="00404421" w:rsidRDefault="00404421" w:rsidP="00E90D1F">
      <w:pPr>
        <w:pStyle w:val="NoSpacing"/>
      </w:pPr>
    </w:p>
    <w:p w:rsidR="00404421" w:rsidRPr="00193A8E" w:rsidRDefault="00404421" w:rsidP="00134E93">
      <w:pPr>
        <w:pStyle w:val="NoSpacing"/>
        <w:ind w:left="720"/>
        <w:rPr>
          <w:b/>
        </w:rPr>
      </w:pPr>
      <w:r w:rsidRPr="00193A8E">
        <w:rPr>
          <w:b/>
        </w:rPr>
        <w:t xml:space="preserve">Elif, uyandığında acılar içinde kıvranıyordu.Bu durumu gören annesi, bu acil durum için yukarıdaki telefonlardan hangisini arayarak yardım istemelidir?  </w:t>
      </w:r>
    </w:p>
    <w:p w:rsidR="00404421" w:rsidRDefault="00404421" w:rsidP="00E90D1F">
      <w:pPr>
        <w:pStyle w:val="NoSpacing"/>
      </w:pPr>
      <w:r>
        <w:t xml:space="preserve">         A) 110                   B) 155                   C) 112</w:t>
      </w:r>
    </w:p>
    <w:p w:rsidR="00404421" w:rsidRDefault="00404421" w:rsidP="00E90D1F">
      <w:pPr>
        <w:pStyle w:val="NoSpacing"/>
      </w:pPr>
    </w:p>
    <w:p w:rsidR="00404421" w:rsidRDefault="00404421" w:rsidP="00E90D1F">
      <w:pPr>
        <w:pStyle w:val="NoSpacing"/>
      </w:pPr>
      <w:r>
        <w:t xml:space="preserve">5. Karşıdan karşıya geçmek isteyen bir yaya; kavşakta bulunan trafik polisi, trafik ışıkları ve trafik levhasından hangisini </w:t>
      </w:r>
      <w:r w:rsidRPr="00193A8E">
        <w:rPr>
          <w:b/>
        </w:rPr>
        <w:t>dikkate almalıdır?</w:t>
      </w:r>
    </w:p>
    <w:p w:rsidR="00404421" w:rsidRDefault="00404421" w:rsidP="00E90D1F">
      <w:pPr>
        <w:pStyle w:val="NoSpacing"/>
      </w:pPr>
      <w:r>
        <w:t>A) Trafik polisini</w:t>
      </w:r>
    </w:p>
    <w:p w:rsidR="00404421" w:rsidRDefault="00404421" w:rsidP="00E90D1F">
      <w:pPr>
        <w:pStyle w:val="NoSpacing"/>
      </w:pPr>
      <w:r>
        <w:t>B) Trafik ışıklarını</w:t>
      </w:r>
    </w:p>
    <w:p w:rsidR="00404421" w:rsidRDefault="00404421" w:rsidP="00E90D1F">
      <w:pPr>
        <w:pStyle w:val="NoSpacing"/>
      </w:pPr>
      <w:r>
        <w:t>C) Trafik levhasını</w:t>
      </w:r>
    </w:p>
    <w:p w:rsidR="00404421" w:rsidRDefault="00404421" w:rsidP="00E90D1F">
      <w:pPr>
        <w:pStyle w:val="NoSpacing"/>
      </w:pPr>
    </w:p>
    <w:p w:rsidR="00404421" w:rsidRDefault="00404421" w:rsidP="00E90D1F">
      <w:pPr>
        <w:pStyle w:val="NoSpacing"/>
      </w:pPr>
      <w:r>
        <w:t xml:space="preserve">6. Aşağıdakilerden hangisini yön bulmada </w:t>
      </w:r>
      <w:r w:rsidRPr="00193A8E">
        <w:rPr>
          <w:b/>
        </w:rPr>
        <w:t>kullanmayız?</w:t>
      </w:r>
    </w:p>
    <w:p w:rsidR="00404421" w:rsidRDefault="00404421" w:rsidP="00E90D1F">
      <w:pPr>
        <w:pStyle w:val="NoSpacing"/>
      </w:pPr>
      <w:r>
        <w:t>A) Bulutlar           B) Pusula             C) Kutup Yıldızı</w:t>
      </w:r>
    </w:p>
    <w:p w:rsidR="00404421" w:rsidRDefault="00404421" w:rsidP="00E90D1F">
      <w:pPr>
        <w:pStyle w:val="NoSpacing"/>
      </w:pPr>
    </w:p>
    <w:p w:rsidR="00404421" w:rsidRDefault="00404421" w:rsidP="00E90D1F">
      <w:pPr>
        <w:pStyle w:val="NoSpacing"/>
      </w:pPr>
    </w:p>
    <w:p w:rsidR="00404421" w:rsidRDefault="00404421" w:rsidP="00E90D1F">
      <w:pPr>
        <w:pStyle w:val="NoSpacing"/>
      </w:pPr>
      <w:r>
        <w:t xml:space="preserve">7. Yandaki şekilde yönlerimiz                             K     </w:t>
      </w:r>
    </w:p>
    <w:p w:rsidR="00404421" w:rsidRDefault="00404421" w:rsidP="00E90D1F">
      <w:pPr>
        <w:pStyle w:val="NoSpacing"/>
      </w:pPr>
      <w:r>
        <w:rPr>
          <w:noProof/>
          <w:lang w:eastAsia="tr-TR"/>
        </w:rPr>
        <w:pict>
          <v:shape id="_x0000_s1067" type="#_x0000_t32" style="position:absolute;margin-left:203.95pt;margin-top:2.65pt;width:.6pt;height:41.4pt;z-index:251678208" o:connectortype="straight">
            <v:stroke startarrow="block" endarrow="block"/>
          </v:shape>
        </w:pict>
      </w:r>
      <w:r>
        <w:t xml:space="preserve">Gösterilmiştir. 1 numara ile </w:t>
      </w:r>
    </w:p>
    <w:p w:rsidR="00404421" w:rsidRDefault="00404421" w:rsidP="00E90D1F">
      <w:pPr>
        <w:pStyle w:val="NoSpacing"/>
      </w:pPr>
      <w:r>
        <w:rPr>
          <w:noProof/>
          <w:lang w:eastAsia="tr-TR"/>
        </w:rPr>
        <w:pict>
          <v:shape id="_x0000_s1068" type="#_x0000_t32" style="position:absolute;margin-left:179.35pt;margin-top:8.75pt;width:49.8pt;height:0;z-index:251679232" o:connectortype="straight">
            <v:stroke startarrow="block" endarrow="block"/>
          </v:shape>
        </w:pict>
      </w:r>
      <w:r>
        <w:t>gösterilen yönümüz                                  1</w:t>
      </w:r>
    </w:p>
    <w:p w:rsidR="00404421" w:rsidRDefault="00404421" w:rsidP="00E90D1F">
      <w:pPr>
        <w:pStyle w:val="NoSpacing"/>
      </w:pPr>
      <w:r>
        <w:t xml:space="preserve">aşağıdakilerden </w:t>
      </w:r>
      <w:r w:rsidRPr="00193A8E">
        <w:rPr>
          <w:b/>
        </w:rPr>
        <w:t>hangisidir?</w:t>
      </w:r>
      <w:r>
        <w:t xml:space="preserve">    </w:t>
      </w:r>
    </w:p>
    <w:p w:rsidR="00404421" w:rsidRDefault="00404421" w:rsidP="00E90D1F">
      <w:pPr>
        <w:pStyle w:val="NoSpacing"/>
      </w:pPr>
      <w:r>
        <w:t>A) Doğu</w:t>
      </w:r>
    </w:p>
    <w:p w:rsidR="00404421" w:rsidRDefault="00404421" w:rsidP="00E90D1F">
      <w:pPr>
        <w:pStyle w:val="NoSpacing"/>
      </w:pPr>
      <w:r>
        <w:t xml:space="preserve">B) Batı </w:t>
      </w:r>
    </w:p>
    <w:p w:rsidR="00404421" w:rsidRDefault="00404421" w:rsidP="00E90D1F">
      <w:pPr>
        <w:pStyle w:val="NoSpacing"/>
      </w:pPr>
      <w:r>
        <w:t>C) Kuzey</w:t>
      </w:r>
    </w:p>
    <w:p w:rsidR="00404421" w:rsidRDefault="00404421" w:rsidP="00E90D1F">
      <w:pPr>
        <w:pStyle w:val="NoSpacing"/>
      </w:pPr>
    </w:p>
    <w:p w:rsidR="00404421" w:rsidRDefault="00404421" w:rsidP="00E90D1F">
      <w:pPr>
        <w:pStyle w:val="NoSpacing"/>
      </w:pPr>
      <w:r>
        <w:t>8. Demokratik yaşayışın ilk alışkanlıkları ailede kazanılır.</w:t>
      </w:r>
    </w:p>
    <w:p w:rsidR="00404421" w:rsidRPr="00193A8E" w:rsidRDefault="00404421" w:rsidP="00E90D1F">
      <w:pPr>
        <w:pStyle w:val="NoSpacing"/>
        <w:rPr>
          <w:b/>
        </w:rPr>
      </w:pPr>
      <w:r w:rsidRPr="00193A8E">
        <w:rPr>
          <w:b/>
        </w:rPr>
        <w:t>Aşağıdakilerden hangisi demokratik bir ailenin özelliğidir?</w:t>
      </w:r>
    </w:p>
    <w:p w:rsidR="00404421" w:rsidRDefault="00404421" w:rsidP="00EF6F05">
      <w:pPr>
        <w:pStyle w:val="NoSpacing"/>
      </w:pPr>
      <w:r>
        <w:t>A) Ailede kararları baba verir.</w:t>
      </w:r>
    </w:p>
    <w:p w:rsidR="00404421" w:rsidRDefault="00404421" w:rsidP="00EF6F05">
      <w:pPr>
        <w:pStyle w:val="NoSpacing"/>
      </w:pPr>
      <w:r>
        <w:t>B) Kararlar alınırken aile bireylerinin görüşleri alınır.</w:t>
      </w:r>
    </w:p>
    <w:p w:rsidR="00404421" w:rsidRDefault="00404421" w:rsidP="00EF6F05">
      <w:pPr>
        <w:pStyle w:val="NoSpacing"/>
      </w:pPr>
      <w:r>
        <w:t>C) Aile bireyleri arasında iş bölümü yoktur.</w:t>
      </w:r>
    </w:p>
    <w:p w:rsidR="00404421" w:rsidRDefault="00404421" w:rsidP="00EF6F05">
      <w:pPr>
        <w:pStyle w:val="NoSpacing"/>
      </w:pPr>
    </w:p>
    <w:p w:rsidR="00404421" w:rsidRDefault="00404421" w:rsidP="00EF6F05">
      <w:pPr>
        <w:pStyle w:val="NoSpacing"/>
      </w:pPr>
      <w:r>
        <w:t xml:space="preserve">9.Aşağıdakilerden hangisi milli bayramları, dini bayramlardan </w:t>
      </w:r>
      <w:r w:rsidRPr="00193A8E">
        <w:rPr>
          <w:b/>
        </w:rPr>
        <w:t>ayıran en önemli özelliktir?</w:t>
      </w:r>
    </w:p>
    <w:p w:rsidR="00404421" w:rsidRDefault="00404421" w:rsidP="00EF6F05">
      <w:pPr>
        <w:pStyle w:val="NoSpacing"/>
      </w:pPr>
      <w:r>
        <w:t>A) Bayram öncesi çeşitli hazırlıklar yapılır.</w:t>
      </w:r>
    </w:p>
    <w:p w:rsidR="00404421" w:rsidRDefault="00404421" w:rsidP="00EF6F05">
      <w:pPr>
        <w:pStyle w:val="NoSpacing"/>
      </w:pPr>
      <w:r>
        <w:t>B) Milli bayramlarda tören yapılı.</w:t>
      </w:r>
    </w:p>
    <w:p w:rsidR="00404421" w:rsidRDefault="00404421" w:rsidP="00EF6F05">
      <w:pPr>
        <w:pStyle w:val="NoSpacing"/>
      </w:pPr>
      <w:r>
        <w:t>C) Herkes çok heyecanlı ve sevinçlidir.</w:t>
      </w:r>
    </w:p>
    <w:p w:rsidR="00404421" w:rsidRDefault="00404421" w:rsidP="00EF6F05">
      <w:pPr>
        <w:pStyle w:val="NoSpacing"/>
      </w:pPr>
    </w:p>
    <w:p w:rsidR="00404421" w:rsidRDefault="00404421" w:rsidP="00EF6F05">
      <w:pPr>
        <w:pStyle w:val="NoSpacing"/>
      </w:pPr>
    </w:p>
    <w:p w:rsidR="00404421" w:rsidRPr="000B1325" w:rsidRDefault="00404421" w:rsidP="00EF6F05">
      <w:pPr>
        <w:pStyle w:val="NoSpacing"/>
        <w:rPr>
          <w:b/>
        </w:rPr>
      </w:pPr>
      <w:r>
        <w:t xml:space="preserve">10. Çığ, toprak kayması ve erozyon gibi doğal afetler, aşağıdaki ortamlardan hangisinde </w:t>
      </w:r>
      <w:r w:rsidRPr="000B1325">
        <w:rPr>
          <w:b/>
        </w:rPr>
        <w:t>görülür?</w:t>
      </w:r>
    </w:p>
    <w:p w:rsidR="00404421" w:rsidRDefault="00404421" w:rsidP="00EF6F05">
      <w:pPr>
        <w:pStyle w:val="NoSpacing"/>
      </w:pPr>
      <w:r>
        <w:t>A) Gür ormanların olduğu geniş arazilerde</w:t>
      </w:r>
    </w:p>
    <w:p w:rsidR="00404421" w:rsidRDefault="00404421" w:rsidP="00EF6F05">
      <w:pPr>
        <w:pStyle w:val="NoSpacing"/>
      </w:pPr>
      <w:r>
        <w:t xml:space="preserve">B) Bitki örtüsünün zarar gördüğü eğimli arazilerde </w:t>
      </w:r>
    </w:p>
    <w:p w:rsidR="00404421" w:rsidRDefault="00404421" w:rsidP="00EF6F05">
      <w:pPr>
        <w:pStyle w:val="NoSpacing"/>
      </w:pPr>
      <w:r>
        <w:t>C) Ağaçlandırma yapılan düz arazilerde</w:t>
      </w:r>
    </w:p>
    <w:p w:rsidR="00404421" w:rsidRDefault="00404421" w:rsidP="00EF6F05">
      <w:pPr>
        <w:pStyle w:val="NoSpacing"/>
      </w:pPr>
    </w:p>
    <w:p w:rsidR="00404421" w:rsidRDefault="00404421" w:rsidP="00EF6F05">
      <w:pPr>
        <w:pStyle w:val="NoSpacing"/>
      </w:pPr>
      <w:r>
        <w:t xml:space="preserve">11. </w:t>
      </w:r>
      <w:r w:rsidRPr="000B1325">
        <w:rPr>
          <w:b/>
        </w:rPr>
        <w:t>Biri size, sizi arabamla evinize bırakabilirim, derse nasıl davranmamız doğru olur?</w:t>
      </w:r>
    </w:p>
    <w:p w:rsidR="00404421" w:rsidRDefault="00404421" w:rsidP="00EF6F05">
      <w:pPr>
        <w:pStyle w:val="NoSpacing"/>
      </w:pPr>
      <w:r>
        <w:t>A) Teşekkür ederek arabasına binmek</w:t>
      </w:r>
    </w:p>
    <w:p w:rsidR="00404421" w:rsidRDefault="00404421" w:rsidP="00EF6F05">
      <w:pPr>
        <w:pStyle w:val="NoSpacing"/>
      </w:pPr>
      <w:r>
        <w:t>B) Kötü sözler söyleyerek, oradan uzaklaşmak</w:t>
      </w:r>
    </w:p>
    <w:p w:rsidR="00404421" w:rsidRDefault="00404421" w:rsidP="00EF6F05">
      <w:pPr>
        <w:pStyle w:val="NoSpacing"/>
      </w:pPr>
      <w:r>
        <w:t>C) Uygun bir dille, bu teklife hayır demek</w:t>
      </w:r>
    </w:p>
    <w:p w:rsidR="00404421" w:rsidRDefault="00404421" w:rsidP="00EF6F05">
      <w:pPr>
        <w:pStyle w:val="NoSpacing"/>
      </w:pPr>
    </w:p>
    <w:p w:rsidR="00404421" w:rsidRPr="000B1325" w:rsidRDefault="00404421" w:rsidP="00EF6F05">
      <w:pPr>
        <w:pStyle w:val="NoSpacing"/>
        <w:rPr>
          <w:b/>
        </w:rPr>
      </w:pPr>
      <w:r>
        <w:t xml:space="preserve">12. Aşağıdaki yeniliklerden hangisi </w:t>
      </w:r>
      <w:r w:rsidRPr="000B1325">
        <w:rPr>
          <w:b/>
        </w:rPr>
        <w:t>eğitim-öğretimle ilgilidir?</w:t>
      </w:r>
    </w:p>
    <w:p w:rsidR="00404421" w:rsidRDefault="00404421" w:rsidP="00EF6F05">
      <w:pPr>
        <w:pStyle w:val="NoSpacing"/>
      </w:pPr>
      <w:r>
        <w:t>A) Yeni Türk alfabesinin kabul edilmesi</w:t>
      </w:r>
    </w:p>
    <w:p w:rsidR="00404421" w:rsidRDefault="00404421" w:rsidP="00EF6F05">
      <w:pPr>
        <w:pStyle w:val="NoSpacing"/>
      </w:pPr>
      <w:r>
        <w:t>B) Soyadı Kanunu’nun çıkarılması</w:t>
      </w:r>
    </w:p>
    <w:p w:rsidR="00404421" w:rsidRDefault="00404421" w:rsidP="00EF6F05">
      <w:pPr>
        <w:pStyle w:val="NoSpacing"/>
      </w:pPr>
      <w:r>
        <w:t>C) Din ve devlet işlerinin birbirinden ayrılması</w:t>
      </w:r>
    </w:p>
    <w:p w:rsidR="00404421" w:rsidRDefault="00404421" w:rsidP="00EF6F05">
      <w:pPr>
        <w:pStyle w:val="NoSpacing"/>
      </w:pPr>
    </w:p>
    <w:p w:rsidR="00404421" w:rsidRDefault="00404421" w:rsidP="00EF6F05">
      <w:pPr>
        <w:pStyle w:val="NoSpacing"/>
      </w:pPr>
      <w:r>
        <w:t xml:space="preserve">13. Okulumuza temsilci seçerken aşağıdakilerden hangisinin yapılması </w:t>
      </w:r>
      <w:r w:rsidRPr="000B1325">
        <w:rPr>
          <w:b/>
        </w:rPr>
        <w:t>doğru olur?</w:t>
      </w:r>
    </w:p>
    <w:p w:rsidR="00404421" w:rsidRDefault="00404421" w:rsidP="00EF6F05">
      <w:pPr>
        <w:pStyle w:val="NoSpacing"/>
      </w:pPr>
      <w:r>
        <w:t>A) Bu kişi öğretmenler tarafından seçilmelidir.</w:t>
      </w:r>
    </w:p>
    <w:p w:rsidR="00404421" w:rsidRDefault="00404421" w:rsidP="00EF6F05">
      <w:pPr>
        <w:pStyle w:val="NoSpacing"/>
      </w:pPr>
      <w:r>
        <w:t>B) Seçim yapılarak en çok oy alan kişi seçilmelidir.</w:t>
      </w:r>
    </w:p>
    <w:p w:rsidR="00404421" w:rsidRDefault="00404421" w:rsidP="00EF6F05">
      <w:pPr>
        <w:pStyle w:val="NoSpacing"/>
      </w:pPr>
      <w:r>
        <w:t>C) Okulun en başarılı öğrencisi seçilmelidir.</w:t>
      </w:r>
    </w:p>
    <w:p w:rsidR="00404421" w:rsidRDefault="00404421" w:rsidP="00EF6F05">
      <w:pPr>
        <w:pStyle w:val="NoSpacing"/>
      </w:pPr>
    </w:p>
    <w:p w:rsidR="00404421" w:rsidRPr="000B1325" w:rsidRDefault="00404421" w:rsidP="00EF6F05">
      <w:pPr>
        <w:pStyle w:val="NoSpacing"/>
        <w:rPr>
          <w:b/>
        </w:rPr>
      </w:pPr>
      <w:r>
        <w:t xml:space="preserve">14. Aşağıdakilerden hangisinde </w:t>
      </w:r>
      <w:r w:rsidRPr="000B1325">
        <w:rPr>
          <w:b/>
        </w:rPr>
        <w:t>fiziksel bir özellik belirtilmiştir?</w:t>
      </w:r>
    </w:p>
    <w:p w:rsidR="00404421" w:rsidRDefault="00404421" w:rsidP="00EF6F05">
      <w:pPr>
        <w:pStyle w:val="NoSpacing"/>
      </w:pPr>
      <w:r>
        <w:t>A) Sınıfımızın en uzun boylusu Hasan’dır.</w:t>
      </w:r>
    </w:p>
    <w:p w:rsidR="00404421" w:rsidRDefault="00404421" w:rsidP="00EF6F05">
      <w:pPr>
        <w:pStyle w:val="NoSpacing"/>
      </w:pPr>
      <w:r>
        <w:t>B) Nasrettin Hoca, hoşgörülü bir insandır.</w:t>
      </w:r>
    </w:p>
    <w:p w:rsidR="00404421" w:rsidRDefault="00404421" w:rsidP="00EF6F05">
      <w:pPr>
        <w:pStyle w:val="NoSpacing"/>
      </w:pPr>
      <w:r>
        <w:t>C) Ayşe, çok alıngan bir insandır.</w:t>
      </w:r>
    </w:p>
    <w:p w:rsidR="00404421" w:rsidRDefault="00404421" w:rsidP="00EF6F05">
      <w:pPr>
        <w:pStyle w:val="NoSpacing"/>
      </w:pPr>
    </w:p>
    <w:p w:rsidR="00404421" w:rsidRDefault="00404421" w:rsidP="00EF6F05">
      <w:pPr>
        <w:pStyle w:val="NoSpacing"/>
      </w:pPr>
      <w:r>
        <w:t xml:space="preserve">15. Mustafa Kemal Atatütk’ün anıt mezarını gezmek isteyen bir grup, </w:t>
      </w:r>
      <w:r w:rsidRPr="000B1325">
        <w:rPr>
          <w:b/>
        </w:rPr>
        <w:t>hangi ilimize gitmelidir?</w:t>
      </w:r>
    </w:p>
    <w:p w:rsidR="00404421" w:rsidRDefault="00404421" w:rsidP="00EF6F05">
      <w:pPr>
        <w:pStyle w:val="NoSpacing"/>
      </w:pPr>
      <w:r>
        <w:t>A) İstanbul</w:t>
      </w:r>
    </w:p>
    <w:p w:rsidR="00404421" w:rsidRDefault="00404421" w:rsidP="00EF6F05">
      <w:pPr>
        <w:pStyle w:val="NoSpacing"/>
      </w:pPr>
      <w:r>
        <w:t xml:space="preserve">B) Ankara </w:t>
      </w:r>
    </w:p>
    <w:p w:rsidR="00404421" w:rsidRDefault="00404421" w:rsidP="00EF6F05">
      <w:pPr>
        <w:pStyle w:val="NoSpacing"/>
      </w:pPr>
      <w:r>
        <w:t>C) Samsun</w:t>
      </w:r>
    </w:p>
    <w:p w:rsidR="00404421" w:rsidRDefault="00404421" w:rsidP="00EF6F05">
      <w:pPr>
        <w:pStyle w:val="NoSpacing"/>
      </w:pPr>
      <w:r>
        <w:t xml:space="preserve">                                                                                                                                    </w:t>
      </w:r>
    </w:p>
    <w:p w:rsidR="00404421" w:rsidRDefault="00404421" w:rsidP="00134E93">
      <w:pPr>
        <w:pStyle w:val="NoSpacing"/>
        <w:ind w:left="720"/>
      </w:pPr>
    </w:p>
    <w:p w:rsidR="00404421" w:rsidRDefault="00404421" w:rsidP="00933321">
      <w:pPr>
        <w:pStyle w:val="Footer"/>
        <w:jc w:val="center"/>
      </w:pPr>
      <w:r>
        <w:t>sorubak.com</w:t>
      </w:r>
    </w:p>
    <w:p w:rsidR="00404421" w:rsidRPr="00134E93" w:rsidRDefault="00404421" w:rsidP="00134E93">
      <w:pPr>
        <w:pStyle w:val="NoSpacing"/>
        <w:ind w:left="720"/>
      </w:pPr>
    </w:p>
    <w:sectPr w:rsidR="00404421" w:rsidRPr="00134E93" w:rsidSect="004E690A">
      <w:pgSz w:w="11906" w:h="16838"/>
      <w:pgMar w:top="454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2D88"/>
    <w:multiLevelType w:val="hybridMultilevel"/>
    <w:tmpl w:val="0BAAC9B8"/>
    <w:lvl w:ilvl="0" w:tplc="F5BE094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DB55C0"/>
    <w:multiLevelType w:val="hybridMultilevel"/>
    <w:tmpl w:val="AF8E7BD8"/>
    <w:lvl w:ilvl="0" w:tplc="BC1291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4E5EEF"/>
    <w:multiLevelType w:val="hybridMultilevel"/>
    <w:tmpl w:val="42CE2A5C"/>
    <w:lvl w:ilvl="0" w:tplc="A96632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D9251D"/>
    <w:multiLevelType w:val="hybridMultilevel"/>
    <w:tmpl w:val="EBB0630C"/>
    <w:lvl w:ilvl="0" w:tplc="85267A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39756E"/>
    <w:multiLevelType w:val="hybridMultilevel"/>
    <w:tmpl w:val="CEA06886"/>
    <w:lvl w:ilvl="0" w:tplc="8C0296C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FE7"/>
    <w:rsid w:val="00083949"/>
    <w:rsid w:val="000B1325"/>
    <w:rsid w:val="000C5A78"/>
    <w:rsid w:val="00134E93"/>
    <w:rsid w:val="00151C22"/>
    <w:rsid w:val="00193A8E"/>
    <w:rsid w:val="00210631"/>
    <w:rsid w:val="0030193D"/>
    <w:rsid w:val="003660BB"/>
    <w:rsid w:val="003C21CF"/>
    <w:rsid w:val="00404421"/>
    <w:rsid w:val="00442D24"/>
    <w:rsid w:val="004E690A"/>
    <w:rsid w:val="00627654"/>
    <w:rsid w:val="006741F9"/>
    <w:rsid w:val="0073589B"/>
    <w:rsid w:val="007C7787"/>
    <w:rsid w:val="008E0005"/>
    <w:rsid w:val="00933321"/>
    <w:rsid w:val="00A1589B"/>
    <w:rsid w:val="00A52F49"/>
    <w:rsid w:val="00C255F9"/>
    <w:rsid w:val="00C5680C"/>
    <w:rsid w:val="00C973F7"/>
    <w:rsid w:val="00E01FCF"/>
    <w:rsid w:val="00E90D1F"/>
    <w:rsid w:val="00EE46C6"/>
    <w:rsid w:val="00EF6F05"/>
    <w:rsid w:val="00F5027F"/>
    <w:rsid w:val="00F5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F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55FE7"/>
    <w:rPr>
      <w:lang w:eastAsia="en-US"/>
    </w:rPr>
  </w:style>
  <w:style w:type="paragraph" w:styleId="ListParagraph">
    <w:name w:val="List Paragraph"/>
    <w:basedOn w:val="Normal"/>
    <w:uiPriority w:val="99"/>
    <w:qFormat/>
    <w:rsid w:val="003C21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90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0D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33321"/>
    <w:rPr>
      <w:rFonts w:ascii="Calibri" w:hAnsi="Calibri" w:cs="Times New Roman"/>
      <w:sz w:val="22"/>
      <w:szCs w:val="22"/>
      <w:lang w:val="tr-TR" w:eastAsia="tr-TR" w:bidi="ar-SA"/>
    </w:rPr>
  </w:style>
  <w:style w:type="paragraph" w:styleId="Footer">
    <w:name w:val="footer"/>
    <w:basedOn w:val="Normal"/>
    <w:link w:val="FooterChar"/>
    <w:uiPriority w:val="99"/>
    <w:semiHidden/>
    <w:rsid w:val="00933321"/>
    <w:pPr>
      <w:tabs>
        <w:tab w:val="center" w:pos="4536"/>
        <w:tab w:val="right" w:pos="9072"/>
      </w:tabs>
      <w:spacing w:after="0" w:line="240" w:lineRule="auto"/>
    </w:pPr>
    <w:rPr>
      <w:lang w:eastAsia="tr-TR"/>
    </w:rPr>
  </w:style>
  <w:style w:type="character" w:customStyle="1" w:styleId="FooterChar1">
    <w:name w:val="Footer Char1"/>
    <w:basedOn w:val="DefaultParagraphFont"/>
    <w:link w:val="Footer"/>
    <w:uiPriority w:val="99"/>
    <w:semiHidden/>
    <w:rsid w:val="007C34A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44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218</TotalTime>
  <Pages>3</Pages>
  <Words>1239</Words>
  <Characters>7063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Asus-pc</dc:creator>
  <cp:keywords/>
  <dc:description/>
  <cp:lastModifiedBy>BİRSEN</cp:lastModifiedBy>
  <cp:revision>4</cp:revision>
  <dcterms:created xsi:type="dcterms:W3CDTF">2014-09-18T17:33:00Z</dcterms:created>
  <dcterms:modified xsi:type="dcterms:W3CDTF">2015-09-30T20:17:00Z</dcterms:modified>
</cp:coreProperties>
</file>