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3C" w:rsidRPr="00B17EEF" w:rsidRDefault="00E31B3C" w:rsidP="00B17EE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2014-2015 </w:t>
      </w:r>
      <w:r w:rsidRPr="00B17EEF">
        <w:rPr>
          <w:b/>
          <w:bCs/>
          <w:sz w:val="24"/>
          <w:szCs w:val="24"/>
        </w:rPr>
        <w:t>CEYLAN EMET İLKOKULU 4.SINIF 2.DÖNEM 1. TÜRKÇE YAZILI SINAVI</w:t>
      </w:r>
    </w:p>
    <w:p w:rsidR="00E31B3C" w:rsidRPr="00B17EEF" w:rsidRDefault="00E31B3C" w:rsidP="00B17EEF">
      <w:pPr>
        <w:spacing w:after="0" w:line="24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>AD SOYAD:</w:t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  <w:t>PUAN: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Tatlı bir ilkbahar sabahı.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Fatih Sultan Mehmet, beyaz atına binmiş; ordusunun önünde, İstanbul'a ilk defa giriyor. Sağında, solunda hocaları: Ak Şemsettin, Molla Hüsrev, Molla Gürani. Şehir halkı, caddelerin iki yanına yığılmış; heyecanla Türk ordusunu karşı</w:t>
      </w:r>
      <w:r w:rsidRPr="00B17EEF">
        <w:rPr>
          <w:color w:val="000000"/>
          <w:sz w:val="24"/>
          <w:szCs w:val="24"/>
        </w:rPr>
        <w:softHyphen/>
        <w:t>lıyor.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 xml:space="preserve">     Bu sırada halkın arasından birçok kimse, el</w:t>
      </w:r>
      <w:r w:rsidRPr="00B17EEF">
        <w:rPr>
          <w:color w:val="000000"/>
          <w:sz w:val="24"/>
          <w:szCs w:val="24"/>
        </w:rPr>
        <w:softHyphen/>
        <w:t>lerindeki çiçek demetlerini padişaha sunmak için ortaya atılıyorlar. Hepsi de aksakalıyla, ağır du</w:t>
      </w:r>
      <w:r w:rsidRPr="00B17EEF">
        <w:rPr>
          <w:color w:val="000000"/>
          <w:sz w:val="24"/>
          <w:szCs w:val="24"/>
        </w:rPr>
        <w:softHyphen/>
        <w:t>ruşuyla Ak Şemsettin'i padişah sanarak çiçekle</w:t>
      </w:r>
      <w:r w:rsidRPr="00B17EEF">
        <w:rPr>
          <w:color w:val="000000"/>
          <w:sz w:val="24"/>
          <w:szCs w:val="24"/>
        </w:rPr>
        <w:softHyphen/>
        <w:t>ri ona vermeye çalışıyor. Ak Şemsettin, atını ge</w:t>
      </w:r>
      <w:r w:rsidRPr="00B17EEF">
        <w:rPr>
          <w:color w:val="000000"/>
          <w:sz w:val="24"/>
          <w:szCs w:val="24"/>
        </w:rPr>
        <w:softHyphen/>
        <w:t>ri çekiyor, göz ucuyla padişahı göstererek,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— Sultan Mehmet odur, çiçekleri ona veriniz, demek istiyor.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Fatih de çiçeklerle kendisine doğru yürüyen</w:t>
      </w:r>
      <w:r w:rsidRPr="00B17EEF">
        <w:rPr>
          <w:color w:val="000000"/>
          <w:sz w:val="24"/>
          <w:szCs w:val="24"/>
        </w:rPr>
        <w:softHyphen/>
        <w:t>lere Ak Şemsettin'i göstererek,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— Gidiniz, gene ona veriniz, Sultan Mehmet benim; ama o benim hocamdır, diyor.</w:t>
      </w:r>
    </w:p>
    <w:p w:rsidR="00E31B3C" w:rsidRPr="00B17EEF" w:rsidRDefault="00E31B3C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 xml:space="preserve">                                                                         </w:t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  <w:t>Feridun Fazıl Tülbentçi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1.    Fatih Sultan Mehmet, İstanbul'a kimlerle giriyor? ( 5 P )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2.    Fatih'i ve ordusunu halk nasıl karşılıyor?  ( 5 P )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3.    Birçok insanın ortaya atılmasının sebebi nedir? ( 5 P )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4.    Fatih, çiçeklerin niçin Ak Şemsettin'e ve</w:t>
      </w:r>
      <w:r w:rsidRPr="00B17EEF">
        <w:rPr>
          <w:b/>
          <w:bCs/>
          <w:color w:val="000000"/>
          <w:sz w:val="24"/>
          <w:szCs w:val="24"/>
        </w:rPr>
        <w:softHyphen/>
        <w:t>rilmesini istiyor? ( 5 P )</w:t>
      </w:r>
    </w:p>
    <w:p w:rsidR="00E31B3C" w:rsidRPr="00B17EEF" w:rsidRDefault="00E31B3C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E31B3C" w:rsidRPr="00B17EEF" w:rsidRDefault="00E31B3C" w:rsidP="00B17EEF">
      <w:pPr>
        <w:pStyle w:val="NoSpacing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 xml:space="preserve">5.“sivrisinek, </w:t>
      </w:r>
      <w:r>
        <w:rPr>
          <w:b/>
          <w:bCs/>
          <w:sz w:val="24"/>
          <w:szCs w:val="24"/>
        </w:rPr>
        <w:t>fare</w:t>
      </w:r>
      <w:r w:rsidRPr="00B17EEF">
        <w:rPr>
          <w:b/>
          <w:bCs/>
          <w:sz w:val="24"/>
          <w:szCs w:val="24"/>
        </w:rPr>
        <w:t xml:space="preserve">, sebzelik, evli, ayakkabı, kitap, silgi, çöpçü, tuz, günlük, balık, Atatürk, “      </w:t>
      </w:r>
      <w:r w:rsidRPr="00B17EEF">
        <w:rPr>
          <w:sz w:val="24"/>
          <w:szCs w:val="24"/>
        </w:rPr>
        <w:t>kelimeleri yapılarına göre ayıralım.</w:t>
      </w:r>
      <w:r w:rsidRPr="00B17EEF">
        <w:rPr>
          <w:b/>
          <w:bCs/>
          <w:sz w:val="24"/>
          <w:szCs w:val="24"/>
        </w:rPr>
        <w:t xml:space="preserve"> </w:t>
      </w:r>
      <w:r w:rsidRPr="00B17EEF">
        <w:rPr>
          <w:sz w:val="24"/>
          <w:szCs w:val="24"/>
        </w:rPr>
        <w:t>( Her biri 1’er puan</w:t>
      </w:r>
      <w:r>
        <w:rPr>
          <w:sz w:val="24"/>
          <w:szCs w:val="24"/>
        </w:rPr>
        <w:t>=12puan</w:t>
      </w:r>
      <w:r w:rsidRPr="00B17EEF">
        <w:rPr>
          <w:sz w:val="24"/>
          <w:szCs w:val="24"/>
        </w:rPr>
        <w:t>)</w:t>
      </w:r>
    </w:p>
    <w:p w:rsidR="00E31B3C" w:rsidRPr="00B17EEF" w:rsidRDefault="00E31B3C" w:rsidP="00B17EEF">
      <w:pPr>
        <w:pStyle w:val="NoSpacing"/>
        <w:rPr>
          <w:b/>
          <w:bCs/>
          <w:sz w:val="24"/>
          <w:szCs w:val="24"/>
        </w:rPr>
      </w:pPr>
    </w:p>
    <w:p w:rsidR="00E31B3C" w:rsidRPr="00B17EEF" w:rsidRDefault="00E31B3C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 xml:space="preserve">Basit sözcükler </w:t>
      </w:r>
      <w:r w:rsidRPr="00B17EEF">
        <w:rPr>
          <w:b/>
          <w:bCs/>
          <w:sz w:val="24"/>
          <w:szCs w:val="24"/>
        </w:rPr>
        <w:t>:………………………………………………………………………………………………</w:t>
      </w:r>
    </w:p>
    <w:p w:rsidR="00E31B3C" w:rsidRPr="00B17EEF" w:rsidRDefault="00E31B3C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>Türemiş sözcükler</w:t>
      </w:r>
      <w:r w:rsidRPr="00B17EEF">
        <w:rPr>
          <w:b/>
          <w:bCs/>
          <w:sz w:val="24"/>
          <w:szCs w:val="24"/>
        </w:rPr>
        <w:t>: …………………………………………………………………………………………</w:t>
      </w:r>
    </w:p>
    <w:p w:rsidR="00E31B3C" w:rsidRDefault="00E31B3C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>Birleşik sözcükler:</w:t>
      </w:r>
      <w:r w:rsidRPr="00B17EEF">
        <w:rPr>
          <w:b/>
          <w:bCs/>
          <w:sz w:val="24"/>
          <w:szCs w:val="24"/>
        </w:rPr>
        <w:t xml:space="preserve"> …………………………………………………………………………………………</w:t>
      </w:r>
    </w:p>
    <w:p w:rsidR="00E31B3C" w:rsidRDefault="00E31B3C" w:rsidP="004D2D63">
      <w:pPr>
        <w:pStyle w:val="NoSpacing"/>
        <w:ind w:left="142" w:firstLine="566"/>
        <w:rPr>
          <w:b/>
          <w:bCs/>
          <w:sz w:val="26"/>
          <w:szCs w:val="26"/>
        </w:rPr>
      </w:pPr>
    </w:p>
    <w:p w:rsidR="00E31B3C" w:rsidRPr="00B17EEF" w:rsidRDefault="00E31B3C" w:rsidP="004D2D63">
      <w:pPr>
        <w:pStyle w:val="NoSpacing"/>
        <w:ind w:left="142" w:firstLine="56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6.</w:t>
      </w:r>
      <w:r w:rsidRPr="00B17EEF">
        <w:rPr>
          <w:b/>
          <w:bCs/>
          <w:sz w:val="26"/>
          <w:szCs w:val="26"/>
        </w:rPr>
        <w:t>“K, L,M” harfleri ile ifade edilen kutucukların “ giriş, gelişme, sonuç” şeklinde sıralanışı nasıl olmalıdır</w:t>
      </w:r>
      <w:r>
        <w:rPr>
          <w:b/>
          <w:bCs/>
          <w:sz w:val="26"/>
          <w:szCs w:val="26"/>
        </w:rPr>
        <w:t>.Harfleri noktalı yere sırayla yazınız</w:t>
      </w:r>
      <w:r w:rsidRPr="00B17EEF">
        <w:rPr>
          <w:b/>
          <w:bCs/>
          <w:sz w:val="26"/>
          <w:szCs w:val="26"/>
        </w:rPr>
        <w:t>? ( 3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"/>
        <w:gridCol w:w="9082"/>
      </w:tblGrid>
      <w:tr w:rsidR="00E31B3C" w:rsidRPr="00611DBB">
        <w:tc>
          <w:tcPr>
            <w:tcW w:w="527" w:type="dxa"/>
          </w:tcPr>
          <w:p w:rsidR="00E31B3C" w:rsidRPr="00611DBB" w:rsidRDefault="00E31B3C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11DBB">
              <w:rPr>
                <w:b/>
                <w:bCs/>
                <w:sz w:val="26"/>
                <w:szCs w:val="26"/>
              </w:rPr>
              <w:t>K</w:t>
            </w:r>
          </w:p>
        </w:tc>
        <w:tc>
          <w:tcPr>
            <w:tcW w:w="9082" w:type="dxa"/>
          </w:tcPr>
          <w:p w:rsidR="00E31B3C" w:rsidRPr="00611DBB" w:rsidRDefault="00E31B3C" w:rsidP="00A46998">
            <w:pPr>
              <w:pStyle w:val="NoSpacing"/>
              <w:rPr>
                <w:sz w:val="26"/>
                <w:szCs w:val="26"/>
              </w:rPr>
            </w:pPr>
            <w:r w:rsidRPr="00611DBB">
              <w:rPr>
                <w:sz w:val="26"/>
                <w:szCs w:val="26"/>
              </w:rPr>
              <w:t>Burada yaşamak bütün canlıların hakkıdır. Oysa yaban hayatı yok olup gitmektedir.Kimi yanlış avlanmaktan, kimi sığınacağı, yaşayacağı çevre bulamamaktan…</w:t>
            </w:r>
          </w:p>
        </w:tc>
      </w:tr>
      <w:tr w:rsidR="00E31B3C" w:rsidRPr="00611DBB">
        <w:tc>
          <w:tcPr>
            <w:tcW w:w="527" w:type="dxa"/>
          </w:tcPr>
          <w:p w:rsidR="00E31B3C" w:rsidRPr="00611DBB" w:rsidRDefault="00E31B3C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11DBB">
              <w:rPr>
                <w:b/>
                <w:bCs/>
                <w:sz w:val="26"/>
                <w:szCs w:val="26"/>
              </w:rPr>
              <w:t>L</w:t>
            </w:r>
          </w:p>
        </w:tc>
        <w:tc>
          <w:tcPr>
            <w:tcW w:w="9082" w:type="dxa"/>
          </w:tcPr>
          <w:p w:rsidR="00E31B3C" w:rsidRPr="00611DBB" w:rsidRDefault="00E31B3C" w:rsidP="00A46998">
            <w:pPr>
              <w:pStyle w:val="NoSpacing"/>
              <w:rPr>
                <w:sz w:val="26"/>
                <w:szCs w:val="26"/>
              </w:rPr>
            </w:pPr>
            <w:r w:rsidRPr="00611DBB">
              <w:rPr>
                <w:sz w:val="26"/>
                <w:szCs w:val="26"/>
              </w:rPr>
              <w:t>Aslanlardan, zürafalardan vazgeçtik; tilkileri, tavşanları, keklikleri dahi yalnız hayvanat bahçelerinde görebilir olduk.</w:t>
            </w:r>
          </w:p>
        </w:tc>
      </w:tr>
      <w:tr w:rsidR="00E31B3C" w:rsidRPr="00611DBB">
        <w:tc>
          <w:tcPr>
            <w:tcW w:w="527" w:type="dxa"/>
          </w:tcPr>
          <w:p w:rsidR="00E31B3C" w:rsidRPr="00611DBB" w:rsidRDefault="00E31B3C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11DBB">
              <w:rPr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9082" w:type="dxa"/>
          </w:tcPr>
          <w:p w:rsidR="00E31B3C" w:rsidRPr="00611DBB" w:rsidRDefault="00E31B3C" w:rsidP="00A46998">
            <w:pPr>
              <w:pStyle w:val="NoSpacing"/>
              <w:rPr>
                <w:sz w:val="26"/>
                <w:szCs w:val="26"/>
              </w:rPr>
            </w:pPr>
            <w:r w:rsidRPr="00611DBB">
              <w:rPr>
                <w:sz w:val="26"/>
                <w:szCs w:val="26"/>
              </w:rPr>
              <w:t>Dünya, yalnız insanlara ait değildir.</w:t>
            </w:r>
          </w:p>
        </w:tc>
      </w:tr>
    </w:tbl>
    <w:p w:rsidR="00E31B3C" w:rsidRDefault="00E31B3C">
      <w:pPr>
        <w:spacing w:after="0" w:line="240" w:lineRule="auto"/>
        <w:rPr>
          <w:b/>
          <w:bCs/>
          <w:sz w:val="24"/>
          <w:szCs w:val="24"/>
        </w:rPr>
      </w:pPr>
    </w:p>
    <w:p w:rsidR="00E31B3C" w:rsidRDefault="00E31B3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cevap:................................</w:t>
      </w:r>
    </w:p>
    <w:p w:rsidR="00E31B3C" w:rsidRDefault="00E31B3C">
      <w:pPr>
        <w:spacing w:after="0" w:line="240" w:lineRule="auto"/>
        <w:rPr>
          <w:b/>
          <w:bCs/>
          <w:sz w:val="24"/>
          <w:szCs w:val="24"/>
        </w:rPr>
      </w:pPr>
    </w:p>
    <w:p w:rsidR="00E31B3C" w:rsidRDefault="00E31B3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7.Aşağıdaki kelimeleri cümlelerde boş bırakılan yerlere yazınız.(5puan)</w:t>
      </w:r>
    </w:p>
    <w:p w:rsidR="00E31B3C" w:rsidRPr="00697DE3" w:rsidRDefault="00E31B3C" w:rsidP="006362A0">
      <w:pPr>
        <w:spacing w:after="0" w:line="360" w:lineRule="auto"/>
        <w:jc w:val="center"/>
        <w:rPr>
          <w:sz w:val="28"/>
          <w:szCs w:val="28"/>
          <w:u w:val="single"/>
        </w:rPr>
      </w:pPr>
      <w:r w:rsidRPr="00697DE3">
        <w:rPr>
          <w:sz w:val="28"/>
          <w:szCs w:val="28"/>
          <w:u w:val="single"/>
        </w:rPr>
        <w:t>veya-özelikle-buna rağmen- en iyi - fakat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a-Ellerimi defalarca yıkadım.................mürekkep lekeleri çıkmadı.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b-Arabayı oto parka .......................bahçeye park edebilirsin.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c-Güneş açtı .....................hava hala soğuktu.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d- C vitamini.................meyvelerde bulunur.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e-Şahin'in...........................bildiği oyun Harmandalıdır.</w:t>
      </w:r>
    </w:p>
    <w:p w:rsidR="00E31B3C" w:rsidRDefault="00E31B3C" w:rsidP="006362A0">
      <w:pPr>
        <w:spacing w:after="0" w:line="360" w:lineRule="auto"/>
        <w:rPr>
          <w:sz w:val="24"/>
          <w:szCs w:val="24"/>
        </w:rPr>
      </w:pPr>
    </w:p>
    <w:p w:rsidR="00E31B3C" w:rsidRPr="006362A0" w:rsidRDefault="00E31B3C" w:rsidP="006362A0">
      <w:pPr>
        <w:spacing w:after="0" w:line="360" w:lineRule="auto"/>
        <w:rPr>
          <w:b/>
          <w:bCs/>
          <w:sz w:val="24"/>
          <w:szCs w:val="24"/>
        </w:rPr>
      </w:pPr>
      <w:r w:rsidRPr="006362A0">
        <w:rPr>
          <w:b/>
          <w:bCs/>
          <w:sz w:val="24"/>
          <w:szCs w:val="24"/>
        </w:rPr>
        <w:t xml:space="preserve">8.Aşağıdaki cümlelerden hangisi öznel hangisi nesnel yargıdır? </w:t>
      </w:r>
      <w:r>
        <w:rPr>
          <w:b/>
          <w:bCs/>
          <w:sz w:val="24"/>
          <w:szCs w:val="24"/>
        </w:rPr>
        <w:t>Parentez içine ö</w:t>
      </w:r>
      <w:r w:rsidRPr="006362A0">
        <w:rPr>
          <w:b/>
          <w:bCs/>
          <w:sz w:val="24"/>
          <w:szCs w:val="24"/>
        </w:rPr>
        <w:t>znel olanlara "Ö" nesnel olanlara "N" harfini yazınız.</w:t>
      </w:r>
      <w:r>
        <w:rPr>
          <w:b/>
          <w:bCs/>
          <w:sz w:val="24"/>
          <w:szCs w:val="24"/>
        </w:rPr>
        <w:t>(5puan)</w:t>
      </w:r>
    </w:p>
    <w:p w:rsidR="00E31B3C" w:rsidRDefault="00E31B3C" w:rsidP="006362A0">
      <w:pPr>
        <w:spacing w:after="0" w:line="360" w:lineRule="auto"/>
        <w:rPr>
          <w:sz w:val="26"/>
          <w:szCs w:val="26"/>
        </w:rPr>
      </w:pPr>
      <w:r w:rsidRPr="006362A0">
        <w:rPr>
          <w:sz w:val="26"/>
          <w:szCs w:val="26"/>
        </w:rPr>
        <w:t>(     ) Ankara Türkiye'nin başkentidir.</w:t>
      </w:r>
      <w:r>
        <w:rPr>
          <w:sz w:val="26"/>
          <w:szCs w:val="26"/>
        </w:rPr>
        <w:t xml:space="preserve">  </w:t>
      </w:r>
      <w:r w:rsidRPr="006362A0">
        <w:rPr>
          <w:sz w:val="26"/>
          <w:szCs w:val="26"/>
        </w:rPr>
        <w:t>(     ) Bir hafta yedi gündür.</w:t>
      </w:r>
      <w:r>
        <w:rPr>
          <w:sz w:val="26"/>
          <w:szCs w:val="26"/>
        </w:rPr>
        <w:t xml:space="preserve">   </w:t>
      </w:r>
      <w:r w:rsidRPr="006362A0">
        <w:rPr>
          <w:sz w:val="26"/>
          <w:szCs w:val="26"/>
        </w:rPr>
        <w:t>(     ) Geceki konser çok güzeldi.</w:t>
      </w:r>
      <w:r>
        <w:rPr>
          <w:sz w:val="26"/>
          <w:szCs w:val="26"/>
        </w:rPr>
        <w:t xml:space="preserve">  </w:t>
      </w:r>
      <w:r w:rsidRPr="006362A0">
        <w:rPr>
          <w:sz w:val="26"/>
          <w:szCs w:val="26"/>
        </w:rPr>
        <w:t>(     )Mavi renklerin en güzelidir.</w:t>
      </w:r>
      <w:r>
        <w:rPr>
          <w:sz w:val="26"/>
          <w:szCs w:val="26"/>
        </w:rPr>
        <w:t xml:space="preserve">           </w:t>
      </w:r>
      <w:r w:rsidRPr="006362A0">
        <w:rPr>
          <w:sz w:val="26"/>
          <w:szCs w:val="26"/>
        </w:rPr>
        <w:t>(     )Nasrettin Hoca, Hortu'da doğdu.</w:t>
      </w:r>
    </w:p>
    <w:p w:rsidR="00E31B3C" w:rsidRPr="00F11B4D" w:rsidRDefault="00E31B3C" w:rsidP="005F4B4D">
      <w:pPr>
        <w:pStyle w:val="NoSpacing"/>
        <w:rPr>
          <w:b/>
          <w:bCs/>
          <w:sz w:val="24"/>
          <w:szCs w:val="24"/>
        </w:rPr>
      </w:pPr>
      <w:r w:rsidRPr="00F11B4D">
        <w:rPr>
          <w:b/>
          <w:bCs/>
          <w:sz w:val="28"/>
          <w:szCs w:val="28"/>
        </w:rPr>
        <w:t>9.</w:t>
      </w:r>
      <w:r w:rsidRPr="00F11B4D">
        <w:rPr>
          <w:b/>
          <w:bCs/>
          <w:sz w:val="24"/>
          <w:szCs w:val="24"/>
        </w:rPr>
        <w:t xml:space="preserve"> Aşağıdaki cümlelerde yer alan sıfatları bulunuz noktalı yerlere gibi yazınız.(10puan)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a)Küçük çocuk bizi görünce yanımıza geldi. (………………………)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b)Gökyüzünü aniden kapkara bulutlar sardı. (………………………)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c)Okulun bahçesi kuru yapraklarla dolmuş. (………………………)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d)Tatilde kaç kitap okudun? (………………………)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f)Okuldan çıkınca hangi eve gideceğiz. (………………………)</w:t>
      </w:r>
    </w:p>
    <w:p w:rsidR="00E31B3C" w:rsidRPr="00F11B4D" w:rsidRDefault="00E31B3C" w:rsidP="00CB68D3">
      <w:pPr>
        <w:pStyle w:val="NoSpacing"/>
        <w:spacing w:line="360" w:lineRule="auto"/>
        <w:rPr>
          <w:b/>
          <w:bCs/>
          <w:sz w:val="24"/>
          <w:szCs w:val="24"/>
        </w:rPr>
      </w:pPr>
      <w:r w:rsidRPr="00F11B4D">
        <w:rPr>
          <w:b/>
          <w:bCs/>
          <w:sz w:val="24"/>
          <w:szCs w:val="24"/>
        </w:rPr>
        <w:t>10.Aşağıdaki cümlelerde ismin yerine zamir kullanarak yeniden yazınız.(10puan)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a)Kitaplarımı bana getirir misin?...................................................</w:t>
      </w:r>
      <w:r>
        <w:rPr>
          <w:sz w:val="24"/>
          <w:szCs w:val="24"/>
        </w:rPr>
        <w:t>..................................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b)Babam işten gelirken ekmek almış..............................................</w:t>
      </w:r>
      <w:r>
        <w:rPr>
          <w:sz w:val="24"/>
          <w:szCs w:val="24"/>
        </w:rPr>
        <w:t>.................................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c)Fotoğrafta ben ve kardeşim varız.............................................</w:t>
      </w:r>
      <w:r>
        <w:rPr>
          <w:sz w:val="24"/>
          <w:szCs w:val="24"/>
        </w:rPr>
        <w:t>....................................</w:t>
      </w:r>
    </w:p>
    <w:p w:rsidR="00E31B3C" w:rsidRPr="00F11B4D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d) Elbisenin  fiyatında  indirim  var..............................................</w:t>
      </w:r>
      <w:r>
        <w:rPr>
          <w:sz w:val="24"/>
          <w:szCs w:val="24"/>
        </w:rPr>
        <w:t>.....................................</w:t>
      </w:r>
    </w:p>
    <w:p w:rsidR="00E31B3C" w:rsidRDefault="00E31B3C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e)Rabia  maç izlemeye  gelecek misin ?.........................................</w:t>
      </w:r>
      <w:r>
        <w:rPr>
          <w:sz w:val="24"/>
          <w:szCs w:val="24"/>
        </w:rPr>
        <w:t xml:space="preserve">................................... </w:t>
      </w:r>
    </w:p>
    <w:p w:rsidR="00E31B3C" w:rsidRDefault="00E31B3C" w:rsidP="00CB68D3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11.A</w:t>
      </w:r>
      <w:r w:rsidRPr="006F2AFC">
        <w:rPr>
          <w:b/>
          <w:bCs/>
          <w:sz w:val="24"/>
          <w:szCs w:val="24"/>
        </w:rPr>
        <w:t>şağıda verilen kelimelerin eş ve zıt anlamlarını yazınız</w:t>
      </w:r>
      <w:r>
        <w:rPr>
          <w:b/>
          <w:bCs/>
          <w:sz w:val="24"/>
          <w:szCs w:val="24"/>
        </w:rPr>
        <w:t>(10puan)</w:t>
      </w:r>
    </w:p>
    <w:p w:rsidR="00E31B3C" w:rsidRPr="006F2AFC" w:rsidRDefault="00E31B3C" w:rsidP="005F4B4D">
      <w:pPr>
        <w:pStyle w:val="NoSpacing"/>
        <w:rPr>
          <w:b/>
          <w:bCs/>
          <w:sz w:val="20"/>
          <w:szCs w:val="20"/>
        </w:rPr>
      </w:pPr>
      <w:r w:rsidRPr="006F2AFC">
        <w:rPr>
          <w:b/>
          <w:bCs/>
          <w:sz w:val="20"/>
          <w:szCs w:val="20"/>
        </w:rPr>
        <w:t>EŞ ANLAMLILAR</w:t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       </w:t>
      </w:r>
      <w:r w:rsidRPr="006F2AFC">
        <w:rPr>
          <w:b/>
          <w:bCs/>
          <w:sz w:val="20"/>
          <w:szCs w:val="20"/>
        </w:rPr>
        <w:t>ZIT ANLAMLILAR</w:t>
      </w:r>
    </w:p>
    <w:p w:rsidR="00E31B3C" w:rsidRDefault="00E31B3C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Kalp.............................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Eksik...........................</w:t>
      </w:r>
      <w:r>
        <w:rPr>
          <w:b/>
          <w:bCs/>
          <w:sz w:val="24"/>
          <w:szCs w:val="24"/>
        </w:rPr>
        <w:tab/>
      </w:r>
    </w:p>
    <w:p w:rsidR="00E31B3C" w:rsidRDefault="00E31B3C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Seda............................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Diri.............................</w:t>
      </w:r>
    </w:p>
    <w:p w:rsidR="00E31B3C" w:rsidRDefault="00E31B3C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Dil.................................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Uzak...........................</w:t>
      </w:r>
    </w:p>
    <w:p w:rsidR="00E31B3C" w:rsidRDefault="00E31B3C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Çeşit.............................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Bekar..........................</w:t>
      </w:r>
    </w:p>
    <w:p w:rsidR="00E31B3C" w:rsidRPr="006F2AFC" w:rsidRDefault="00E31B3C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Konuk..........................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Yukarı.........................</w:t>
      </w:r>
    </w:p>
    <w:p w:rsidR="00E31B3C" w:rsidRPr="00CB68D3" w:rsidRDefault="00E31B3C" w:rsidP="00CB68D3">
      <w:pPr>
        <w:pStyle w:val="Heading2"/>
        <w:tabs>
          <w:tab w:val="left" w:pos="622"/>
        </w:tabs>
        <w:spacing w:before="36"/>
        <w:ind w:left="0"/>
        <w:rPr>
          <w:rFonts w:cs="Calibri"/>
          <w:b w:val="0"/>
          <w:bCs w:val="0"/>
        </w:rPr>
      </w:pPr>
      <w:r w:rsidRPr="00CB68D3">
        <w:rPr>
          <w:rFonts w:cs="Calibri"/>
        </w:rPr>
        <w:t>12. Aşağıdaki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cümlelerde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altı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çizili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sözcüklerin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  <w:u w:val="single"/>
        </w:rPr>
        <w:t>gerçek</w:t>
      </w:r>
      <w:r w:rsidRPr="00CB68D3">
        <w:rPr>
          <w:rFonts w:cs="Calibri"/>
          <w:spacing w:val="-23"/>
        </w:rPr>
        <w:t xml:space="preserve"> </w:t>
      </w:r>
      <w:r>
        <w:rPr>
          <w:rFonts w:cs="Calibri"/>
        </w:rPr>
        <w:t>veya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  <w:u w:val="single"/>
        </w:rPr>
        <w:t>mecaz</w:t>
      </w:r>
      <w:r>
        <w:rPr>
          <w:rFonts w:cs="Calibri"/>
          <w:u w:val="single"/>
        </w:rPr>
        <w:t xml:space="preserve"> </w:t>
      </w:r>
      <w:r w:rsidRPr="00CB68D3">
        <w:rPr>
          <w:rFonts w:cs="Calibri"/>
        </w:rPr>
        <w:t>anlam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mı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olduklarını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yazalım. (10 Puan)</w:t>
      </w:r>
    </w:p>
    <w:p w:rsidR="00E31B3C" w:rsidRPr="00CB68D3" w:rsidRDefault="00E31B3C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-Bugün</w:t>
      </w:r>
      <w:r w:rsidRPr="00CB68D3">
        <w:rPr>
          <w:rFonts w:cs="Calibri"/>
          <w:spacing w:val="-15"/>
        </w:rPr>
        <w:t xml:space="preserve"> </w:t>
      </w:r>
      <w:r w:rsidRPr="00CB68D3">
        <w:rPr>
          <w:rFonts w:cs="Calibri"/>
        </w:rPr>
        <w:t>başı</w:t>
      </w:r>
      <w:r>
        <w:rPr>
          <w:rFonts w:cs="Calibri"/>
        </w:rPr>
        <w:t>m</w:t>
      </w:r>
      <w:r w:rsidRPr="00CB68D3">
        <w:rPr>
          <w:rFonts w:cs="Calibri"/>
          <w:spacing w:val="-14"/>
        </w:rPr>
        <w:t xml:space="preserve"> </w:t>
      </w:r>
      <w:r w:rsidRPr="00CB68D3">
        <w:rPr>
          <w:rFonts w:cs="Calibri"/>
        </w:rPr>
        <w:t>çatlıyor.</w:t>
      </w:r>
      <w:r w:rsidRPr="00CB68D3">
        <w:rPr>
          <w:rFonts w:cs="Calibri"/>
          <w:spacing w:val="31"/>
        </w:rPr>
        <w:t xml:space="preserve"> </w:t>
      </w:r>
      <w:r w:rsidRPr="00CB68D3">
        <w:rPr>
          <w:rFonts w:cs="Calibri"/>
        </w:rPr>
        <w:t>(……………)</w:t>
      </w:r>
      <w:r w:rsidRPr="00CB68D3">
        <w:rPr>
          <w:rFonts w:cs="Calibri"/>
        </w:rPr>
        <w:tab/>
      </w:r>
      <w:r w:rsidRPr="00CB68D3">
        <w:rPr>
          <w:rFonts w:cs="Calibri"/>
        </w:rPr>
        <w:tab/>
      </w:r>
    </w:p>
    <w:p w:rsidR="00E31B3C" w:rsidRPr="00CB68D3" w:rsidRDefault="00E31B3C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-Hava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soğuk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olduğu</w:t>
      </w:r>
      <w:r w:rsidRPr="00CB68D3">
        <w:rPr>
          <w:rFonts w:cs="Calibri"/>
          <w:spacing w:val="-17"/>
        </w:rPr>
        <w:t xml:space="preserve"> </w:t>
      </w:r>
      <w:r w:rsidRPr="00CB68D3">
        <w:rPr>
          <w:rFonts w:cs="Calibri"/>
        </w:rPr>
        <w:t>için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evdeydim.</w:t>
      </w:r>
      <w:r w:rsidRPr="00CB68D3">
        <w:rPr>
          <w:rFonts w:cs="Calibri"/>
          <w:spacing w:val="-17"/>
        </w:rPr>
        <w:t xml:space="preserve"> </w:t>
      </w:r>
      <w:r w:rsidRPr="00CB68D3">
        <w:rPr>
          <w:rFonts w:cs="Calibri"/>
        </w:rPr>
        <w:t>(…………........)</w:t>
      </w:r>
    </w:p>
    <w:p w:rsidR="00E31B3C" w:rsidRPr="00CB68D3" w:rsidRDefault="00E31B3C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-O</w:t>
      </w:r>
      <w:r w:rsidRPr="00CB68D3">
        <w:rPr>
          <w:rFonts w:cs="Calibri"/>
          <w:spacing w:val="1"/>
        </w:rPr>
        <w:t xml:space="preserve"> </w:t>
      </w:r>
      <w:r w:rsidRPr="00CB68D3">
        <w:rPr>
          <w:rFonts w:cs="Calibri"/>
        </w:rPr>
        <w:t>artık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benim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gözümden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düştü.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(……………..…)</w:t>
      </w:r>
    </w:p>
    <w:p w:rsidR="00E31B3C" w:rsidRPr="00CB68D3" w:rsidRDefault="00E31B3C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-Ceviz</w:t>
      </w:r>
      <w:r w:rsidRPr="00CB68D3">
        <w:rPr>
          <w:rFonts w:cs="Calibri"/>
          <w:spacing w:val="-8"/>
        </w:rPr>
        <w:t xml:space="preserve"> </w:t>
      </w:r>
      <w:r w:rsidRPr="00CB68D3">
        <w:rPr>
          <w:rFonts w:cs="Calibri"/>
        </w:rPr>
        <w:t>çok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sert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olduğu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için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kıramadım.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(…………….…)</w:t>
      </w:r>
    </w:p>
    <w:p w:rsidR="00E31B3C" w:rsidRDefault="00E31B3C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-Gürültüden</w:t>
      </w:r>
      <w:r w:rsidRPr="00CB68D3">
        <w:rPr>
          <w:rFonts w:cs="Calibri"/>
          <w:spacing w:val="-19"/>
        </w:rPr>
        <w:t xml:space="preserve"> </w:t>
      </w:r>
      <w:r w:rsidRPr="00CB68D3">
        <w:rPr>
          <w:rFonts w:cs="Calibri"/>
        </w:rPr>
        <w:t>beynim</w:t>
      </w:r>
      <w:r w:rsidRPr="00CB68D3">
        <w:rPr>
          <w:rFonts w:cs="Calibri"/>
          <w:spacing w:val="-19"/>
        </w:rPr>
        <w:t xml:space="preserve"> </w:t>
      </w:r>
      <w:r w:rsidRPr="00CB68D3">
        <w:rPr>
          <w:rFonts w:cs="Calibri"/>
        </w:rPr>
        <w:t>şişti.(.....................)</w:t>
      </w:r>
    </w:p>
    <w:p w:rsidR="00E31B3C" w:rsidRPr="00F3116E" w:rsidRDefault="00E31B3C" w:rsidP="00B47685">
      <w:pPr>
        <w:pStyle w:val="BodyText"/>
        <w:spacing w:before="0"/>
        <w:ind w:left="0"/>
        <w:rPr>
          <w:rFonts w:cs="Calibri"/>
          <w:b/>
          <w:bCs/>
          <w:i/>
          <w:iCs/>
        </w:rPr>
      </w:pPr>
      <w:r w:rsidRPr="00F3116E">
        <w:rPr>
          <w:rFonts w:cs="Calibri"/>
          <w:b/>
          <w:bCs/>
        </w:rPr>
        <w:t>13.</w:t>
      </w:r>
      <w:r w:rsidRPr="00F3116E">
        <w:rPr>
          <w:rFonts w:cs="Calibri"/>
          <w:b/>
          <w:bCs/>
          <w:i/>
          <w:iCs/>
        </w:rPr>
        <w:t>Verilen sözcüklerle anlamlı ve kurallı tümceler oluşturunuz. ( 10  p )</w:t>
      </w:r>
    </w:p>
    <w:p w:rsidR="00E31B3C" w:rsidRPr="00697DE3" w:rsidRDefault="00E31B3C" w:rsidP="00CB68D3">
      <w:pPr>
        <w:spacing w:line="240" w:lineRule="auto"/>
        <w:rPr>
          <w:i/>
          <w:iCs/>
          <w:sz w:val="24"/>
          <w:szCs w:val="24"/>
        </w:rPr>
      </w:pPr>
      <w:r w:rsidRPr="00697DE3">
        <w:rPr>
          <w:i/>
          <w:iCs/>
          <w:sz w:val="24"/>
          <w:szCs w:val="24"/>
        </w:rPr>
        <w:t>dışarıda – öğrenciler – beklediler – derse – kalan – geç</w:t>
      </w:r>
    </w:p>
    <w:p w:rsidR="00E31B3C" w:rsidRPr="00B47685" w:rsidRDefault="00E31B3C" w:rsidP="00CB68D3">
      <w:pPr>
        <w:spacing w:line="240" w:lineRule="auto"/>
        <w:rPr>
          <w:i/>
          <w:iCs/>
          <w:sz w:val="8"/>
          <w:szCs w:val="8"/>
        </w:rPr>
      </w:pPr>
      <w:r w:rsidRPr="00B47685">
        <w:rPr>
          <w:i/>
          <w:iCs/>
        </w:rPr>
        <w:t>____________________________________________________________________________________________</w:t>
      </w:r>
    </w:p>
    <w:p w:rsidR="00E31B3C" w:rsidRPr="00697DE3" w:rsidRDefault="00E31B3C" w:rsidP="00CB68D3">
      <w:pPr>
        <w:spacing w:line="240" w:lineRule="auto"/>
        <w:rPr>
          <w:i/>
          <w:iCs/>
          <w:sz w:val="24"/>
          <w:szCs w:val="24"/>
        </w:rPr>
      </w:pPr>
      <w:r w:rsidRPr="00697DE3">
        <w:rPr>
          <w:i/>
          <w:iCs/>
          <w:sz w:val="24"/>
          <w:szCs w:val="24"/>
        </w:rPr>
        <w:t>sahibi – babam – bir – eskiden – sorumluluk – öğrenciymiş</w:t>
      </w:r>
    </w:p>
    <w:p w:rsidR="00E31B3C" w:rsidRPr="00B47685" w:rsidRDefault="00E31B3C" w:rsidP="00CB68D3">
      <w:pPr>
        <w:spacing w:line="240" w:lineRule="auto"/>
        <w:rPr>
          <w:i/>
          <w:iCs/>
        </w:rPr>
      </w:pPr>
      <w:r w:rsidRPr="00B47685">
        <w:rPr>
          <w:i/>
          <w:iCs/>
        </w:rPr>
        <w:t>_____________________________________________________________________________________________</w:t>
      </w:r>
    </w:p>
    <w:p w:rsidR="00E31B3C" w:rsidRDefault="00E31B3C" w:rsidP="006362A0">
      <w:pPr>
        <w:spacing w:after="0" w:line="360" w:lineRule="auto"/>
        <w:rPr>
          <w:b/>
          <w:bCs/>
          <w:sz w:val="24"/>
          <w:szCs w:val="24"/>
        </w:rPr>
      </w:pPr>
      <w:r w:rsidRPr="00C8614B">
        <w:rPr>
          <w:b/>
          <w:bCs/>
          <w:sz w:val="24"/>
          <w:szCs w:val="24"/>
        </w:rPr>
        <w:t>14."Sakla samanı gelir zamanı" atasözünü açıklayınız (5puan)</w:t>
      </w:r>
    </w:p>
    <w:p w:rsidR="00E31B3C" w:rsidRDefault="00E31B3C" w:rsidP="006362A0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E31B3C" w:rsidRDefault="00E31B3C" w:rsidP="006362A0">
      <w:pPr>
        <w:spacing w:after="0" w:line="360" w:lineRule="auto"/>
        <w:rPr>
          <w:b/>
          <w:bCs/>
          <w:sz w:val="24"/>
          <w:szCs w:val="24"/>
        </w:rPr>
      </w:pPr>
      <w:hyperlink r:id="rId4" w:history="1">
        <w:r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31B3C" w:rsidRDefault="00E31B3C" w:rsidP="006362A0">
      <w:pPr>
        <w:spacing w:after="0" w:line="360" w:lineRule="auto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E31B3C" w:rsidRPr="00C8614B" w:rsidRDefault="00E31B3C" w:rsidP="006362A0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  <w:t>BAŞARILAR.</w:t>
      </w:r>
    </w:p>
    <w:sectPr w:rsidR="00E31B3C" w:rsidRPr="00C8614B" w:rsidSect="00697DE3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EEF"/>
    <w:rsid w:val="00015707"/>
    <w:rsid w:val="00250C00"/>
    <w:rsid w:val="004D2D63"/>
    <w:rsid w:val="005063B6"/>
    <w:rsid w:val="005F4B4D"/>
    <w:rsid w:val="00611DBB"/>
    <w:rsid w:val="006362A0"/>
    <w:rsid w:val="00697DE3"/>
    <w:rsid w:val="006C1DD3"/>
    <w:rsid w:val="006F2AFC"/>
    <w:rsid w:val="00706BD9"/>
    <w:rsid w:val="0097210D"/>
    <w:rsid w:val="00A46452"/>
    <w:rsid w:val="00A46998"/>
    <w:rsid w:val="00B17EEF"/>
    <w:rsid w:val="00B47685"/>
    <w:rsid w:val="00C8614B"/>
    <w:rsid w:val="00CB68D3"/>
    <w:rsid w:val="00E31B3C"/>
    <w:rsid w:val="00E618D1"/>
    <w:rsid w:val="00F11B4D"/>
    <w:rsid w:val="00F3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70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CB68D3"/>
    <w:pPr>
      <w:widowControl w:val="0"/>
      <w:spacing w:after="0" w:line="240" w:lineRule="auto"/>
      <w:ind w:left="123"/>
      <w:outlineLvl w:val="1"/>
    </w:pPr>
    <w:rPr>
      <w:rFonts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B68D3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B17EEF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17EEF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B68D3"/>
    <w:pPr>
      <w:widowControl w:val="0"/>
      <w:spacing w:before="12" w:after="0" w:line="240" w:lineRule="auto"/>
      <w:ind w:left="548"/>
    </w:pPr>
    <w:rPr>
      <w:rFonts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68D3"/>
    <w:rPr>
      <w:rFonts w:ascii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86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61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50C0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806</Words>
  <Characters>4595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</dc:creator>
  <cp:keywords/>
  <dc:description/>
  <cp:lastModifiedBy>edanur</cp:lastModifiedBy>
  <cp:revision>9</cp:revision>
  <cp:lastPrinted>2015-03-16T16:49:00Z</cp:lastPrinted>
  <dcterms:created xsi:type="dcterms:W3CDTF">2015-03-15T21:05:00Z</dcterms:created>
  <dcterms:modified xsi:type="dcterms:W3CDTF">2015-03-21T11:13:00Z</dcterms:modified>
</cp:coreProperties>
</file>