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30EE6" w:rsidRDefault="00330EE6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1.45pt;margin-top:-62.5pt;width:487.35pt;height:104pt;z-index:251643392">
            <v:textbox>
              <w:txbxContent>
                <w:p w:rsidR="00330EE6" w:rsidRPr="004E4166" w:rsidRDefault="00330EE6" w:rsidP="00804DF9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 w:cs="Bookman Old Style"/>
                    </w:rPr>
                    <w:t>201</w:t>
                  </w:r>
                  <w:r>
                    <w:rPr>
                      <w:rFonts w:ascii="Bookman Old Style" w:hAnsi="Bookman Old Style" w:cs="Bookman Old Style"/>
                    </w:rPr>
                    <w:t>4</w:t>
                  </w:r>
                  <w:r w:rsidRPr="00111AD4">
                    <w:rPr>
                      <w:rFonts w:ascii="Bookman Old Style" w:hAnsi="Bookman Old Style" w:cs="Bookman Old Style"/>
                    </w:rPr>
                    <w:t>-201</w:t>
                  </w:r>
                  <w:r>
                    <w:rPr>
                      <w:rFonts w:ascii="Bookman Old Style" w:hAnsi="Bookman Old Style" w:cs="Bookman Old Style"/>
                    </w:rPr>
                    <w:t>5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 w:cs="Bookman Old Style"/>
                    </w:rPr>
                    <w:t>G</w:t>
                  </w:r>
                  <w:r>
                    <w:rPr>
                      <w:rFonts w:ascii="Bookman Old Style" w:hAnsi="Bookman Old Style" w:cs="Bookman Old Style"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OKULU 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SINIFI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>TÜRKÇE DERSİ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 </w:t>
                  </w:r>
                  <w:r>
                    <w:rPr>
                      <w:rFonts w:ascii="Bookman Old Style" w:hAnsi="Bookman Old Style" w:cs="Bookman Old Style"/>
                    </w:rPr>
                    <w:t>2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.DÖNEM </w:t>
                  </w:r>
                  <w:r>
                    <w:rPr>
                      <w:rFonts w:ascii="Bookman Old Style" w:hAnsi="Bookman Old Style" w:cs="Bookman Old Style"/>
                    </w:rPr>
                    <w:t>1</w:t>
                  </w:r>
                  <w:r w:rsidRPr="00111AD4">
                    <w:rPr>
                      <w:rFonts w:ascii="Bookman Old Style" w:hAnsi="Bookman Old Style" w:cs="Bookman Old Style"/>
                    </w:rPr>
                    <w:t>.SINAVI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>Sınav Süresi:40 Dakika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ADI-SOYADI:…………………………………………SINIFI:….ŞUBE:…..  OKUL NO:……..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SINAV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T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ARİHİ:…../……/…………</w:t>
                  </w:r>
                </w:p>
                <w:p w:rsidR="00330EE6" w:rsidRPr="00111AD4" w:rsidRDefault="00330EE6" w:rsidP="00804DF9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</w:rPr>
                  </w:pPr>
                </w:p>
                <w:p w:rsidR="00330EE6" w:rsidRPr="004E4166" w:rsidRDefault="00330EE6" w:rsidP="00804DF9">
                  <w:pPr>
                    <w:shd w:val="clear" w:color="auto" w:fill="F2F2F2"/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 w:cs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330EE6" w:rsidRPr="006330DC" w:rsidRDefault="00330EE6" w:rsidP="00804DF9">
                  <w:pPr>
                    <w:shd w:val="clear" w:color="auto" w:fill="F2F2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330EE6" w:rsidRPr="00111AD4" w:rsidRDefault="00330EE6" w:rsidP="00804DF9">
                  <w:pPr>
                    <w:shd w:val="clear" w:color="auto" w:fill="F2F2F2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7" type="#_x0000_t183" style="position:absolute;margin-left:475.9pt;margin-top:-62.5pt;width:79.9pt;height:87.85pt;z-index:251644416"/>
        </w:pict>
      </w:r>
    </w:p>
    <w:p w:rsidR="00330EE6" w:rsidRPr="004E4166" w:rsidRDefault="00330EE6" w:rsidP="004E416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45"/>
        <w:gridCol w:w="5645"/>
      </w:tblGrid>
      <w:tr w:rsidR="00330EE6" w:rsidRPr="00804DF9">
        <w:trPr>
          <w:trHeight w:val="14083"/>
        </w:trPr>
        <w:tc>
          <w:tcPr>
            <w:tcW w:w="5645" w:type="dxa"/>
          </w:tcPr>
          <w:p w:rsidR="00330EE6" w:rsidRPr="00804DF9" w:rsidRDefault="00330EE6" w:rsidP="00804DF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804DF9">
              <w:rPr>
                <w:rFonts w:ascii="Cambria" w:hAnsi="Cambria" w:cs="Cambria"/>
                <w:b/>
                <w:bCs/>
                <w:sz w:val="20"/>
                <w:szCs w:val="20"/>
              </w:rPr>
              <w:t>SORULAR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04DF9">
              <w:rPr>
                <w:rFonts w:ascii="Cambria" w:hAnsi="Cambria" w:cs="Cambria"/>
                <w:color w:val="000000"/>
                <w:sz w:val="20"/>
                <w:szCs w:val="20"/>
              </w:rPr>
              <w:tab/>
            </w:r>
            <w:r w:rsidRPr="00804DF9">
              <w:rPr>
                <w:rFonts w:ascii="Cambria" w:hAnsi="Cambria" w:cs="Cambria"/>
                <w:color w:val="000000"/>
              </w:rPr>
              <w:t>Tatlı bir ilkbahar sabahı.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Cambria" w:hAnsi="Cambria" w:cs="Cambria"/>
                <w:color w:val="000000"/>
              </w:rPr>
            </w:pPr>
            <w:r w:rsidRPr="00804DF9">
              <w:rPr>
                <w:rFonts w:ascii="Cambria" w:hAnsi="Cambria" w:cs="Cambria"/>
                <w:color w:val="000000"/>
              </w:rPr>
              <w:t>Fatih Sultan Mehmet, beyaz atına binmiş; ordusunun önünde, İstanbul'a ilk defa giriyor. Sağında, solunda hocaları: Ak Şemsettin, Molla Hüsrev, Molla Gürani. Şehir halkı, caddelerin iki yanına yığılmış; heyecanla Türk ordusunu karşı</w:t>
            </w:r>
            <w:r w:rsidRPr="00804DF9">
              <w:rPr>
                <w:rFonts w:ascii="Cambria" w:hAnsi="Cambria" w:cs="Cambria"/>
                <w:color w:val="000000"/>
              </w:rPr>
              <w:softHyphen/>
              <w:t>lıyor.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04DF9">
              <w:rPr>
                <w:rFonts w:ascii="Cambria" w:hAnsi="Cambria" w:cs="Cambria"/>
                <w:color w:val="000000"/>
              </w:rPr>
              <w:t xml:space="preserve">     </w:t>
            </w:r>
            <w:r w:rsidRPr="00804DF9">
              <w:rPr>
                <w:rFonts w:ascii="Cambria" w:hAnsi="Cambria" w:cs="Cambria"/>
                <w:color w:val="000000"/>
              </w:rPr>
              <w:tab/>
              <w:t>Bu sırada halkın arasından birçok kimse, el</w:t>
            </w:r>
            <w:r w:rsidRPr="00804DF9">
              <w:rPr>
                <w:rFonts w:ascii="Cambria" w:hAnsi="Cambria" w:cs="Cambria"/>
                <w:color w:val="000000"/>
              </w:rPr>
              <w:softHyphen/>
              <w:t>lerindeki çiçek demetlerini padişaha sunmak için ortaya atılıyorlar. Hepsi de ak sakalıyla, ağır du</w:t>
            </w:r>
            <w:r w:rsidRPr="00804DF9">
              <w:rPr>
                <w:rFonts w:ascii="Cambria" w:hAnsi="Cambria" w:cs="Cambria"/>
                <w:color w:val="000000"/>
              </w:rPr>
              <w:softHyphen/>
              <w:t>ruşuyla Ak Şemsettin'i padişah sanarak çiçekle</w:t>
            </w:r>
            <w:r w:rsidRPr="00804DF9">
              <w:rPr>
                <w:rFonts w:ascii="Cambria" w:hAnsi="Cambria" w:cs="Cambria"/>
                <w:color w:val="000000"/>
              </w:rPr>
              <w:softHyphen/>
              <w:t>ri ona vermeye çalışıyor. Ak Şemsettin, atını ge</w:t>
            </w:r>
            <w:r w:rsidRPr="00804DF9">
              <w:rPr>
                <w:rFonts w:ascii="Cambria" w:hAnsi="Cambria" w:cs="Cambria"/>
                <w:color w:val="000000"/>
              </w:rPr>
              <w:softHyphen/>
              <w:t>ri çekiyor, göz ucuyla padişahı göstererek,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04DF9">
              <w:rPr>
                <w:rFonts w:ascii="Cambria" w:hAnsi="Cambria" w:cs="Cambria"/>
                <w:color w:val="000000"/>
              </w:rPr>
              <w:t>— Sultan Mehmet odur, çiçekleri ona veriniz, demek istiyor.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04DF9">
              <w:rPr>
                <w:rFonts w:ascii="Cambria" w:hAnsi="Cambria" w:cs="Cambria"/>
                <w:color w:val="000000"/>
              </w:rPr>
              <w:t>Fatih de çiçeklerle kendisine doğru yürüyen</w:t>
            </w:r>
            <w:r w:rsidRPr="00804DF9">
              <w:rPr>
                <w:rFonts w:ascii="Cambria" w:hAnsi="Cambria" w:cs="Cambria"/>
                <w:color w:val="000000"/>
              </w:rPr>
              <w:softHyphen/>
              <w:t>lere Ak Şemsettin'i göstererek,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04DF9">
              <w:rPr>
                <w:rFonts w:ascii="Cambria" w:hAnsi="Cambria" w:cs="Cambria"/>
                <w:color w:val="000000"/>
              </w:rPr>
              <w:t>— Gidiniz, gene ona veriniz, Sultan Mehmet benim; ama o benim hocamdır, diyor.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  <w:r w:rsidRPr="00804DF9"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Feridun Fazıl Tülbentçi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804DF9"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  <w:t>1</w:t>
            </w:r>
            <w:r w:rsidRPr="00804DF9">
              <w:rPr>
                <w:rFonts w:ascii="Cambria" w:hAnsi="Cambria" w:cs="Cambria"/>
                <w:color w:val="000000"/>
                <w:sz w:val="20"/>
                <w:szCs w:val="20"/>
              </w:rPr>
              <w:t xml:space="preserve">.Fatih Sultan Mehmet, İstanbul'a kimlerle giriyor? 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804DF9">
              <w:rPr>
                <w:rFonts w:ascii="Comic Sans MS" w:hAnsi="Comic Sans MS" w:cs="Comic Sans MS"/>
                <w:color w:val="000000"/>
                <w:sz w:val="20"/>
                <w:szCs w:val="20"/>
              </w:rPr>
              <w:t>…………………………………………………………….………………………………………..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804DF9"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  <w:t>2</w:t>
            </w:r>
            <w:r w:rsidRPr="00804DF9">
              <w:rPr>
                <w:rFonts w:ascii="Cambria" w:hAnsi="Cambria" w:cs="Cambria"/>
                <w:color w:val="000000"/>
                <w:sz w:val="20"/>
                <w:szCs w:val="20"/>
              </w:rPr>
              <w:t>.    Fatih'i ve ordusunu halk nasıl karşılıyor?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804DF9">
              <w:rPr>
                <w:rFonts w:ascii="Comic Sans MS" w:hAnsi="Comic Sans MS" w:cs="Comic Sans MS"/>
                <w:color w:val="000000"/>
                <w:sz w:val="20"/>
                <w:szCs w:val="20"/>
              </w:rPr>
              <w:t>…………………………………………………………….………………………………………..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804DF9"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  <w:t>3.</w:t>
            </w:r>
            <w:r w:rsidRPr="00804DF9">
              <w:rPr>
                <w:rFonts w:ascii="Cambria" w:hAnsi="Cambria" w:cs="Cambria"/>
                <w:color w:val="000000"/>
                <w:sz w:val="20"/>
                <w:szCs w:val="20"/>
              </w:rPr>
              <w:t xml:space="preserve">    Birçok insanın ortaya atılmasının sebebi nedir? 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804DF9">
              <w:rPr>
                <w:rFonts w:ascii="Comic Sans MS" w:hAnsi="Comic Sans MS" w:cs="Comic Sans MS"/>
                <w:color w:val="000000"/>
                <w:sz w:val="20"/>
                <w:szCs w:val="20"/>
              </w:rPr>
              <w:t>…………………………………………………………….………………………………………..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804DF9"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  <w:t>4</w:t>
            </w:r>
            <w:r w:rsidRPr="00804DF9">
              <w:rPr>
                <w:rFonts w:ascii="Cambria" w:hAnsi="Cambria" w:cs="Cambria"/>
                <w:color w:val="000000"/>
                <w:sz w:val="20"/>
                <w:szCs w:val="20"/>
              </w:rPr>
              <w:t>.    Fatih, çiçeklerin niçin Ak Şemsettin'e ve</w:t>
            </w:r>
            <w:r w:rsidRPr="00804DF9">
              <w:rPr>
                <w:rFonts w:ascii="Cambria" w:hAnsi="Cambria" w:cs="Cambria"/>
                <w:color w:val="000000"/>
                <w:sz w:val="20"/>
                <w:szCs w:val="20"/>
              </w:rPr>
              <w:softHyphen/>
              <w:t xml:space="preserve">rilmesini istiyor? 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804DF9">
              <w:rPr>
                <w:rFonts w:ascii="Comic Sans MS" w:hAnsi="Comic Sans MS" w:cs="Comic Sans MS"/>
                <w:color w:val="000000"/>
                <w:sz w:val="20"/>
                <w:szCs w:val="20"/>
              </w:rPr>
              <w:t>…………………………………………………………….………………………………………..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ect id="_x0000_s1028" style="position:absolute;margin-left:1.65pt;margin-top:1.45pt;width:261.9pt;height:72.85pt;z-index:251648512">
                  <v:textbox>
                    <w:txbxContent>
                      <w:p w:rsidR="00330EE6" w:rsidRPr="00804DF9" w:rsidRDefault="00330EE6" w:rsidP="00C41AA5">
                        <w:pPr>
                          <w:shd w:val="clear" w:color="auto" w:fill="FFFFCC"/>
                          <w:rPr>
                            <w:rFonts w:ascii="Cambria" w:hAnsi="Cambria" w:cs="Cambria"/>
                          </w:rPr>
                        </w:pPr>
                        <w:r w:rsidRPr="00804DF9">
                          <w:rPr>
                            <w:rFonts w:ascii="Cambria" w:hAnsi="Cambria" w:cs="Cambria"/>
                            <w:color w:val="000000"/>
                            <w:sz w:val="20"/>
                            <w:szCs w:val="20"/>
                          </w:rPr>
                          <w:t>“Orman ve ağaç hayatımızın bir parçasıdır. Ama insanlar ormanın ve ağaçların değerini bilmeyip ormanları ve ağaçları yakıp kesiyorlar. Artık ormanlarımızı ve ağaçlarımızı kesip yakmayalım. Yeni yeni fidanlar dikelim.”</w:t>
                        </w:r>
                      </w:p>
                    </w:txbxContent>
                  </v:textbox>
                </v:rect>
              </w:pic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04DF9">
              <w:rPr>
                <w:rFonts w:ascii="Cambria" w:hAnsi="Cambria" w:cs="Cambria"/>
                <w:b/>
                <w:bCs/>
                <w:color w:val="000000"/>
              </w:rPr>
              <w:t xml:space="preserve">5. </w:t>
            </w:r>
            <w:r w:rsidRPr="00804DF9">
              <w:rPr>
                <w:rFonts w:ascii="Cambria" w:hAnsi="Cambria" w:cs="Cambria"/>
                <w:color w:val="000000"/>
              </w:rPr>
              <w:t xml:space="preserve">Paragrafta bize anlatılmak istenen nedir? 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</w:rPr>
            </w:pP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04DF9">
              <w:rPr>
                <w:rFonts w:ascii="Cambria" w:hAnsi="Cambria" w:cs="Cambria"/>
                <w:color w:val="000000"/>
              </w:rPr>
              <w:t xml:space="preserve">A) Orman yangınlarını söndürmeliyiz                                    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04DF9">
              <w:rPr>
                <w:rFonts w:ascii="Cambria" w:hAnsi="Cambria" w:cs="Cambria"/>
                <w:color w:val="000000"/>
              </w:rPr>
              <w:t xml:space="preserve"> B) Ormanları korumak için halkımızı bilinçlendirelim.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04DF9">
              <w:rPr>
                <w:rFonts w:ascii="Cambria" w:hAnsi="Cambria" w:cs="Cambria"/>
                <w:color w:val="000000"/>
              </w:rPr>
              <w:t xml:space="preserve">C) Ormanlar yaşamımız için önemlidir, onları koruyalım  </w:t>
            </w:r>
          </w:p>
          <w:p w:rsidR="00330EE6" w:rsidRPr="00804DF9" w:rsidRDefault="00330EE6" w:rsidP="00804D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04DF9">
              <w:rPr>
                <w:rFonts w:ascii="Cambria" w:hAnsi="Cambria" w:cs="Cambria"/>
                <w:color w:val="000000"/>
              </w:rPr>
              <w:t xml:space="preserve">D) Bize yararlı olan şeylerin ne olduğu herkes bilemez. </w:t>
            </w:r>
          </w:p>
          <w:p w:rsidR="00330EE6" w:rsidRPr="00804DF9" w:rsidRDefault="00330EE6" w:rsidP="00804DF9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b/>
                <w:bCs/>
              </w:rPr>
            </w:pPr>
            <w:r w:rsidRPr="00804DF9">
              <w:rPr>
                <w:rFonts w:ascii="Cambria" w:hAnsi="Cambria" w:cs="Cambria"/>
                <w:b/>
                <w:bCs/>
              </w:rPr>
              <w:t xml:space="preserve">6. </w:t>
            </w:r>
            <w:r w:rsidRPr="00804DF9">
              <w:rPr>
                <w:rFonts w:ascii="Cambria" w:hAnsi="Cambria" w:cs="Cambria"/>
              </w:rPr>
              <w:t xml:space="preserve">Aşağıdaki cümlelerin hangisinde </w:t>
            </w:r>
            <w:r w:rsidRPr="00804DF9">
              <w:rPr>
                <w:rFonts w:ascii="Cambria" w:hAnsi="Cambria" w:cs="Cambria"/>
                <w:b/>
                <w:bCs/>
              </w:rPr>
              <w:t>ön ad ( sıfat</w:t>
            </w:r>
            <w:r w:rsidRPr="00804DF9">
              <w:rPr>
                <w:rFonts w:ascii="Cambria" w:hAnsi="Cambria" w:cs="Cambria"/>
              </w:rPr>
              <w:t xml:space="preserve"> ) yoktur? </w:t>
            </w: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b/>
                <w:bCs/>
              </w:rPr>
            </w:pP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 xml:space="preserve">A) Bakkaldan sıcacık ekmekler aldım. </w:t>
            </w:r>
            <w:r w:rsidRPr="00804DF9">
              <w:rPr>
                <w:rFonts w:ascii="Cambria" w:hAnsi="Cambria" w:cs="Cambria"/>
              </w:rPr>
              <w:tab/>
            </w:r>
            <w:r w:rsidRPr="00804DF9">
              <w:rPr>
                <w:rFonts w:ascii="Cambria" w:hAnsi="Cambria" w:cs="Cambria"/>
              </w:rPr>
              <w:tab/>
              <w:t xml:space="preserve">      B) Yaşlı adam elindeki poşetleri zor taşıyordu.</w:t>
            </w: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C) İhtiyar, yalnız başına oturuyormuş.</w:t>
            </w:r>
            <w:r w:rsidRPr="00804DF9">
              <w:rPr>
                <w:rFonts w:ascii="Cambria" w:hAnsi="Cambria" w:cs="Cambria"/>
              </w:rPr>
              <w:tab/>
            </w:r>
            <w:r w:rsidRPr="00804DF9">
              <w:rPr>
                <w:rFonts w:ascii="Cambria" w:hAnsi="Cambria" w:cs="Cambria"/>
              </w:rPr>
              <w:tab/>
              <w:t xml:space="preserve">      D) Pazardan iri elmalar ve portakallar aldık.</w:t>
            </w:r>
          </w:p>
          <w:p w:rsidR="00330EE6" w:rsidRPr="00804DF9" w:rsidRDefault="00330EE6" w:rsidP="00804DF9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645" w:type="dxa"/>
          </w:tcPr>
          <w:p w:rsidR="00330EE6" w:rsidRPr="00804DF9" w:rsidRDefault="00330EE6" w:rsidP="00804DF9">
            <w:pPr>
              <w:spacing w:after="0" w:line="240" w:lineRule="auto"/>
              <w:ind w:left="426" w:hanging="426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  <w:b/>
                <w:bCs/>
              </w:rPr>
              <w:t>7</w:t>
            </w:r>
            <w:r w:rsidRPr="00804DF9">
              <w:rPr>
                <w:rFonts w:ascii="Cambria" w:hAnsi="Cambria" w:cs="Cambria"/>
              </w:rPr>
              <w:t xml:space="preserve">.Hangi cümlede altı çizili sözcükler </w:t>
            </w:r>
            <w:r w:rsidRPr="00804DF9">
              <w:rPr>
                <w:rFonts w:ascii="Cambria" w:hAnsi="Cambria" w:cs="Cambria"/>
                <w:b/>
                <w:bCs/>
              </w:rPr>
              <w:t>sesteş değildir</w:t>
            </w:r>
            <w:r w:rsidRPr="00804DF9">
              <w:rPr>
                <w:rFonts w:ascii="Cambria" w:hAnsi="Cambria" w:cs="Cambria"/>
              </w:rPr>
              <w:t>?</w:t>
            </w:r>
          </w:p>
          <w:p w:rsidR="00330EE6" w:rsidRPr="00804DF9" w:rsidRDefault="00330EE6" w:rsidP="00804DF9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 xml:space="preserve">A) </w:t>
            </w:r>
            <w:r w:rsidRPr="00804DF9">
              <w:rPr>
                <w:rFonts w:ascii="Cambria" w:hAnsi="Cambria" w:cs="Cambria"/>
                <w:u w:val="single"/>
              </w:rPr>
              <w:t>Kır</w:t>
            </w:r>
            <w:r w:rsidRPr="00804DF9">
              <w:rPr>
                <w:rFonts w:ascii="Cambria" w:hAnsi="Cambria" w:cs="Cambria"/>
              </w:rPr>
              <w:t xml:space="preserve"> atıyla akşama kadar </w:t>
            </w:r>
            <w:r w:rsidRPr="00804DF9">
              <w:rPr>
                <w:rFonts w:ascii="Cambria" w:hAnsi="Cambria" w:cs="Cambria"/>
                <w:u w:val="single"/>
              </w:rPr>
              <w:t>kırda</w:t>
            </w:r>
            <w:r w:rsidRPr="00804DF9">
              <w:rPr>
                <w:rFonts w:ascii="Cambria" w:hAnsi="Cambria" w:cs="Cambria"/>
              </w:rPr>
              <w:t xml:space="preserve"> dolaştı.</w:t>
            </w:r>
          </w:p>
          <w:p w:rsidR="00330EE6" w:rsidRPr="00804DF9" w:rsidRDefault="00330EE6" w:rsidP="00804DF9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 xml:space="preserve">B) </w:t>
            </w:r>
            <w:r w:rsidRPr="00804DF9">
              <w:rPr>
                <w:rFonts w:ascii="Cambria" w:hAnsi="Cambria" w:cs="Cambria"/>
                <w:u w:val="single"/>
              </w:rPr>
              <w:t>El</w:t>
            </w:r>
            <w:r w:rsidRPr="00804DF9">
              <w:rPr>
                <w:rFonts w:ascii="Cambria" w:hAnsi="Cambria" w:cs="Cambria"/>
              </w:rPr>
              <w:t xml:space="preserve"> </w:t>
            </w:r>
            <w:r w:rsidRPr="00804DF9">
              <w:rPr>
                <w:rFonts w:ascii="Cambria" w:hAnsi="Cambria" w:cs="Cambria"/>
                <w:u w:val="single"/>
              </w:rPr>
              <w:t>eliyle</w:t>
            </w:r>
            <w:r w:rsidRPr="00804DF9">
              <w:rPr>
                <w:rFonts w:ascii="Cambria" w:hAnsi="Cambria" w:cs="Cambria"/>
              </w:rPr>
              <w:t xml:space="preserve"> yılan tutulur.</w:t>
            </w:r>
          </w:p>
          <w:p w:rsidR="00330EE6" w:rsidRPr="00804DF9" w:rsidRDefault="00330EE6" w:rsidP="00804DF9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 xml:space="preserve">C) </w:t>
            </w:r>
            <w:r w:rsidRPr="00804DF9">
              <w:rPr>
                <w:rFonts w:ascii="Cambria" w:hAnsi="Cambria" w:cs="Cambria"/>
                <w:u w:val="single"/>
              </w:rPr>
              <w:t>Kara</w:t>
            </w:r>
            <w:r w:rsidRPr="00804DF9">
              <w:rPr>
                <w:rFonts w:ascii="Cambria" w:hAnsi="Cambria" w:cs="Cambria"/>
              </w:rPr>
              <w:t xml:space="preserve"> günlerden sonra </w:t>
            </w:r>
            <w:r w:rsidRPr="00804DF9">
              <w:rPr>
                <w:rFonts w:ascii="Cambria" w:hAnsi="Cambria" w:cs="Cambria"/>
                <w:u w:val="single"/>
              </w:rPr>
              <w:t>karaya</w:t>
            </w:r>
            <w:r w:rsidRPr="00804DF9">
              <w:rPr>
                <w:rFonts w:ascii="Cambria" w:hAnsi="Cambria" w:cs="Cambria"/>
              </w:rPr>
              <w:t xml:space="preserve"> ulaştık.</w:t>
            </w:r>
          </w:p>
          <w:p w:rsidR="00330EE6" w:rsidRPr="00804DF9" w:rsidRDefault="00330EE6" w:rsidP="00804DF9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 xml:space="preserve">D) </w:t>
            </w:r>
            <w:r w:rsidRPr="00804DF9">
              <w:rPr>
                <w:rFonts w:ascii="Cambria" w:hAnsi="Cambria" w:cs="Cambria"/>
                <w:u w:val="single"/>
              </w:rPr>
              <w:t>Ekmeği</w:t>
            </w:r>
            <w:r w:rsidRPr="00804DF9">
              <w:rPr>
                <w:rFonts w:ascii="Cambria" w:hAnsi="Cambria" w:cs="Cambria"/>
              </w:rPr>
              <w:t xml:space="preserve"> ekmekçiye ver, bir </w:t>
            </w:r>
            <w:r w:rsidRPr="00804DF9">
              <w:rPr>
                <w:rFonts w:ascii="Cambria" w:hAnsi="Cambria" w:cs="Cambria"/>
                <w:u w:val="single"/>
              </w:rPr>
              <w:t>ekmek</w:t>
            </w:r>
            <w:r w:rsidRPr="00804DF9">
              <w:rPr>
                <w:rFonts w:ascii="Cambria" w:hAnsi="Cambria" w:cs="Cambria"/>
              </w:rPr>
              <w:t xml:space="preserve"> de üste ver.</w:t>
            </w:r>
          </w:p>
          <w:p w:rsidR="00330EE6" w:rsidRPr="00804DF9" w:rsidRDefault="00330EE6" w:rsidP="00804DF9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  <w:p w:rsidR="00330EE6" w:rsidRPr="00804DF9" w:rsidRDefault="00330EE6" w:rsidP="00804DF9">
            <w:pPr>
              <w:spacing w:after="0" w:line="240" w:lineRule="auto"/>
              <w:ind w:left="426" w:hanging="426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  <w:b/>
                <w:bCs/>
              </w:rPr>
              <w:t>8</w:t>
            </w:r>
            <w:r w:rsidRPr="00804DF9">
              <w:rPr>
                <w:rFonts w:ascii="Cambria" w:hAnsi="Cambria" w:cs="Cambria"/>
              </w:rPr>
              <w:t xml:space="preserve">.Aşağıdaki cümlelerin hangisinde </w:t>
            </w:r>
            <w:r w:rsidRPr="00804DF9">
              <w:rPr>
                <w:rFonts w:ascii="Cambria" w:hAnsi="Cambria" w:cs="Cambria"/>
                <w:b/>
                <w:bCs/>
              </w:rPr>
              <w:t>anlatım bozukluğu</w:t>
            </w:r>
            <w:r w:rsidRPr="00804DF9">
              <w:rPr>
                <w:rFonts w:ascii="Cambria" w:hAnsi="Cambria" w:cs="Cambria"/>
              </w:rPr>
              <w:t xml:space="preserve"> vardır?</w:t>
            </w:r>
          </w:p>
          <w:p w:rsidR="00330EE6" w:rsidRPr="00804DF9" w:rsidRDefault="00330EE6" w:rsidP="00804DF9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A) Yoğurt ve bal önemli besinlerimizdendir.</w:t>
            </w:r>
          </w:p>
          <w:p w:rsidR="00330EE6" w:rsidRPr="00804DF9" w:rsidRDefault="00330EE6" w:rsidP="00804DF9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B) Yaşlı kadın ve torununu sevinçli gördüm.</w:t>
            </w:r>
          </w:p>
          <w:p w:rsidR="00330EE6" w:rsidRPr="00804DF9" w:rsidRDefault="00330EE6" w:rsidP="00804DF9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C) Ahmet ve arabayla şehre gideceğiz.</w:t>
            </w:r>
          </w:p>
          <w:p w:rsidR="00330EE6" w:rsidRPr="00804DF9" w:rsidRDefault="00330EE6" w:rsidP="00804DF9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D) Yarın sabah pantolonumu ve gömleğimi ütüleyeceğim.</w:t>
            </w:r>
          </w:p>
          <w:p w:rsidR="00330EE6" w:rsidRPr="00804DF9" w:rsidRDefault="00330EE6" w:rsidP="00804DF9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ect id="_x0000_s1029" style="position:absolute;margin-left:22.45pt;margin-top:3pt;width:206.5pt;height:83.1pt;z-index:251645440" fillcolor="#ccecff">
                  <v:textbox>
                    <w:txbxContent>
                      <w:p w:rsidR="00330EE6" w:rsidRPr="00804DF9" w:rsidRDefault="00330EE6" w:rsidP="00F65101">
                        <w:pPr>
                          <w:jc w:val="center"/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</w:pPr>
                        <w:r w:rsidRPr="00804DF9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>Yalnız biz değiliz seni seven                                 Bak, ne kadar üzülüyor gidişine                                 Şu çiçekten çiçeğe konan kelebek.           Baharı erken getir bahçemize                               Olmaz mı hacı leylek.</w:t>
                        </w:r>
                      </w:p>
                      <w:p w:rsidR="00330EE6" w:rsidRPr="00804DF9" w:rsidRDefault="00330EE6" w:rsidP="00F65101">
                        <w:pPr>
                          <w:ind w:firstLine="426"/>
                          <w:rPr>
                            <w:rFonts w:ascii="Cambria" w:hAnsi="Cambria" w:cs="Cambria"/>
                          </w:rPr>
                        </w:pPr>
                      </w:p>
                      <w:p w:rsidR="00330EE6" w:rsidRDefault="00330EE6"/>
                    </w:txbxContent>
                  </v:textbox>
                </v:rect>
              </w:pict>
            </w:r>
          </w:p>
          <w:p w:rsidR="00330EE6" w:rsidRPr="00804DF9" w:rsidRDefault="00330EE6" w:rsidP="00804DF9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  <w:b/>
                <w:bCs/>
              </w:rPr>
              <w:t>9</w:t>
            </w:r>
            <w:r w:rsidRPr="00804DF9">
              <w:rPr>
                <w:rFonts w:ascii="Cambria" w:hAnsi="Cambria" w:cs="Cambria"/>
              </w:rPr>
              <w:t xml:space="preserve">.Şiire göre, leylek için aşağıdakilerden hangisi </w:t>
            </w:r>
            <w:r w:rsidRPr="00804DF9">
              <w:rPr>
                <w:rFonts w:ascii="Cambria" w:hAnsi="Cambria" w:cs="Cambria"/>
                <w:u w:val="single"/>
              </w:rPr>
              <w:t>söylenemez</w:t>
            </w:r>
            <w:r w:rsidRPr="00804DF9">
              <w:rPr>
                <w:rFonts w:ascii="Cambria" w:hAnsi="Cambria" w:cs="Cambria"/>
              </w:rPr>
              <w:t>?</w:t>
            </w:r>
          </w:p>
          <w:p w:rsidR="00330EE6" w:rsidRPr="00804DF9" w:rsidRDefault="00330EE6" w:rsidP="00804DF9">
            <w:pPr>
              <w:spacing w:after="0" w:line="216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A) Göçmen bir kuş olduğu</w:t>
            </w:r>
            <w:r w:rsidRPr="00804DF9">
              <w:rPr>
                <w:rFonts w:ascii="Cambria" w:hAnsi="Cambria" w:cs="Cambria"/>
              </w:rPr>
              <w:tab/>
            </w:r>
            <w:r w:rsidRPr="00804DF9">
              <w:rPr>
                <w:rFonts w:ascii="Cambria" w:hAnsi="Cambria" w:cs="Cambria"/>
              </w:rPr>
              <w:tab/>
            </w:r>
            <w:r w:rsidRPr="00804DF9">
              <w:rPr>
                <w:rFonts w:ascii="Cambria" w:hAnsi="Cambria" w:cs="Cambria"/>
              </w:rPr>
              <w:tab/>
              <w:t xml:space="preserve">                     B) Herkes tarafından sevildiği</w:t>
            </w:r>
          </w:p>
          <w:p w:rsidR="00330EE6" w:rsidRPr="00804DF9" w:rsidRDefault="00330EE6" w:rsidP="00804DF9">
            <w:pPr>
              <w:spacing w:after="0" w:line="216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C) Baharın habercisi olduğu</w:t>
            </w:r>
            <w:r w:rsidRPr="00804DF9">
              <w:rPr>
                <w:rFonts w:ascii="Cambria" w:hAnsi="Cambria" w:cs="Cambria"/>
              </w:rPr>
              <w:tab/>
            </w:r>
            <w:r w:rsidRPr="00804DF9">
              <w:rPr>
                <w:rFonts w:ascii="Cambria" w:hAnsi="Cambria" w:cs="Cambria"/>
              </w:rPr>
              <w:tab/>
            </w:r>
            <w:r w:rsidRPr="00804DF9">
              <w:rPr>
                <w:rFonts w:ascii="Cambria" w:hAnsi="Cambria" w:cs="Cambria"/>
              </w:rPr>
              <w:tab/>
              <w:t xml:space="preserve">                     D) Çiçeklerle beslendiği</w:t>
            </w:r>
          </w:p>
          <w:p w:rsidR="00330EE6" w:rsidRPr="00804DF9" w:rsidRDefault="00330EE6" w:rsidP="00804DF9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330EE6" w:rsidRPr="00804DF9" w:rsidRDefault="00330EE6" w:rsidP="00804DF9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ect id="_x0000_s1030" style="position:absolute;margin-left:-1.3pt;margin-top:8.3pt;width:274.85pt;height:48.3pt;z-index:251646464">
                  <v:textbox>
                    <w:txbxContent>
                      <w:p w:rsidR="00330EE6" w:rsidRPr="00253409" w:rsidRDefault="00330EE6" w:rsidP="00253409">
                        <w:pPr>
                          <w:shd w:val="clear" w:color="auto" w:fill="FFFFCC"/>
                          <w:rPr>
                            <w:sz w:val="20"/>
                            <w:szCs w:val="20"/>
                          </w:rPr>
                        </w:pPr>
                        <w:r w:rsidRPr="00804DF9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>İlkyaz yağmurları yağıyor. Ağaçlar henüz çıplak. Tatlı bir toprak kokusu duyuluyor. Bahçenin yüksek çamları altında, saatin tik takları gibi çalışan bir otomobil yola hazırlanıyor.</w:t>
                        </w:r>
                      </w:p>
                    </w:txbxContent>
                  </v:textbox>
                </v:rect>
              </w:pict>
            </w:r>
          </w:p>
          <w:p w:rsidR="00330EE6" w:rsidRPr="00804DF9" w:rsidRDefault="00330EE6" w:rsidP="00804DF9">
            <w:pPr>
              <w:spacing w:after="0" w:line="240" w:lineRule="auto"/>
              <w:ind w:left="426" w:hanging="568"/>
              <w:rPr>
                <w:rFonts w:ascii="Cambria" w:hAnsi="Cambria" w:cs="Cambria"/>
              </w:rPr>
            </w:pPr>
            <w:r w:rsidRPr="00804DF9">
              <w:rPr>
                <w:rFonts w:ascii="Arial" w:hAnsi="Arial" w:cs="Arial"/>
                <w:sz w:val="20"/>
                <w:szCs w:val="20"/>
              </w:rPr>
              <w:tab/>
            </w:r>
            <w:r w:rsidRPr="00804DF9">
              <w:rPr>
                <w:rFonts w:ascii="Cambria" w:hAnsi="Cambria" w:cs="Cambria"/>
              </w:rPr>
              <w:tab/>
            </w:r>
          </w:p>
          <w:p w:rsidR="00330EE6" w:rsidRPr="00804DF9" w:rsidRDefault="00330EE6" w:rsidP="00804DF9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330EE6" w:rsidRPr="00804DF9" w:rsidRDefault="00330EE6" w:rsidP="00804DF9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330EE6" w:rsidRPr="00804DF9" w:rsidRDefault="00330EE6" w:rsidP="00804DF9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  <w:b/>
                <w:bCs/>
              </w:rPr>
              <w:t>10</w:t>
            </w:r>
            <w:r w:rsidRPr="00804DF9">
              <w:rPr>
                <w:rFonts w:ascii="Cambria" w:hAnsi="Cambria" w:cs="Cambria"/>
              </w:rPr>
              <w:t xml:space="preserve">.Parçada, hangi duyumuzla ilgili ayrıntıya yer </w:t>
            </w:r>
            <w:r w:rsidRPr="00804DF9">
              <w:rPr>
                <w:rFonts w:ascii="Cambria" w:hAnsi="Cambria" w:cs="Cambria"/>
                <w:u w:val="single"/>
              </w:rPr>
              <w:t>verilmemiştir</w:t>
            </w:r>
            <w:r w:rsidRPr="00804DF9">
              <w:rPr>
                <w:rFonts w:ascii="Cambria" w:hAnsi="Cambria" w:cs="Cambria"/>
              </w:rPr>
              <w:t>?</w:t>
            </w: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A) Koklama</w:t>
            </w:r>
            <w:r w:rsidRPr="00804DF9">
              <w:rPr>
                <w:rFonts w:ascii="Cambria" w:hAnsi="Cambria" w:cs="Cambria"/>
              </w:rPr>
              <w:tab/>
              <w:t>B) Görme</w:t>
            </w:r>
            <w:r w:rsidRPr="00804DF9">
              <w:rPr>
                <w:rFonts w:ascii="Cambria" w:hAnsi="Cambria" w:cs="Cambria"/>
              </w:rPr>
              <w:tab/>
              <w:t>C) İşitme</w:t>
            </w:r>
            <w:r w:rsidRPr="00804DF9">
              <w:rPr>
                <w:rFonts w:ascii="Cambria" w:hAnsi="Cambria" w:cs="Cambria"/>
              </w:rPr>
              <w:tab/>
              <w:t>D) Tatma</w:t>
            </w:r>
          </w:p>
          <w:p w:rsidR="00330EE6" w:rsidRPr="00804DF9" w:rsidRDefault="00330EE6" w:rsidP="00804DF9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330EE6" w:rsidRPr="00804DF9" w:rsidRDefault="00330EE6" w:rsidP="00804DF9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330EE6" w:rsidRPr="00804DF9" w:rsidRDefault="00330EE6" w:rsidP="00804DF9">
            <w:pPr>
              <w:spacing w:after="0" w:line="240" w:lineRule="auto"/>
              <w:ind w:left="426" w:hanging="568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  <w:b/>
                <w:bCs/>
              </w:rPr>
              <w:t>11</w:t>
            </w:r>
            <w:r w:rsidRPr="00804DF9">
              <w:rPr>
                <w:rFonts w:ascii="Cambria" w:hAnsi="Cambria" w:cs="Cambria"/>
              </w:rPr>
              <w:t>.Hangi seçenekteki sözcükler anlam ilişkisi bakımından diğerlerinden farklıdır?</w:t>
            </w: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A) Sert - yumuşak</w:t>
            </w:r>
            <w:r w:rsidRPr="00804DF9">
              <w:rPr>
                <w:rFonts w:ascii="Cambria" w:hAnsi="Cambria" w:cs="Cambria"/>
              </w:rPr>
              <w:tab/>
              <w:t>B) Kırmızı – al</w:t>
            </w:r>
            <w:r w:rsidRPr="00804DF9">
              <w:rPr>
                <w:rFonts w:ascii="Cambria" w:hAnsi="Cambria" w:cs="Cambria"/>
              </w:rPr>
              <w:tab/>
            </w:r>
            <w:r w:rsidRPr="00804DF9">
              <w:rPr>
                <w:rFonts w:ascii="Cambria" w:hAnsi="Cambria" w:cs="Cambria"/>
              </w:rPr>
              <w:tab/>
              <w:t xml:space="preserve">                             C) Son - ilk</w:t>
            </w:r>
            <w:r w:rsidRPr="00804DF9">
              <w:rPr>
                <w:rFonts w:ascii="Cambria" w:hAnsi="Cambria" w:cs="Cambria"/>
              </w:rPr>
              <w:tab/>
            </w:r>
            <w:r w:rsidRPr="00804DF9">
              <w:rPr>
                <w:rFonts w:ascii="Cambria" w:hAnsi="Cambria" w:cs="Cambria"/>
              </w:rPr>
              <w:tab/>
              <w:t>D) Kalın – ince</w:t>
            </w:r>
          </w:p>
          <w:p w:rsidR="00330EE6" w:rsidRPr="00804DF9" w:rsidRDefault="00330EE6" w:rsidP="00804DF9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330EE6" w:rsidRPr="00804DF9" w:rsidRDefault="00330EE6" w:rsidP="00804DF9">
            <w:pPr>
              <w:spacing w:after="0" w:line="240" w:lineRule="auto"/>
              <w:ind w:left="426" w:hanging="568"/>
              <w:rPr>
                <w:rFonts w:ascii="Cambria" w:hAnsi="Cambria" w:cs="Cambria"/>
              </w:rPr>
            </w:pPr>
            <w:r>
              <w:rPr>
                <w:noProof/>
                <w:lang w:eastAsia="tr-TR"/>
              </w:rPr>
              <w:pict>
                <v:rect id="_x0000_s1031" style="position:absolute;left:0;text-align:left;margin-left:-1.3pt;margin-top:-.65pt;width:274.85pt;height:58.55pt;z-index:251647488">
                  <v:textbox>
                    <w:txbxContent>
                      <w:p w:rsidR="00330EE6" w:rsidRPr="00253409" w:rsidRDefault="00330EE6" w:rsidP="00C41AA5">
                        <w:pPr>
                          <w:shd w:val="clear" w:color="auto" w:fill="CCFFFF"/>
                          <w:rPr>
                            <w:sz w:val="20"/>
                            <w:szCs w:val="20"/>
                          </w:rPr>
                        </w:pPr>
                        <w:r w:rsidRPr="00804DF9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>Kar yağıyordu. Camın kırılmış bölümünden soğuk bir rüzgâr doluyordu odaya. Oda soğuktu. Tüyleri dökülmüş ihtiyar bir kedi iki gündür ateş görmemiş, sobanın kenarına büzülmüştü.</w:t>
                        </w:r>
                      </w:p>
                    </w:txbxContent>
                  </v:textbox>
                </v:rect>
              </w:pict>
            </w:r>
          </w:p>
          <w:p w:rsidR="00330EE6" w:rsidRPr="00804DF9" w:rsidRDefault="00330EE6" w:rsidP="00804DF9">
            <w:pPr>
              <w:spacing w:after="0" w:line="240" w:lineRule="auto"/>
              <w:ind w:left="426" w:hanging="568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ab/>
            </w:r>
          </w:p>
          <w:p w:rsidR="00330EE6" w:rsidRPr="00804DF9" w:rsidRDefault="00330EE6" w:rsidP="00804DF9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330EE6" w:rsidRPr="00804DF9" w:rsidRDefault="00330EE6" w:rsidP="00804DF9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330EE6" w:rsidRPr="00804DF9" w:rsidRDefault="00330EE6" w:rsidP="00804DF9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330EE6" w:rsidRPr="00804DF9" w:rsidRDefault="00330EE6" w:rsidP="00804DF9">
            <w:pPr>
              <w:spacing w:after="0" w:line="240" w:lineRule="auto"/>
              <w:ind w:right="-214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  <w:b/>
                <w:bCs/>
              </w:rPr>
              <w:t>12</w:t>
            </w:r>
            <w:r w:rsidRPr="00804DF9">
              <w:rPr>
                <w:rFonts w:ascii="Cambria" w:hAnsi="Cambria" w:cs="Cambria"/>
              </w:rPr>
              <w:t>.Yazar, parçadaki izlenimlerini aşağıdakilerin hangisiyle edinmiştir?</w:t>
            </w: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A) Okuyarak</w:t>
            </w:r>
            <w:r w:rsidRPr="00804DF9">
              <w:rPr>
                <w:rFonts w:ascii="Cambria" w:hAnsi="Cambria" w:cs="Cambria"/>
              </w:rPr>
              <w:tab/>
            </w:r>
            <w:r w:rsidRPr="00804DF9">
              <w:rPr>
                <w:rFonts w:ascii="Cambria" w:hAnsi="Cambria" w:cs="Cambria"/>
              </w:rPr>
              <w:tab/>
              <w:t>B) Dinleyerek</w:t>
            </w:r>
            <w:r w:rsidRPr="00804DF9">
              <w:rPr>
                <w:rFonts w:ascii="Cambria" w:hAnsi="Cambria" w:cs="Cambria"/>
              </w:rPr>
              <w:tab/>
            </w:r>
            <w:r w:rsidRPr="00804DF9">
              <w:rPr>
                <w:rFonts w:ascii="Cambria" w:hAnsi="Cambria" w:cs="Cambria"/>
              </w:rPr>
              <w:tab/>
              <w:t xml:space="preserve">                                       C) Gözlemleyerek</w:t>
            </w:r>
            <w:r w:rsidRPr="00804DF9">
              <w:rPr>
                <w:rFonts w:ascii="Cambria" w:hAnsi="Cambria" w:cs="Cambria"/>
              </w:rPr>
              <w:tab/>
              <w:t>D) Duyarak</w:t>
            </w:r>
          </w:p>
          <w:p w:rsidR="00330EE6" w:rsidRPr="00804DF9" w:rsidRDefault="00330EE6" w:rsidP="00804DF9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-8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45"/>
        <w:gridCol w:w="5645"/>
      </w:tblGrid>
      <w:tr w:rsidR="00330EE6" w:rsidRPr="00804DF9">
        <w:trPr>
          <w:trHeight w:val="15388"/>
        </w:trPr>
        <w:tc>
          <w:tcPr>
            <w:tcW w:w="5645" w:type="dxa"/>
          </w:tcPr>
          <w:tbl>
            <w:tblPr>
              <w:tblW w:w="5160" w:type="dxa"/>
              <w:tblLook w:val="0000"/>
            </w:tblPr>
            <w:tblGrid>
              <w:gridCol w:w="675"/>
              <w:gridCol w:w="3892"/>
              <w:gridCol w:w="118"/>
              <w:gridCol w:w="118"/>
              <w:gridCol w:w="357"/>
            </w:tblGrid>
            <w:tr w:rsidR="00330EE6" w:rsidRPr="00804DF9">
              <w:trPr>
                <w:trHeight w:val="113"/>
              </w:trPr>
              <w:tc>
                <w:tcPr>
                  <w:tcW w:w="0" w:type="auto"/>
                  <w:gridSpan w:val="5"/>
                </w:tcPr>
                <w:p w:rsidR="00330EE6" w:rsidRPr="00804DF9" w:rsidRDefault="00330EE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b/>
                      <w:bCs/>
                      <w:sz w:val="22"/>
                      <w:szCs w:val="22"/>
                    </w:rPr>
                    <w:t>13</w:t>
                  </w: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.Soru görevindeki </w:t>
                  </w:r>
                  <w:r w:rsidRPr="00804DF9">
                    <w:rPr>
                      <w:rFonts w:ascii="Cambria" w:hAnsi="Cambria" w:cs="Cambria"/>
                      <w:b/>
                      <w:bCs/>
                      <w:sz w:val="22"/>
                      <w:szCs w:val="22"/>
                    </w:rPr>
                    <w:t xml:space="preserve">mi </w:t>
                  </w: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eki örneklerinden hangisi yanlış yazılmıştır? </w:t>
                  </w:r>
                </w:p>
              </w:tc>
            </w:tr>
            <w:tr w:rsidR="00330EE6" w:rsidRPr="00804DF9">
              <w:trPr>
                <w:trHeight w:val="113"/>
              </w:trPr>
              <w:tc>
                <w:tcPr>
                  <w:tcW w:w="0" w:type="auto"/>
                </w:tcPr>
                <w:p w:rsidR="00330EE6" w:rsidRPr="00804DF9" w:rsidRDefault="00330EE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A) </w:t>
                  </w:r>
                </w:p>
              </w:tc>
              <w:tc>
                <w:tcPr>
                  <w:tcW w:w="0" w:type="auto"/>
                </w:tcPr>
                <w:p w:rsidR="00330EE6" w:rsidRPr="00804DF9" w:rsidRDefault="00330EE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Sizinle gelebilir miyiz? </w:t>
                  </w:r>
                </w:p>
              </w:tc>
              <w:tc>
                <w:tcPr>
                  <w:tcW w:w="0" w:type="auto"/>
                  <w:gridSpan w:val="2"/>
                </w:tcPr>
                <w:p w:rsidR="00330EE6" w:rsidRPr="00804DF9" w:rsidRDefault="00330EE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330EE6" w:rsidRPr="00804DF9" w:rsidRDefault="00330EE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330EE6" w:rsidRPr="00804DF9">
              <w:trPr>
                <w:trHeight w:val="113"/>
              </w:trPr>
              <w:tc>
                <w:tcPr>
                  <w:tcW w:w="0" w:type="auto"/>
                </w:tcPr>
                <w:p w:rsidR="00330EE6" w:rsidRPr="00804DF9" w:rsidRDefault="00330EE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B) </w:t>
                  </w:r>
                </w:p>
              </w:tc>
              <w:tc>
                <w:tcPr>
                  <w:tcW w:w="0" w:type="auto"/>
                </w:tcPr>
                <w:p w:rsidR="00330EE6" w:rsidRPr="00804DF9" w:rsidRDefault="00330EE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Şunları elimden alır mısınız? </w:t>
                  </w:r>
                </w:p>
              </w:tc>
              <w:tc>
                <w:tcPr>
                  <w:tcW w:w="0" w:type="auto"/>
                  <w:gridSpan w:val="2"/>
                </w:tcPr>
                <w:p w:rsidR="00330EE6" w:rsidRPr="00804DF9" w:rsidRDefault="00330EE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330EE6" w:rsidRPr="00804DF9" w:rsidRDefault="00330EE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330EE6" w:rsidRPr="00804DF9">
              <w:trPr>
                <w:gridAfter w:val="2"/>
                <w:trHeight w:val="113"/>
              </w:trPr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C) </w:t>
                  </w:r>
                </w:p>
              </w:tc>
              <w:tc>
                <w:tcPr>
                  <w:tcW w:w="0" w:type="auto"/>
                  <w:gridSpan w:val="2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Şunu bana okuyabilirmisin? </w:t>
                  </w:r>
                </w:p>
              </w:tc>
            </w:tr>
            <w:tr w:rsidR="00330EE6" w:rsidRPr="00804DF9">
              <w:trPr>
                <w:gridAfter w:val="3"/>
                <w:trHeight w:val="113"/>
              </w:trPr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D) </w:t>
                  </w:r>
                </w:p>
              </w:tc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Buraya oturur musunuz? </w:t>
                  </w:r>
                </w:p>
              </w:tc>
            </w:tr>
          </w:tbl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  <w:b/>
                <w:bCs/>
              </w:rPr>
              <w:t>14</w:t>
            </w:r>
            <w:r w:rsidRPr="00804DF9">
              <w:rPr>
                <w:rFonts w:ascii="Cambria" w:hAnsi="Cambria" w:cs="Cambria"/>
              </w:rPr>
              <w:t xml:space="preserve">.Aşağıdaki seçeneklerden hangisi </w:t>
            </w:r>
            <w:r w:rsidRPr="00804DF9">
              <w:rPr>
                <w:rFonts w:ascii="Cambria" w:hAnsi="Cambria" w:cs="Cambria"/>
                <w:b/>
                <w:bCs/>
              </w:rPr>
              <w:t>somut ad</w:t>
            </w:r>
            <w:r w:rsidRPr="00804DF9">
              <w:rPr>
                <w:rFonts w:ascii="Cambria" w:hAnsi="Cambria" w:cs="Cambria"/>
              </w:rPr>
              <w:t>lara örnektir?</w:t>
            </w: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A) at-kalem-sevinç-televizyon</w:t>
            </w: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B)deniz-bardak-havlu-dolap</w:t>
            </w:r>
          </w:p>
          <w:p w:rsidR="00330EE6" w:rsidRPr="00804DF9" w:rsidRDefault="00330EE6" w:rsidP="00804DF9">
            <w:pPr>
              <w:spacing w:after="0" w:line="240" w:lineRule="auto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C)araba-gemi-ağaç-öfke</w:t>
            </w:r>
          </w:p>
          <w:p w:rsidR="00330EE6" w:rsidRPr="00804DF9" w:rsidRDefault="00330EE6" w:rsidP="00804DF9">
            <w:pPr>
              <w:spacing w:after="0" w:line="240" w:lineRule="auto"/>
            </w:pPr>
            <w:r w:rsidRPr="00804DF9">
              <w:rPr>
                <w:rFonts w:ascii="Cambria" w:hAnsi="Cambria" w:cs="Cambria"/>
              </w:rPr>
              <w:t>D)mutluluk-telefon-gömlek-tavşan</w:t>
            </w:r>
          </w:p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pStyle w:val="NoSpacing"/>
              <w:spacing w:after="120"/>
              <w:rPr>
                <w:rFonts w:ascii="Cambria" w:hAnsi="Cambria" w:cs="Cambria"/>
                <w:b/>
                <w:bCs/>
              </w:rPr>
            </w:pPr>
            <w:r w:rsidRPr="00804DF9">
              <w:rPr>
                <w:rFonts w:ascii="Cambria" w:hAnsi="Cambria" w:cs="Cambria"/>
                <w:b/>
                <w:bCs/>
              </w:rPr>
              <w:t>15</w:t>
            </w:r>
            <w:r w:rsidRPr="00804DF9">
              <w:rPr>
                <w:rFonts w:ascii="Cambria" w:hAnsi="Cambria" w:cs="Cambria"/>
              </w:rPr>
              <w:t xml:space="preserve">. Aşağıdaki cümlelerin hangisinde </w:t>
            </w:r>
            <w:r w:rsidRPr="00804DF9">
              <w:rPr>
                <w:rFonts w:ascii="Cambria" w:hAnsi="Cambria" w:cs="Cambria"/>
                <w:b/>
                <w:bCs/>
              </w:rPr>
              <w:t>“dokunmak”</w:t>
            </w:r>
            <w:r w:rsidRPr="00804DF9">
              <w:rPr>
                <w:rFonts w:ascii="Cambria" w:hAnsi="Cambria" w:cs="Cambria"/>
              </w:rPr>
              <w:t xml:space="preserve"> sözcüğü gerçek anlamı dışında </w:t>
            </w:r>
            <w:r w:rsidRPr="00804DF9">
              <w:rPr>
                <w:rFonts w:ascii="Cambria" w:hAnsi="Cambria" w:cs="Cambria"/>
                <w:b/>
                <w:bCs/>
              </w:rPr>
              <w:t>(</w:t>
            </w:r>
            <w:r w:rsidRPr="00804DF9">
              <w:rPr>
                <w:rFonts w:ascii="Cambria" w:hAnsi="Cambria" w:cs="Cambria"/>
                <w:b/>
                <w:bCs/>
                <w:u w:val="single"/>
              </w:rPr>
              <w:t>mecaz)</w:t>
            </w:r>
            <w:r w:rsidRPr="00804DF9">
              <w:rPr>
                <w:rFonts w:ascii="Cambria" w:hAnsi="Cambria" w:cs="Cambria"/>
              </w:rPr>
              <w:t xml:space="preserve"> kullanılmıştır</w:t>
            </w:r>
            <w:r w:rsidRPr="00804DF9">
              <w:rPr>
                <w:rFonts w:ascii="Cambria" w:hAnsi="Cambria" w:cs="Cambria"/>
                <w:b/>
                <w:bCs/>
              </w:rPr>
              <w:t>?</w:t>
            </w:r>
          </w:p>
          <w:p w:rsidR="00330EE6" w:rsidRPr="00804DF9" w:rsidRDefault="00330EE6" w:rsidP="00804DF9">
            <w:pPr>
              <w:pStyle w:val="NoSpacing"/>
              <w:spacing w:after="120"/>
              <w:rPr>
                <w:rFonts w:ascii="Cambria" w:hAnsi="Cambria" w:cs="Cambria"/>
              </w:rPr>
            </w:pPr>
          </w:p>
          <w:p w:rsidR="00330EE6" w:rsidRPr="00804DF9" w:rsidRDefault="00330EE6" w:rsidP="00804DF9">
            <w:pPr>
              <w:pStyle w:val="NoSpacing"/>
              <w:spacing w:after="120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A) Islak ellerinle elektrikli aletlere dokunmamalısın.       B) Söylediği sözler bana çok dokundu.</w:t>
            </w:r>
          </w:p>
          <w:p w:rsidR="00330EE6" w:rsidRPr="00804DF9" w:rsidRDefault="00330EE6" w:rsidP="00804DF9">
            <w:pPr>
              <w:pStyle w:val="NoSpacing"/>
              <w:spacing w:after="120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C) Kediye dokunur dokunmaz kaçıp gitti.                              D) Elmaya dokununca serinliğini hissettim.</w:t>
            </w:r>
          </w:p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70407E">
            <w:pPr>
              <w:pStyle w:val="NoSpacing"/>
              <w:rPr>
                <w:rFonts w:ascii="Cambria" w:hAnsi="Cambria" w:cs="Cambria"/>
                <w:b/>
                <w:bCs/>
              </w:rPr>
            </w:pPr>
            <w:r w:rsidRPr="00804DF9">
              <w:rPr>
                <w:rFonts w:ascii="Cambria" w:hAnsi="Cambria" w:cs="Cambria"/>
                <w:b/>
                <w:bCs/>
              </w:rPr>
              <w:t>16.</w:t>
            </w:r>
            <w:r w:rsidRPr="00804DF9">
              <w:rPr>
                <w:rFonts w:ascii="Cambria" w:hAnsi="Cambria" w:cs="Cambria"/>
              </w:rPr>
              <w:t xml:space="preserve"> Aşağıdaki cümlelerin hangisinde </w:t>
            </w:r>
            <w:r w:rsidRPr="00804DF9">
              <w:rPr>
                <w:rFonts w:ascii="Cambria" w:hAnsi="Cambria" w:cs="Cambria"/>
                <w:b/>
                <w:bCs/>
              </w:rPr>
              <w:t xml:space="preserve">zıt anlamlı </w:t>
            </w:r>
            <w:r w:rsidRPr="00804DF9">
              <w:rPr>
                <w:rFonts w:ascii="Cambria" w:hAnsi="Cambria" w:cs="Cambria"/>
              </w:rPr>
              <w:t xml:space="preserve">kelimeler </w:t>
            </w:r>
            <w:r w:rsidRPr="00804DF9">
              <w:rPr>
                <w:rFonts w:ascii="Cambria" w:hAnsi="Cambria" w:cs="Cambria"/>
                <w:b/>
                <w:bCs/>
                <w:u w:val="single"/>
              </w:rPr>
              <w:t>birlikte kullanılma</w:t>
            </w:r>
            <w:r w:rsidRPr="00804DF9">
              <w:rPr>
                <w:rFonts w:ascii="Cambria" w:hAnsi="Cambria" w:cs="Cambria"/>
                <w:b/>
                <w:bCs/>
                <w:u w:val="single"/>
              </w:rPr>
              <w:softHyphen/>
              <w:t>mıştır</w:t>
            </w:r>
            <w:r w:rsidRPr="00804DF9">
              <w:rPr>
                <w:rFonts w:ascii="Cambria" w:hAnsi="Cambria" w:cs="Cambria"/>
                <w:b/>
                <w:bCs/>
              </w:rPr>
              <w:t>?</w:t>
            </w:r>
          </w:p>
          <w:p w:rsidR="00330EE6" w:rsidRPr="00804DF9" w:rsidRDefault="00330EE6" w:rsidP="0070407E">
            <w:pPr>
              <w:pStyle w:val="NoSpacing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A) Dün arkadaşlarımla beraber önce gezdik, sonra sinemaya gittik.</w:t>
            </w:r>
          </w:p>
          <w:p w:rsidR="00330EE6" w:rsidRPr="00804DF9" w:rsidRDefault="00330EE6" w:rsidP="0070407E">
            <w:pPr>
              <w:pStyle w:val="NoSpacing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B) Hepimiz az çok şiir severiz.</w:t>
            </w:r>
          </w:p>
          <w:p w:rsidR="00330EE6" w:rsidRPr="00804DF9" w:rsidRDefault="00330EE6" w:rsidP="0070407E">
            <w:pPr>
              <w:pStyle w:val="NoSpacing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C) Geçen akşam "Güzel ve Çirkin" isimli hikayeyi okudum.</w:t>
            </w:r>
          </w:p>
          <w:p w:rsidR="00330EE6" w:rsidRPr="00804DF9" w:rsidRDefault="00330EE6" w:rsidP="0070407E">
            <w:pPr>
              <w:pStyle w:val="NoSpacing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D) Her gün okula gelirken ana caddeden geçmek zorundayım.</w:t>
            </w:r>
          </w:p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804DF9">
              <w:rPr>
                <w:b/>
                <w:bCs/>
              </w:rPr>
              <w:t>17</w:t>
            </w:r>
            <w:r w:rsidRPr="00804DF9">
              <w:t>.</w:t>
            </w:r>
            <w:r w:rsidRPr="00804DF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04DF9">
              <w:rPr>
                <w:rFonts w:ascii="Cambria" w:hAnsi="Cambria" w:cs="Cambria"/>
              </w:rPr>
              <w:t xml:space="preserve">Aşağıdaki hangi öğrenci </w:t>
            </w:r>
            <w:r w:rsidRPr="00804DF9">
              <w:rPr>
                <w:rFonts w:ascii="Cambria" w:hAnsi="Cambria" w:cs="Cambria"/>
                <w:b/>
                <w:bCs/>
              </w:rPr>
              <w:t>“zamir”in</w:t>
            </w:r>
            <w:r w:rsidRPr="00804DF9">
              <w:rPr>
                <w:rFonts w:ascii="Cambria" w:hAnsi="Cambria" w:cs="Cambria"/>
              </w:rPr>
              <w:t xml:space="preserve"> tanımını yapmıştır?</w:t>
            </w:r>
          </w:p>
          <w:p w:rsidR="00330EE6" w:rsidRPr="00804DF9" w:rsidRDefault="00330EE6" w:rsidP="00804DF9">
            <w:pPr>
              <w:pStyle w:val="ListParagraph"/>
              <w:spacing w:after="0" w:line="240" w:lineRule="auto"/>
              <w:ind w:left="0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32" type="#_x0000_t62" style="position:absolute;left:0;text-align:left;margin-left:88.75pt;margin-top:4.1pt;width:153.35pt;height:41.05pt;z-index:251653632" adj="-4043,16496">
                  <v:textbox style="mso-next-textbox:#_x0000_s1032">
                    <w:txbxContent>
                      <w:p w:rsidR="00330EE6" w:rsidRPr="00804DF9" w:rsidRDefault="00330EE6" w:rsidP="0070407E">
                        <w:pPr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</w:pPr>
                        <w:r w:rsidRPr="00804DF9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>Varlıkların özelliklerini belirten sözcüklerdir.</w:t>
                        </w:r>
                      </w:p>
                    </w:txbxContent>
                  </v:textbox>
                  <w10:wrap side="left"/>
                </v:shape>
              </w:pict>
            </w:r>
          </w:p>
          <w:p w:rsidR="00330EE6" w:rsidRPr="00804DF9" w:rsidRDefault="00330EE6" w:rsidP="00804DF9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s1033" type="#_x0000_t75" alt="MCj04406450000[1]" style="position:absolute;left:0;text-align:left;margin-left:23.2pt;margin-top:1pt;width:42.75pt;height:36pt;z-index:-251666944;visibility:visible">
                  <v:imagedata r:id="rId5" o:title=""/>
                </v:shape>
              </w:pict>
            </w:r>
            <w:r w:rsidRPr="00804DF9">
              <w:rPr>
                <w:rFonts w:ascii="Comic Sans MS" w:hAnsi="Comic Sans MS" w:cs="Comic Sans MS"/>
                <w:b/>
                <w:bCs/>
              </w:rPr>
              <w:t xml:space="preserve">A) </w:t>
            </w:r>
          </w:p>
          <w:p w:rsidR="00330EE6" w:rsidRPr="00804DF9" w:rsidRDefault="00330EE6" w:rsidP="00804DF9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34" type="#_x0000_t62" style="position:absolute;left:0;text-align:left;margin-left:93.25pt;margin-top:8.1pt;width:153.35pt;height:40.85pt;z-index:251654656" adj="-4733,13642">
                  <v:textbox style="mso-next-textbox:#_x0000_s1034">
                    <w:txbxContent>
                      <w:p w:rsidR="00330EE6" w:rsidRPr="00804DF9" w:rsidRDefault="00330EE6" w:rsidP="0070407E">
                        <w:pPr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</w:pPr>
                        <w:r w:rsidRPr="00804DF9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>Duyularımızla hissettiğimiz varlık adlarıdır.</w:t>
                        </w:r>
                      </w:p>
                    </w:txbxContent>
                  </v:textbox>
                  <w10:wrap side="left"/>
                </v:shape>
              </w:pict>
            </w:r>
          </w:p>
          <w:p w:rsidR="00330EE6" w:rsidRPr="00804DF9" w:rsidRDefault="00330EE6" w:rsidP="00804DF9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Resim 6" o:spid="_x0000_s1035" type="#_x0000_t75" alt="MCj04405120000[1]" style="position:absolute;left:0;text-align:left;margin-left:23.2pt;margin-top:-.35pt;width:42.75pt;height:40.2pt;z-index:-251665920;visibility:visible">
                  <v:imagedata r:id="rId6" o:title=""/>
                </v:shape>
              </w:pict>
            </w:r>
            <w:r w:rsidRPr="00804DF9">
              <w:rPr>
                <w:rFonts w:ascii="Comic Sans MS" w:hAnsi="Comic Sans MS" w:cs="Comic Sans MS"/>
                <w:b/>
                <w:bCs/>
              </w:rPr>
              <w:t xml:space="preserve">B) </w:t>
            </w:r>
          </w:p>
          <w:p w:rsidR="00330EE6" w:rsidRPr="00804DF9" w:rsidRDefault="00330EE6" w:rsidP="00804DF9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36" type="#_x0000_t62" style="position:absolute;left:0;text-align:left;margin-left:88.75pt;margin-top:9.55pt;width:153.35pt;height:43.9pt;z-index:251655680" adj="-4747,13432">
                  <v:textbox style="mso-next-textbox:#_x0000_s1036">
                    <w:txbxContent>
                      <w:p w:rsidR="00330EE6" w:rsidRPr="00804DF9" w:rsidRDefault="00330EE6" w:rsidP="0070407E">
                        <w:pPr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</w:pPr>
                        <w:r w:rsidRPr="00804DF9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 xml:space="preserve">Varlıkların adlarının yerini tutan sözcüklerdir </w:t>
                        </w:r>
                      </w:p>
                    </w:txbxContent>
                  </v:textbox>
                  <w10:wrap side="left"/>
                </v:shape>
              </w:pict>
            </w:r>
          </w:p>
          <w:p w:rsidR="00330EE6" w:rsidRPr="00804DF9" w:rsidRDefault="00330EE6" w:rsidP="00804DF9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Resim 7" o:spid="_x0000_s1037" type="#_x0000_t75" alt="MCj04406430000[1]" style="position:absolute;left:0;text-align:left;margin-left:23.2pt;margin-top:.1pt;width:42.75pt;height:35.4pt;z-index:-251664896;visibility:visible">
                  <v:imagedata r:id="rId7" o:title=""/>
                </v:shape>
              </w:pict>
            </w:r>
            <w:r w:rsidRPr="00804DF9">
              <w:rPr>
                <w:rFonts w:ascii="Comic Sans MS" w:hAnsi="Comic Sans MS" w:cs="Comic Sans MS"/>
                <w:b/>
                <w:bCs/>
              </w:rPr>
              <w:t xml:space="preserve">C) </w:t>
            </w:r>
          </w:p>
          <w:p w:rsidR="00330EE6" w:rsidRPr="00804DF9" w:rsidRDefault="00330EE6" w:rsidP="00804DF9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38" type="#_x0000_t62" style="position:absolute;left:0;text-align:left;margin-left:104.8pt;margin-top:14.95pt;width:141.8pt;height:42.7pt;z-index:251656704" adj="-6710,9940">
                  <v:textbox style="mso-next-textbox:#_x0000_s1038">
                    <w:txbxContent>
                      <w:p w:rsidR="00330EE6" w:rsidRPr="00804DF9" w:rsidRDefault="00330EE6" w:rsidP="0070407E">
                        <w:pPr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</w:pPr>
                        <w:r w:rsidRPr="00804DF9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>Anlamı birbirinin tersi olan sözcüklerdir.</w:t>
                        </w:r>
                      </w:p>
                    </w:txbxContent>
                  </v:textbox>
                  <w10:wrap side="left"/>
                </v:shape>
              </w:pict>
            </w:r>
          </w:p>
          <w:p w:rsidR="00330EE6" w:rsidRPr="00804DF9" w:rsidRDefault="00330EE6" w:rsidP="00804DF9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Resim 8" o:spid="_x0000_s1039" type="#_x0000_t75" alt="MCj04406370000[1]" style="position:absolute;left:0;text-align:left;margin-left:23.2pt;margin-top:-.35pt;width:45.6pt;height:37.9pt;z-index:-251663872;visibility:visible">
                  <v:imagedata r:id="rId8" o:title=""/>
                </v:shape>
              </w:pict>
            </w:r>
            <w:r w:rsidRPr="00804DF9">
              <w:rPr>
                <w:rFonts w:ascii="Comic Sans MS" w:hAnsi="Comic Sans MS" w:cs="Comic Sans MS"/>
                <w:b/>
                <w:bCs/>
              </w:rPr>
              <w:t>D)</w:t>
            </w:r>
          </w:p>
          <w:p w:rsidR="00330EE6" w:rsidRPr="00804DF9" w:rsidRDefault="00330EE6" w:rsidP="00804DF9">
            <w:pPr>
              <w:spacing w:after="0" w:line="240" w:lineRule="auto"/>
            </w:pPr>
          </w:p>
        </w:tc>
        <w:tc>
          <w:tcPr>
            <w:tcW w:w="5645" w:type="dxa"/>
          </w:tcPr>
          <w:tbl>
            <w:tblPr>
              <w:tblW w:w="5335" w:type="dxa"/>
              <w:tblLook w:val="0000"/>
            </w:tblPr>
            <w:tblGrid>
              <w:gridCol w:w="638"/>
              <w:gridCol w:w="4021"/>
              <w:gridCol w:w="338"/>
              <w:gridCol w:w="338"/>
            </w:tblGrid>
            <w:tr w:rsidR="00330EE6" w:rsidRPr="00804DF9">
              <w:trPr>
                <w:trHeight w:val="106"/>
              </w:trPr>
              <w:tc>
                <w:tcPr>
                  <w:tcW w:w="0" w:type="auto"/>
                  <w:gridSpan w:val="4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b/>
                      <w:bCs/>
                      <w:sz w:val="22"/>
                      <w:szCs w:val="22"/>
                    </w:rPr>
                    <w:t>18</w:t>
                  </w: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.Aşağıdaki cümlelerin hangisinde </w:t>
                  </w:r>
                  <w:r w:rsidRPr="00804DF9">
                    <w:rPr>
                      <w:rFonts w:ascii="Cambria" w:hAnsi="Cambria" w:cs="Cambria"/>
                      <w:b/>
                      <w:bCs/>
                      <w:sz w:val="22"/>
                      <w:szCs w:val="22"/>
                    </w:rPr>
                    <w:t xml:space="preserve">-de </w:t>
                  </w: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eki bağlaç durumunda </w:t>
                  </w:r>
                  <w:r w:rsidRPr="00804DF9">
                    <w:rPr>
                      <w:rFonts w:ascii="Cambria" w:hAnsi="Cambria" w:cs="Cambria"/>
                      <w:b/>
                      <w:bCs/>
                      <w:sz w:val="22"/>
                      <w:szCs w:val="22"/>
                    </w:rPr>
                    <w:t xml:space="preserve">değildir? </w:t>
                  </w:r>
                </w:p>
              </w:tc>
            </w:tr>
            <w:tr w:rsidR="00330EE6" w:rsidRPr="00804DF9">
              <w:trPr>
                <w:trHeight w:val="106"/>
              </w:trPr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A) </w:t>
                  </w:r>
                </w:p>
              </w:tc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Biraz dinlen de sonra konuşuruz. </w:t>
                  </w:r>
                </w:p>
              </w:tc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330EE6" w:rsidRPr="00804DF9">
              <w:trPr>
                <w:trHeight w:val="106"/>
              </w:trPr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B) </w:t>
                  </w:r>
                </w:p>
              </w:tc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Hızlı yürü de ona yetişelim. </w:t>
                  </w:r>
                </w:p>
              </w:tc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330EE6" w:rsidRPr="00804DF9">
              <w:trPr>
                <w:gridAfter w:val="2"/>
                <w:trHeight w:val="106"/>
              </w:trPr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C) </w:t>
                  </w:r>
                </w:p>
              </w:tc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Bu yol da amma uzunmuş. </w:t>
                  </w:r>
                </w:p>
              </w:tc>
            </w:tr>
            <w:tr w:rsidR="00330EE6" w:rsidRPr="00804DF9">
              <w:trPr>
                <w:gridAfter w:val="2"/>
                <w:trHeight w:val="106"/>
              </w:trPr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D) </w:t>
                  </w:r>
                </w:p>
              </w:tc>
              <w:tc>
                <w:tcPr>
                  <w:tcW w:w="0" w:type="auto"/>
                </w:tcPr>
                <w:p w:rsidR="00330EE6" w:rsidRPr="00804DF9" w:rsidRDefault="00330EE6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04DF9">
                    <w:rPr>
                      <w:rFonts w:ascii="Cambria" w:hAnsi="Cambria" w:cs="Cambria"/>
                      <w:sz w:val="22"/>
                      <w:szCs w:val="22"/>
                    </w:rPr>
                    <w:t xml:space="preserve">Yol da konuşmayı bırak. </w:t>
                  </w:r>
                </w:p>
              </w:tc>
            </w:tr>
          </w:tbl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color w:val="FF0000"/>
              </w:rPr>
            </w:pPr>
            <w:r w:rsidRPr="00804DF9">
              <w:rPr>
                <w:rFonts w:ascii="Cambria" w:hAnsi="Cambria" w:cs="Cambria"/>
                <w:b/>
                <w:bCs/>
              </w:rPr>
              <w:t>19</w:t>
            </w:r>
            <w:r w:rsidRPr="00804DF9">
              <w:rPr>
                <w:rFonts w:ascii="Cambria" w:hAnsi="Cambria" w:cs="Cambria"/>
              </w:rPr>
              <w:t>-</w:t>
            </w:r>
            <w:r w:rsidRPr="00804DF9">
              <w:rPr>
                <w:rFonts w:ascii="Cambria" w:hAnsi="Cambria" w:cs="Cambria"/>
                <w:color w:val="FF0000"/>
              </w:rPr>
              <w:t xml:space="preserve"> </w:t>
            </w:r>
            <w:r w:rsidRPr="00804DF9">
              <w:rPr>
                <w:rFonts w:ascii="Cambria" w:hAnsi="Cambria" w:cs="Cambria"/>
              </w:rPr>
              <w:t xml:space="preserve">Aşağıdaki çocuklardan hangisi tümcesinde </w:t>
            </w:r>
            <w:r w:rsidRPr="00804DF9">
              <w:rPr>
                <w:rFonts w:ascii="Cambria" w:hAnsi="Cambria" w:cs="Cambria"/>
                <w:b/>
                <w:bCs/>
              </w:rPr>
              <w:t xml:space="preserve">soyut ad </w:t>
            </w:r>
            <w:r w:rsidRPr="00804DF9">
              <w:rPr>
                <w:rFonts w:ascii="Cambria" w:hAnsi="Cambria" w:cs="Cambria"/>
              </w:rPr>
              <w:t xml:space="preserve">kullanmıştır? </w:t>
            </w: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0" type="#_x0000_t62" style="position:absolute;left:0;text-align:left;margin-left:53.85pt;margin-top:5.9pt;width:202.35pt;height:27.35pt;z-index:251661824" adj="-694,14374" fillcolor="#efefef">
                  <v:textbox style="mso-next-textbox:#_x0000_s1040">
                    <w:txbxContent>
                      <w:p w:rsidR="00330EE6" w:rsidRPr="00B84A22" w:rsidRDefault="00330EE6" w:rsidP="0070407E">
                        <w:pPr>
                          <w:rPr>
                            <w:sz w:val="20"/>
                            <w:szCs w:val="20"/>
                          </w:rPr>
                        </w:pPr>
                        <w:r w:rsidRPr="00B84A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Aslı yemeğini yeni bitirmiş.        </w:t>
                        </w:r>
                        <w:r w:rsidRPr="00B84A22">
                          <w:rPr>
                            <w:rFonts w:ascii="Tahoma" w:hAnsi="Tahoma" w:cs="Tahoma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Resim 13" o:spid="_x0000_s1041" type="#_x0000_t75" style="position:absolute;left:0;text-align:left;margin-left:17.15pt;margin-top:6.85pt;width:30.4pt;height:34.65pt;z-index:251658752;visibility:visible">
                  <v:imagedata r:id="rId9" o:title=""/>
                </v:shape>
              </w:pict>
            </w: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04DF9">
              <w:rPr>
                <w:rFonts w:ascii="Cambria" w:hAnsi="Cambria" w:cs="Cambria"/>
                <w:sz w:val="24"/>
                <w:szCs w:val="24"/>
              </w:rPr>
              <w:t>A)</w:t>
            </w: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2" type="#_x0000_t62" style="position:absolute;left:0;text-align:left;margin-left:53.8pt;margin-top:4.4pt;width:202.35pt;height:28.25pt;z-index:251662848" adj="-1276,13916" fillcolor="#bfbfbf">
                  <v:textbox style="mso-next-textbox:#_x0000_s1042">
                    <w:txbxContent>
                      <w:p w:rsidR="00330EE6" w:rsidRPr="00B84A22" w:rsidRDefault="00330EE6" w:rsidP="0070407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Bahçede oyunlar oynadılar.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Resim 10" o:spid="_x0000_s1043" type="#_x0000_t75" style="position:absolute;left:0;text-align:left;margin-left:17.1pt;margin-top:5.3pt;width:28.1pt;height:33.7pt;z-index:251659776;visibility:visible">
                  <v:imagedata r:id="rId10" o:title=""/>
                </v:shape>
              </w:pict>
            </w: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04DF9">
              <w:rPr>
                <w:rFonts w:ascii="Cambria" w:hAnsi="Cambria" w:cs="Cambria"/>
                <w:sz w:val="24"/>
                <w:szCs w:val="24"/>
              </w:rPr>
              <w:t>B)</w:t>
            </w: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4" type="#_x0000_t62" style="position:absolute;left:0;text-align:left;margin-left:53.75pt;margin-top:10.1pt;width:214.2pt;height:27.35pt;z-index:251663872" adj="-655,14374" fillcolor="#f1f1f1">
                  <v:textbox style="mso-next-textbox:#_x0000_s1044">
                    <w:txbxContent>
                      <w:p w:rsidR="00330EE6" w:rsidRPr="00B84A22" w:rsidRDefault="00330EE6" w:rsidP="0070407E">
                        <w:pPr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Kalemini masadan aldı.</w:t>
                        </w:r>
                      </w:p>
                      <w:p w:rsidR="00330EE6" w:rsidRPr="00A255FB" w:rsidRDefault="00330EE6" w:rsidP="0070407E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Resim 11" o:spid="_x0000_s1045" type="#_x0000_t75" style="position:absolute;left:0;text-align:left;margin-left:17.15pt;margin-top:11.95pt;width:24pt;height:24.6pt;z-index:251657728;visibility:visible">
                  <v:imagedata r:id="rId11" o:title=""/>
                </v:shape>
              </w:pict>
            </w: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04DF9">
              <w:rPr>
                <w:rFonts w:ascii="Cambria" w:hAnsi="Cambria" w:cs="Cambria"/>
                <w:sz w:val="24"/>
                <w:szCs w:val="24"/>
              </w:rPr>
              <w:t>C)</w:t>
            </w: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6" type="#_x0000_t62" style="position:absolute;left:0;text-align:left;margin-left:53.7pt;margin-top:7.65pt;width:208.6pt;height:30.15pt;z-index:251664896" adj="-673,13039" fillcolor="silver">
                  <v:textbox style="mso-next-textbox:#_x0000_s1046">
                    <w:txbxContent>
                      <w:p w:rsidR="00330EE6" w:rsidRPr="00B84A22" w:rsidRDefault="00330EE6" w:rsidP="0070407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Onu göremeyince çok üzüldü.</w:t>
                        </w:r>
                      </w:p>
                      <w:p w:rsidR="00330EE6" w:rsidRPr="00CF6B61" w:rsidRDefault="00330EE6" w:rsidP="0070407E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Resim 12" o:spid="_x0000_s1047" type="#_x0000_t75" style="position:absolute;left:0;text-align:left;margin-left:15.45pt;margin-top:4.95pt;width:30.3pt;height:32.8pt;z-index:251660800;visibility:visible">
                  <v:imagedata r:id="rId12" o:title=""/>
                </v:shape>
              </w:pict>
            </w: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04DF9">
              <w:rPr>
                <w:rFonts w:ascii="Cambria" w:hAnsi="Cambria" w:cs="Cambria"/>
                <w:sz w:val="24"/>
                <w:szCs w:val="24"/>
              </w:rPr>
              <w:t>D)</w:t>
            </w:r>
          </w:p>
          <w:p w:rsidR="00330EE6" w:rsidRPr="00804DF9" w:rsidRDefault="00330EE6" w:rsidP="00804DF9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330EE6" w:rsidRPr="00804DF9" w:rsidRDefault="00330EE6" w:rsidP="00804DF9">
            <w:pPr>
              <w:spacing w:after="0" w:line="240" w:lineRule="auto"/>
              <w:ind w:firstLine="708"/>
            </w:pPr>
          </w:p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48" type="#_x0000_t62" style="position:absolute;margin-left:5.2pt;margin-top:10pt;width:225.5pt;height:58.55pt;z-index:251672064" adj="2534,28702">
                  <v:textbox style="mso-next-textbox:#_x0000_s1048">
                    <w:txbxContent>
                      <w:p w:rsidR="00330EE6" w:rsidRPr="00804DF9" w:rsidRDefault="00330EE6" w:rsidP="00F46C8C">
                        <w:pPr>
                          <w:spacing w:before="100" w:beforeAutospacing="1" w:after="100" w:afterAutospacing="1"/>
                          <w:rPr>
                            <w:rFonts w:ascii="Cambria" w:hAnsi="Cambria" w:cs="Cambria"/>
                            <w:sz w:val="52"/>
                            <w:szCs w:val="52"/>
                            <w:lang w:eastAsia="tr-TR"/>
                          </w:rPr>
                        </w:pPr>
                        <w:r w:rsidRPr="00804DF9">
                          <w:rPr>
                            <w:rFonts w:ascii="Cambria" w:hAnsi="Cambria" w:cs="Cambria"/>
                            <w:sz w:val="20"/>
                            <w:szCs w:val="20"/>
                            <w:lang w:eastAsia="tr-TR"/>
                          </w:rPr>
                          <w:t>Bir sözcüğün bilim, sanat, spor ya da meslek alanına özgü kavramları karşılığında</w:t>
                        </w:r>
                        <w:r w:rsidRPr="00804DF9">
                          <w:rPr>
                            <w:rFonts w:ascii="Cambria" w:hAnsi="Cambria" w:cs="Cambria"/>
                            <w:sz w:val="52"/>
                            <w:szCs w:val="52"/>
                            <w:lang w:eastAsia="tr-TR"/>
                          </w:rPr>
                          <w:t xml:space="preserve"> </w:t>
                        </w:r>
                        <w:r w:rsidRPr="00804DF9">
                          <w:rPr>
                            <w:rFonts w:ascii="Cambria" w:hAnsi="Cambria" w:cs="Cambria"/>
                            <w:sz w:val="20"/>
                            <w:szCs w:val="20"/>
                            <w:lang w:eastAsia="tr-TR"/>
                          </w:rPr>
                          <w:t xml:space="preserve">kazandığı anlama </w:t>
                        </w:r>
                        <w:r w:rsidRPr="00804DF9">
                          <w:rPr>
                            <w:rFonts w:ascii="Cambria" w:hAnsi="Cambria" w:cs="Cambria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…………………</w:t>
                        </w:r>
                        <w:r w:rsidRPr="00804DF9">
                          <w:rPr>
                            <w:rFonts w:ascii="Cambria" w:hAnsi="Cambria" w:cs="Cambria"/>
                            <w:sz w:val="20"/>
                            <w:szCs w:val="20"/>
                            <w:lang w:eastAsia="tr-TR"/>
                          </w:rPr>
                          <w:t xml:space="preserve"> adı verilir.</w:t>
                        </w:r>
                      </w:p>
                      <w:p w:rsidR="00330EE6" w:rsidRPr="008178DA" w:rsidRDefault="00330EE6" w:rsidP="00F46C8C"/>
                    </w:txbxContent>
                  </v:textbox>
                </v:shape>
              </w:pict>
            </w:r>
          </w:p>
          <w:p w:rsidR="00330EE6" w:rsidRPr="00804DF9" w:rsidRDefault="00330EE6" w:rsidP="00804DF9">
            <w:pPr>
              <w:spacing w:after="0" w:line="240" w:lineRule="auto"/>
            </w:pP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  <w:lang w:eastAsia="tr-TR"/>
              </w:rPr>
              <w:pict>
                <v:shape id="_x0000_s1049" type="#_x0000_t62" style="position:absolute;margin-left:173.55pt;margin-top:10.25pt;width:94.4pt;height:38.65pt;z-index:251670016" adj="-2597,40937">
                  <v:textbox style="mso-next-textbox:#_x0000_s1049">
                    <w:txbxContent>
                      <w:p w:rsidR="00330EE6" w:rsidRPr="00B659F2" w:rsidRDefault="00330EE6" w:rsidP="00F46C8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Caner</w:t>
                        </w:r>
                        <w:r w:rsidRPr="00B659F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Gerçek anlam</w:t>
                        </w:r>
                      </w:p>
                    </w:txbxContent>
                  </v:textbox>
                </v:shape>
              </w:pict>
            </w: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  <w:lang w:eastAsia="tr-TR"/>
              </w:rPr>
              <w:pict>
                <v:shape id="_x0000_s1050" type="#_x0000_t62" style="position:absolute;margin-left:66.45pt;margin-top:2.9pt;width:95.2pt;height:48pt;z-index:251667968" adj="11311,24615">
                  <v:textbox style="mso-next-textbox:#_x0000_s1050">
                    <w:txbxContent>
                      <w:p w:rsidR="00330EE6" w:rsidRPr="00B659F2" w:rsidRDefault="00330EE6" w:rsidP="00F46C8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Beril</w:t>
                        </w:r>
                        <w:r w:rsidRPr="00B659F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:</w:t>
                        </w:r>
                        <w:r w:rsidRPr="00B659F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Mecaz anlam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1" type="#_x0000_t75" style="position:absolute;margin-left:2.65pt;margin-top:4.9pt;width:62.5pt;height:62.5pt;z-index:-251649536;visibility:visible">
                  <v:imagedata r:id="rId13" o:title="" gain="71235f" blacklevel="1311f"/>
                </v:shape>
              </w:pict>
            </w: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  <w:lang w:eastAsia="tr-TR"/>
              </w:rPr>
              <w:pict>
                <v:shape id="_x0000_s1052" type="#_x0000_t75" style="position:absolute;margin-left:78.65pt;margin-top:9.6pt;width:86.5pt;height:83.3pt;z-index:-251650560;visibility:visible">
                  <v:imagedata r:id="rId14" o:title=""/>
                </v:shape>
              </w:pict>
            </w: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  <w:lang w:eastAsia="tr-TR"/>
              </w:rPr>
              <w:pict>
                <v:shape id="_x0000_s1053" type="#_x0000_t62" style="position:absolute;margin-left:161.65pt;margin-top:6.05pt;width:113.95pt;height:37.95pt;z-index:251668992" adj="-2682,5236">
                  <v:textbox style="mso-next-textbox:#_x0000_s1053">
                    <w:txbxContent>
                      <w:p w:rsidR="00330EE6" w:rsidRPr="00B659F2" w:rsidRDefault="00330EE6" w:rsidP="00F46C8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Vedat</w:t>
                        </w:r>
                        <w:r w:rsidRPr="00B659F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Zıt anlam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4" type="#_x0000_t62" style="position:absolute;margin-left:-3.4pt;margin-top:1.55pt;width:93.85pt;height:41.6pt;z-index:251671040" adj="22613,3998">
                  <v:textbox style="mso-next-textbox:#_x0000_s1054">
                    <w:txbxContent>
                      <w:p w:rsidR="00330EE6" w:rsidRPr="00B659F2" w:rsidRDefault="00330EE6" w:rsidP="00F46C8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Nur</w:t>
                        </w:r>
                        <w:r w:rsidRPr="00B659F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Terim anlam</w:t>
                        </w:r>
                      </w:p>
                    </w:txbxContent>
                  </v:textbox>
                </v:shape>
              </w:pict>
            </w: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330EE6" w:rsidRPr="00804DF9" w:rsidRDefault="00330EE6" w:rsidP="00804DF9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330EE6" w:rsidRPr="00804DF9" w:rsidRDefault="00330EE6" w:rsidP="00804DF9">
            <w:pPr>
              <w:pStyle w:val="NoSpacing"/>
              <w:tabs>
                <w:tab w:val="left" w:pos="284"/>
              </w:tabs>
            </w:pPr>
          </w:p>
          <w:p w:rsidR="00330EE6" w:rsidRPr="00804DF9" w:rsidRDefault="00330EE6" w:rsidP="00F46C8C">
            <w:pPr>
              <w:pStyle w:val="NoSpacing"/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  <w:b/>
                <w:bCs/>
              </w:rPr>
              <w:t>20-</w:t>
            </w:r>
            <w:r w:rsidRPr="00804DF9">
              <w:rPr>
                <w:rFonts w:ascii="Cambria" w:hAnsi="Cambria" w:cs="Cambria"/>
              </w:rPr>
              <w:t>Hangi öğrenci öğretmenin yaptığı tanımı doğru tamamlamıştır?</w:t>
            </w:r>
          </w:p>
          <w:p w:rsidR="00330EE6" w:rsidRPr="00804DF9" w:rsidRDefault="00330EE6" w:rsidP="00804DF9">
            <w:pPr>
              <w:pStyle w:val="NoSpacing"/>
              <w:tabs>
                <w:tab w:val="left" w:pos="284"/>
              </w:tabs>
              <w:rPr>
                <w:rFonts w:ascii="Tahoma" w:hAnsi="Tahoma" w:cs="Tahoma"/>
                <w:sz w:val="24"/>
                <w:szCs w:val="24"/>
              </w:rPr>
            </w:pPr>
          </w:p>
          <w:p w:rsidR="00330EE6" w:rsidRPr="00804DF9" w:rsidRDefault="00330EE6" w:rsidP="00804DF9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</w:rPr>
            </w:pPr>
            <w:r w:rsidRPr="00804DF9">
              <w:rPr>
                <w:rFonts w:ascii="Cambria" w:hAnsi="Cambria" w:cs="Cambria"/>
              </w:rPr>
              <w:t>A) Nur</w:t>
            </w:r>
            <w:r w:rsidRPr="00804DF9">
              <w:rPr>
                <w:rFonts w:ascii="Cambria" w:hAnsi="Cambria" w:cs="Cambria"/>
              </w:rPr>
              <w:tab/>
              <w:t>B) Vedat     C) Caner</w:t>
            </w:r>
            <w:r w:rsidRPr="00804DF9">
              <w:rPr>
                <w:rFonts w:ascii="Cambria" w:hAnsi="Cambria" w:cs="Cambria"/>
              </w:rPr>
              <w:tab/>
              <w:t>D)  Beril</w:t>
            </w:r>
          </w:p>
          <w:p w:rsidR="00330EE6" w:rsidRPr="00804DF9" w:rsidRDefault="00330EE6" w:rsidP="00804DF9">
            <w:pPr>
              <w:spacing w:after="0" w:line="240" w:lineRule="auto"/>
            </w:pPr>
          </w:p>
        </w:tc>
      </w:tr>
    </w:tbl>
    <w:p w:rsidR="00330EE6" w:rsidRDefault="00330EE6" w:rsidP="001A2490">
      <w:pPr>
        <w:spacing w:line="360" w:lineRule="auto"/>
        <w:rPr>
          <w:rFonts w:ascii="Comic Sans MS" w:hAnsi="Comic Sans MS" w:cs="Comic Sans MS"/>
        </w:rPr>
      </w:pPr>
      <w:hyperlink r:id="rId15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  <w:r>
        <w:rPr>
          <w:rFonts w:ascii="Comic Sans MS" w:hAnsi="Comic Sans MS" w:cs="Comic Sans MS"/>
          <w:b/>
          <w:bCs/>
        </w:rPr>
        <w:t xml:space="preserve"> </w:t>
      </w:r>
    </w:p>
    <w:p w:rsidR="00330EE6" w:rsidRPr="004E4166" w:rsidRDefault="00330EE6" w:rsidP="004E4166"/>
    <w:p w:rsidR="00330EE6" w:rsidRPr="004E4166" w:rsidRDefault="00330EE6" w:rsidP="00C41AA5">
      <w:pPr>
        <w:ind w:firstLine="708"/>
      </w:pPr>
    </w:p>
    <w:p w:rsidR="00330EE6" w:rsidRPr="004E4166" w:rsidRDefault="00330EE6" w:rsidP="004E4166"/>
    <w:p w:rsidR="00330EE6" w:rsidRPr="004E4166" w:rsidRDefault="00330EE6" w:rsidP="004E4166"/>
    <w:p w:rsidR="00330EE6" w:rsidRPr="004E4166" w:rsidRDefault="00330EE6" w:rsidP="004E4166"/>
    <w:p w:rsidR="00330EE6" w:rsidRPr="004E4166" w:rsidRDefault="00330EE6" w:rsidP="004E4166"/>
    <w:p w:rsidR="00330EE6" w:rsidRPr="004E4166" w:rsidRDefault="00330EE6" w:rsidP="004E4166"/>
    <w:p w:rsidR="00330EE6" w:rsidRPr="004E4166" w:rsidRDefault="00330EE6" w:rsidP="004E4166"/>
    <w:p w:rsidR="00330EE6" w:rsidRPr="004E4166" w:rsidRDefault="00330EE6" w:rsidP="004E4166"/>
    <w:p w:rsidR="00330EE6" w:rsidRDefault="00330EE6" w:rsidP="004E4166"/>
    <w:p w:rsidR="00330EE6" w:rsidRDefault="00330EE6" w:rsidP="004E4166">
      <w:pPr>
        <w:pStyle w:val="Default"/>
      </w:pPr>
      <w:r>
        <w:tab/>
      </w:r>
    </w:p>
    <w:p w:rsidR="00330EE6" w:rsidRPr="004E4166" w:rsidRDefault="00330EE6" w:rsidP="004E4166">
      <w:pPr>
        <w:tabs>
          <w:tab w:val="left" w:pos="1788"/>
        </w:tabs>
        <w:jc w:val="center"/>
      </w:pPr>
    </w:p>
    <w:sectPr w:rsidR="00330EE6" w:rsidRPr="004E4166" w:rsidSect="007F1ABB">
      <w:pgSz w:w="11906" w:h="16838"/>
      <w:pgMar w:top="1417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C9B"/>
    <w:multiLevelType w:val="hybridMultilevel"/>
    <w:tmpl w:val="500A019C"/>
    <w:lvl w:ilvl="0" w:tplc="D9FEA4B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E6820"/>
    <w:multiLevelType w:val="hybridMultilevel"/>
    <w:tmpl w:val="6F0CB9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2CAD"/>
    <w:rsid w:val="00007E75"/>
    <w:rsid w:val="000D1C98"/>
    <w:rsid w:val="00111AD4"/>
    <w:rsid w:val="001521B1"/>
    <w:rsid w:val="001A2490"/>
    <w:rsid w:val="001C2539"/>
    <w:rsid w:val="00253409"/>
    <w:rsid w:val="00330EE6"/>
    <w:rsid w:val="00387B2B"/>
    <w:rsid w:val="003F67C9"/>
    <w:rsid w:val="00452B8F"/>
    <w:rsid w:val="004C4A1F"/>
    <w:rsid w:val="004E4166"/>
    <w:rsid w:val="00516251"/>
    <w:rsid w:val="00591D08"/>
    <w:rsid w:val="006330DC"/>
    <w:rsid w:val="0070407E"/>
    <w:rsid w:val="00733B73"/>
    <w:rsid w:val="007F1ABB"/>
    <w:rsid w:val="00804DF9"/>
    <w:rsid w:val="008178DA"/>
    <w:rsid w:val="009D37A3"/>
    <w:rsid w:val="00A255FB"/>
    <w:rsid w:val="00A8180C"/>
    <w:rsid w:val="00B659F2"/>
    <w:rsid w:val="00B709F6"/>
    <w:rsid w:val="00B84A22"/>
    <w:rsid w:val="00C35AA4"/>
    <w:rsid w:val="00C41AA5"/>
    <w:rsid w:val="00CD6ABB"/>
    <w:rsid w:val="00CF6B61"/>
    <w:rsid w:val="00D768B4"/>
    <w:rsid w:val="00DA7AEE"/>
    <w:rsid w:val="00E92CAD"/>
    <w:rsid w:val="00E94C44"/>
    <w:rsid w:val="00ED50F9"/>
    <w:rsid w:val="00F46C8C"/>
    <w:rsid w:val="00F65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E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92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2CAD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E416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7F1AB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F1ABB"/>
    <w:pPr>
      <w:ind w:left="720"/>
    </w:pPr>
  </w:style>
  <w:style w:type="paragraph" w:styleId="NoSpacing">
    <w:name w:val="No Spacing"/>
    <w:link w:val="NoSpacingChar"/>
    <w:uiPriority w:val="99"/>
    <w:qFormat/>
    <w:rsid w:val="00DA7AEE"/>
    <w:rPr>
      <w:rFonts w:cs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F46C8C"/>
    <w:rPr>
      <w:sz w:val="22"/>
      <w:szCs w:val="22"/>
      <w:lang w:val="tr-TR" w:eastAsia="en-US"/>
    </w:rPr>
  </w:style>
  <w:style w:type="character" w:styleId="Strong">
    <w:name w:val="Strong"/>
    <w:basedOn w:val="DefaultParagraphFont"/>
    <w:uiPriority w:val="99"/>
    <w:qFormat/>
    <w:rsid w:val="00F46C8C"/>
    <w:rPr>
      <w:b/>
      <w:bCs/>
    </w:rPr>
  </w:style>
  <w:style w:type="character" w:styleId="Hyperlink">
    <w:name w:val="Hyperlink"/>
    <w:basedOn w:val="DefaultParagraphFont"/>
    <w:uiPriority w:val="99"/>
    <w:rsid w:val="001A24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73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3</Pages>
  <Words>681</Words>
  <Characters>3882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edanur</cp:lastModifiedBy>
  <cp:revision>7</cp:revision>
  <dcterms:created xsi:type="dcterms:W3CDTF">2015-03-05T15:10:00Z</dcterms:created>
  <dcterms:modified xsi:type="dcterms:W3CDTF">2015-03-12T16:28:00Z</dcterms:modified>
</cp:coreProperties>
</file>