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29A" w:rsidRPr="00DC156E" w:rsidRDefault="0015129A" w:rsidP="00DC156E">
      <w:pPr>
        <w:pStyle w:val="NoSpacing"/>
        <w:rPr>
          <w:rFonts w:ascii="Times New Roman" w:hAnsi="Times New Roman" w:cs="Times New Roman"/>
          <w:i/>
          <w:iCs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8" o:spid="_x0000_s1026" type="#_x0000_t98" style="position:absolute;margin-left:-21pt;margin-top:-24.75pt;width:566.95pt;height:110.25pt;z-index:-251653120;visibility:visible"/>
        </w:pict>
      </w:r>
      <w:r>
        <w:rPr>
          <w:rFonts w:ascii="Times New Roman" w:hAnsi="Times New Roman" w:cs="Times New Roman"/>
          <w:i/>
          <w:iCs/>
        </w:rPr>
        <w:t>Adı-soyadı:………………………………………</w:t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</w:p>
    <w:p w:rsidR="0015129A" w:rsidRPr="00263AFC" w:rsidRDefault="0015129A" w:rsidP="00DC156E">
      <w:pPr>
        <w:pStyle w:val="NoSpacing"/>
        <w:jc w:val="center"/>
        <w:rPr>
          <w:rFonts w:ascii="Comic Sans MS" w:hAnsi="Comic Sans MS" w:cs="Comic Sans MS"/>
          <w:b/>
          <w:bCs/>
        </w:rPr>
      </w:pPr>
      <w:r w:rsidRPr="00263AFC">
        <w:rPr>
          <w:rFonts w:ascii="Comic Sans MS" w:hAnsi="Comic Sans MS" w:cs="Comic Sans MS"/>
          <w:b/>
          <w:bCs/>
        </w:rPr>
        <w:t>2014-2015 ÖĞRETİM YILI</w:t>
      </w:r>
    </w:p>
    <w:p w:rsidR="0015129A" w:rsidRPr="00263AFC" w:rsidRDefault="0015129A" w:rsidP="00DC156E">
      <w:pPr>
        <w:pStyle w:val="NoSpacing"/>
        <w:jc w:val="center"/>
        <w:rPr>
          <w:rFonts w:ascii="Comic Sans MS" w:hAnsi="Comic Sans MS" w:cs="Comic Sans MS"/>
          <w:b/>
          <w:bCs/>
        </w:rPr>
      </w:pPr>
      <w:r w:rsidRPr="00263AFC">
        <w:rPr>
          <w:rFonts w:ascii="Comic Sans MS" w:hAnsi="Comic Sans MS" w:cs="Comic Sans MS"/>
          <w:b/>
          <w:bCs/>
        </w:rPr>
        <w:t>YENİCEARMUTÇUK İLKOKULU 4-A SINIFI</w:t>
      </w:r>
    </w:p>
    <w:p w:rsidR="0015129A" w:rsidRPr="00263AFC" w:rsidRDefault="0015129A" w:rsidP="00DC156E">
      <w:pPr>
        <w:pStyle w:val="NoSpacing"/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FEN ve TEKNOLOJİ 2.DÖNEM 2</w:t>
      </w:r>
      <w:r w:rsidRPr="00263AFC">
        <w:rPr>
          <w:rFonts w:ascii="Comic Sans MS" w:hAnsi="Comic Sans MS" w:cs="Comic Sans MS"/>
          <w:b/>
          <w:bCs/>
        </w:rPr>
        <w:t>.YAZILI SINAVI</w:t>
      </w:r>
    </w:p>
    <w:p w:rsidR="0015129A" w:rsidRDefault="0015129A" w:rsidP="00DC156E">
      <w:pPr>
        <w:pStyle w:val="NoSpacing"/>
        <w:rPr>
          <w:rFonts w:ascii="Comic Sans MS" w:hAnsi="Comic Sans MS" w:cs="Comic Sans MS"/>
        </w:rPr>
      </w:pPr>
    </w:p>
    <w:p w:rsidR="0015129A" w:rsidRDefault="0015129A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A</w:t>
      </w:r>
      <w:r w:rsidRPr="00812550">
        <w:rPr>
          <w:rFonts w:ascii="Comic Sans MS" w:hAnsi="Comic Sans MS" w:cs="Comic Sans MS"/>
          <w:b/>
          <w:bCs/>
        </w:rPr>
        <w:t>-Aşağıdaki cümlelerdeki noktalı yerleri uygu</w:t>
      </w:r>
      <w:r>
        <w:rPr>
          <w:rFonts w:ascii="Comic Sans MS" w:hAnsi="Comic Sans MS" w:cs="Comic Sans MS"/>
          <w:b/>
          <w:bCs/>
        </w:rPr>
        <w:t>n kelimelerle tamamlayınız.</w:t>
      </w:r>
      <w:r>
        <w:rPr>
          <w:rFonts w:ascii="Comic Sans MS" w:hAnsi="Comic Sans MS" w:cs="Comic Sans MS"/>
        </w:rPr>
        <w:t xml:space="preserve"> (36 puan)</w:t>
      </w:r>
    </w:p>
    <w:p w:rsidR="0015129A" w:rsidRPr="00812550" w:rsidRDefault="0015129A" w:rsidP="00DC156E">
      <w:pPr>
        <w:pStyle w:val="NoSpacing"/>
        <w:rPr>
          <w:rFonts w:ascii="Comic Sans MS" w:hAnsi="Comic Sans MS" w:cs="Comic Sans MS"/>
        </w:rPr>
      </w:pPr>
    </w:p>
    <w:p w:rsidR="0015129A" w:rsidRPr="00A50FC5" w:rsidRDefault="0015129A" w:rsidP="00DC156E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oundrect id="AutoShape 16" o:spid="_x0000_s1027" style="position:absolute;margin-left:388.5pt;margin-top:.7pt;width:82.5pt;height:24.75pt;z-index:251656192;visibility:visible" arcsize="10923f">
            <v:textbox>
              <w:txbxContent>
                <w:p w:rsidR="0015129A" w:rsidRDefault="0015129A" w:rsidP="00F2187B">
                  <w:pPr>
                    <w:pStyle w:val="NoSpacing"/>
                    <w:jc w:val="center"/>
                  </w:pPr>
                  <w:r>
                    <w:t>erozyon</w:t>
                  </w:r>
                </w:p>
                <w:p w:rsidR="0015129A" w:rsidRPr="00F2187B" w:rsidRDefault="0015129A" w:rsidP="00F2187B"/>
              </w:txbxContent>
            </v:textbox>
          </v:roundrect>
        </w:pict>
      </w:r>
      <w:r>
        <w:rPr>
          <w:noProof/>
        </w:rPr>
        <w:pict>
          <v:roundrect id="AutoShape 8" o:spid="_x0000_s1028" style="position:absolute;margin-left:273pt;margin-top:.7pt;width:111pt;height:24.75pt;z-index:251661312;visibility:visible" arcsize="10923f">
            <v:textbox>
              <w:txbxContent>
                <w:p w:rsidR="0015129A" w:rsidRDefault="0015129A" w:rsidP="00263AFC">
                  <w:pPr>
                    <w:pStyle w:val="NoSpacing"/>
                    <w:jc w:val="center"/>
                  </w:pPr>
                  <w:r>
                    <w:t>Mikroskopik canlılar</w:t>
                  </w:r>
                </w:p>
                <w:p w:rsidR="0015129A" w:rsidRDefault="0015129A" w:rsidP="00812550">
                  <w:pPr>
                    <w:pStyle w:val="NoSpacing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3" o:spid="_x0000_s1029" style="position:absolute;margin-left:203.25pt;margin-top:.7pt;width:66pt;height:24.75pt;z-index:251654144;visibility:visible" arcsize="10923f">
            <v:textbox>
              <w:txbxContent>
                <w:p w:rsidR="0015129A" w:rsidRDefault="0015129A" w:rsidP="00263AFC">
                  <w:pPr>
                    <w:pStyle w:val="NoSpacing"/>
                    <w:jc w:val="center"/>
                  </w:pPr>
                  <w:r>
                    <w:t>elektrik devresi</w:t>
                  </w:r>
                </w:p>
                <w:p w:rsidR="0015129A" w:rsidRDefault="0015129A" w:rsidP="00812550">
                  <w:pPr>
                    <w:pStyle w:val="NoSpacing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9" o:spid="_x0000_s1030" style="position:absolute;margin-left:141pt;margin-top:.7pt;width:54.75pt;height:24.75pt;z-index:251659264;visibility:visible" arcsize="10923f">
            <v:textbox>
              <w:txbxContent>
                <w:p w:rsidR="0015129A" w:rsidRDefault="0015129A" w:rsidP="00812550">
                  <w:pPr>
                    <w:pStyle w:val="NoSpacing"/>
                    <w:jc w:val="center"/>
                  </w:pPr>
                  <w:r>
                    <w:t>pil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5" o:spid="_x0000_s1031" style="position:absolute;margin-left:75.75pt;margin-top:.7pt;width:59.25pt;height:24.75pt;z-index:251652096;visibility:visible" arcsize="10923f">
            <v:textbox>
              <w:txbxContent>
                <w:p w:rsidR="0015129A" w:rsidRDefault="0015129A" w:rsidP="00263AFC">
                  <w:pPr>
                    <w:pStyle w:val="NoSpacing"/>
                    <w:jc w:val="center"/>
                  </w:pPr>
                  <w:r>
                    <w:t>kutup</w:t>
                  </w:r>
                </w:p>
                <w:p w:rsidR="0015129A" w:rsidRDefault="0015129A" w:rsidP="00470D3D">
                  <w:pPr>
                    <w:pStyle w:val="NoSpacing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6" o:spid="_x0000_s1032" style="position:absolute;margin-left:6.75pt;margin-top:.7pt;width:63pt;height:24.75pt;z-index:251651072;visibility:visible" arcsize="10923f">
            <v:textbox>
              <w:txbxContent>
                <w:p w:rsidR="0015129A" w:rsidRDefault="0015129A" w:rsidP="00470D3D">
                  <w:pPr>
                    <w:pStyle w:val="NoSpacing"/>
                    <w:jc w:val="center"/>
                  </w:pPr>
                  <w:r>
                    <w:t>üreme</w:t>
                  </w:r>
                </w:p>
              </w:txbxContent>
            </v:textbox>
          </v:roundrect>
        </w:pict>
      </w:r>
    </w:p>
    <w:p w:rsidR="0015129A" w:rsidRPr="00A50FC5" w:rsidRDefault="0015129A" w:rsidP="00DC156E">
      <w:pPr>
        <w:pStyle w:val="NoSpacing"/>
        <w:rPr>
          <w:rFonts w:ascii="Comic Sans MS" w:hAnsi="Comic Sans MS" w:cs="Comic Sans MS"/>
        </w:rPr>
      </w:pPr>
    </w:p>
    <w:p w:rsidR="0015129A" w:rsidRPr="00A50FC5" w:rsidRDefault="0015129A" w:rsidP="00DC156E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oundrect id="AutoShape 14" o:spid="_x0000_s1033" style="position:absolute;margin-left:363.75pt;margin-top:.05pt;width:82.5pt;height:24.75pt;z-index:251660288;visibility:visible" arcsize="10923f">
            <v:textbox>
              <w:txbxContent>
                <w:p w:rsidR="0015129A" w:rsidRDefault="0015129A" w:rsidP="00812550">
                  <w:pPr>
                    <w:pStyle w:val="NoSpacing"/>
                    <w:jc w:val="center"/>
                  </w:pPr>
                  <w:r>
                    <w:t>boşaltım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5" o:spid="_x0000_s1034" style="position:absolute;margin-left:273pt;margin-top:.05pt;width:82.5pt;height:24.75pt;z-index:251658240;visibility:visible" arcsize="10923f">
            <v:textbox>
              <w:txbxContent>
                <w:p w:rsidR="0015129A" w:rsidRDefault="0015129A" w:rsidP="00812550">
                  <w:pPr>
                    <w:pStyle w:val="NoSpacing"/>
                    <w:jc w:val="center"/>
                  </w:pPr>
                  <w:r>
                    <w:t>enerji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4" o:spid="_x0000_s1035" style="position:absolute;margin-left:203.25pt;margin-top:.05pt;width:66pt;height:24.75pt;z-index:251653120;visibility:visible" arcsize="10923f">
            <v:textbox>
              <w:txbxContent>
                <w:p w:rsidR="0015129A" w:rsidRDefault="0015129A" w:rsidP="00470D3D">
                  <w:pPr>
                    <w:pStyle w:val="NoSpacing"/>
                    <w:jc w:val="center"/>
                  </w:pPr>
                  <w:r>
                    <w:t>kayaçlar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3" o:spid="_x0000_s1036" style="position:absolute;margin-left:141pt;margin-top:.05pt;width:57pt;height:24.75pt;z-index:251662336;visibility:visible" arcsize="10923f">
            <v:textbox>
              <w:txbxContent>
                <w:p w:rsidR="0015129A" w:rsidRDefault="0015129A" w:rsidP="00812550">
                  <w:pPr>
                    <w:pStyle w:val="NoSpacing"/>
                    <w:jc w:val="center"/>
                  </w:pPr>
                  <w:r>
                    <w:t>nohut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0" o:spid="_x0000_s1037" style="position:absolute;margin-left:75.75pt;margin-top:.05pt;width:59.25pt;height:24.75pt;z-index:251657216;visibility:visible" arcsize="10923f">
            <v:textbox>
              <w:txbxContent>
                <w:p w:rsidR="0015129A" w:rsidRDefault="0015129A" w:rsidP="00812550">
                  <w:pPr>
                    <w:pStyle w:val="NoSpacing"/>
                    <w:jc w:val="center"/>
                  </w:pPr>
                  <w:r>
                    <w:t>maden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1" o:spid="_x0000_s1038" style="position:absolute;margin-left:6.75pt;margin-top:.05pt;width:63pt;height:24.75pt;z-index:251655168;visibility:visible" arcsize="10923f">
            <v:textbox>
              <w:txbxContent>
                <w:p w:rsidR="0015129A" w:rsidRDefault="0015129A" w:rsidP="00812550">
                  <w:pPr>
                    <w:pStyle w:val="NoSpacing"/>
                    <w:jc w:val="center"/>
                  </w:pPr>
                  <w:r>
                    <w:t>ağaç</w:t>
                  </w:r>
                </w:p>
              </w:txbxContent>
            </v:textbox>
          </v:roundrect>
        </w:pict>
      </w:r>
    </w:p>
    <w:p w:rsidR="0015129A" w:rsidRPr="00A50FC5" w:rsidRDefault="0015129A" w:rsidP="00DC156E">
      <w:pPr>
        <w:pStyle w:val="NoSpacing"/>
        <w:rPr>
          <w:rFonts w:ascii="Comic Sans MS" w:hAnsi="Comic Sans MS" w:cs="Comic Sans MS"/>
        </w:rPr>
      </w:pPr>
    </w:p>
    <w:p w:rsidR="0015129A" w:rsidRDefault="0015129A" w:rsidP="00DC156E">
      <w:pPr>
        <w:pStyle w:val="NoSpacing"/>
        <w:rPr>
          <w:rFonts w:ascii="Comic Sans MS" w:hAnsi="Comic Sans MS" w:cs="Comic Sans MS"/>
        </w:rPr>
      </w:pPr>
    </w:p>
    <w:p w:rsidR="0015129A" w:rsidRDefault="0015129A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</w:t>
      </w:r>
      <w:r w:rsidRPr="00F2187B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Canlıların vücutlarındaki zararlı ve atık maddeleri dışarı atmasına </w:t>
      </w:r>
      <w:r w:rsidRPr="00F2187B">
        <w:rPr>
          <w:rFonts w:ascii="Comic Sans MS" w:hAnsi="Comic Sans MS" w:cs="Comic Sans MS"/>
        </w:rPr>
        <w:t>………………………….</w:t>
      </w:r>
      <w:r>
        <w:rPr>
          <w:rFonts w:ascii="Comic Sans MS" w:hAnsi="Comic Sans MS" w:cs="Comic Sans MS"/>
        </w:rPr>
        <w:t>denir.</w:t>
      </w:r>
    </w:p>
    <w:p w:rsidR="0015129A" w:rsidRPr="00812550" w:rsidRDefault="0015129A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</w:t>
      </w:r>
      <w:r w:rsidRPr="00F2187B">
        <w:t xml:space="preserve"> </w:t>
      </w:r>
      <w:r w:rsidRPr="00F2187B">
        <w:rPr>
          <w:rFonts w:ascii="Comic Sans MS" w:hAnsi="Comic Sans MS" w:cs="Comic Sans MS"/>
        </w:rPr>
        <w:t>Gözle görülemeyen küçük canlılara ………………………………………………</w:t>
      </w:r>
      <w:r>
        <w:rPr>
          <w:rFonts w:ascii="Comic Sans MS" w:hAnsi="Comic Sans MS" w:cs="Comic Sans MS"/>
        </w:rPr>
        <w:t>……..</w:t>
      </w:r>
      <w:r w:rsidRPr="00F2187B">
        <w:rPr>
          <w:rFonts w:ascii="Comic Sans MS" w:hAnsi="Comic Sans MS" w:cs="Comic Sans MS"/>
        </w:rPr>
        <w:t>denir.</w:t>
      </w:r>
    </w:p>
    <w:p w:rsidR="0015129A" w:rsidRPr="00812550" w:rsidRDefault="0015129A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*Basit bir …………………………………………..… pil, anahtar, ampul, duy ve kablodan oluşur.</w:t>
      </w:r>
    </w:p>
    <w:p w:rsidR="0015129A" w:rsidRPr="00812550" w:rsidRDefault="0015129A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</w:t>
      </w:r>
      <w:r w:rsidRPr="00F2187B">
        <w:rPr>
          <w:rFonts w:ascii="Arial" w:hAnsi="Arial" w:cs="Arial"/>
        </w:rPr>
        <w:t xml:space="preserve"> </w:t>
      </w:r>
      <w:r w:rsidRPr="00174311">
        <w:rPr>
          <w:rFonts w:ascii="Arial" w:hAnsi="Arial" w:cs="Arial"/>
        </w:rPr>
        <w:t>Ekonomik değeri olan kayaç ve minerallere .................................................denir.</w:t>
      </w:r>
    </w:p>
    <w:p w:rsidR="0015129A" w:rsidRPr="00812550" w:rsidRDefault="0015129A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</w:t>
      </w:r>
      <w:r w:rsidRPr="000B585A">
        <w:rPr>
          <w:color w:val="000000"/>
        </w:rPr>
        <w:t xml:space="preserve"> </w:t>
      </w:r>
      <w:r w:rsidRPr="000B585A">
        <w:rPr>
          <w:rFonts w:ascii="Comic Sans MS" w:hAnsi="Comic Sans MS" w:cs="Comic Sans MS"/>
          <w:color w:val="000000"/>
        </w:rPr>
        <w:t>Elektrik bir ………</w:t>
      </w:r>
      <w:r>
        <w:rPr>
          <w:rFonts w:ascii="Comic Sans MS" w:hAnsi="Comic Sans MS" w:cs="Comic Sans MS"/>
          <w:color w:val="000000"/>
        </w:rPr>
        <w:t>…..</w:t>
      </w:r>
      <w:r w:rsidRPr="000B585A">
        <w:rPr>
          <w:rFonts w:ascii="Comic Sans MS" w:hAnsi="Comic Sans MS" w:cs="Comic Sans MS"/>
          <w:color w:val="000000"/>
        </w:rPr>
        <w:t>………türüdür.</w:t>
      </w:r>
    </w:p>
    <w:p w:rsidR="0015129A" w:rsidRPr="00812550" w:rsidRDefault="0015129A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15129A" w:rsidRPr="000B585A" w:rsidRDefault="0015129A" w:rsidP="000B585A">
      <w:pPr>
        <w:ind w:right="-288"/>
        <w:rPr>
          <w:color w:val="000000"/>
        </w:rPr>
      </w:pPr>
      <w:r>
        <w:rPr>
          <w:rFonts w:ascii="Comic Sans MS" w:hAnsi="Comic Sans MS" w:cs="Comic Sans MS"/>
        </w:rPr>
        <w:t>*</w:t>
      </w:r>
      <w:r w:rsidRPr="000B585A">
        <w:rPr>
          <w:color w:val="000000"/>
        </w:rPr>
        <w:t xml:space="preserve"> </w:t>
      </w:r>
      <w:r w:rsidRPr="000B585A">
        <w:rPr>
          <w:rFonts w:ascii="Comic Sans MS" w:hAnsi="Comic Sans MS" w:cs="Comic Sans MS"/>
          <w:color w:val="000000"/>
        </w:rPr>
        <w:t xml:space="preserve">Canlıların belli bir olgunluğa ulaşınca,  kendilerine benzer bireyler oluşturmasına </w:t>
      </w:r>
      <w:r>
        <w:rPr>
          <w:rFonts w:ascii="Comic Sans MS" w:hAnsi="Comic Sans MS" w:cs="Comic Sans MS"/>
          <w:color w:val="000000"/>
        </w:rPr>
        <w:t>………………………………</w:t>
      </w:r>
      <w:r w:rsidRPr="000B585A">
        <w:rPr>
          <w:rFonts w:ascii="Comic Sans MS" w:hAnsi="Comic Sans MS" w:cs="Comic Sans MS"/>
          <w:color w:val="000000"/>
        </w:rPr>
        <w:t>denir.</w:t>
      </w:r>
    </w:p>
    <w:p w:rsidR="0015129A" w:rsidRDefault="0015129A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*Pillerin artı ve eksi uçlarına …………………… adı verilir.</w:t>
      </w:r>
    </w:p>
    <w:p w:rsidR="0015129A" w:rsidRPr="00812550" w:rsidRDefault="0015129A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</w:t>
      </w:r>
      <w:r w:rsidRPr="00263AFC">
        <w:rPr>
          <w:rFonts w:ascii="Arial Narrow" w:hAnsi="Arial Narrow" w:cs="Arial Narrow"/>
          <w:b/>
          <w:bCs/>
        </w:rPr>
        <w:t xml:space="preserve"> </w:t>
      </w:r>
      <w:r w:rsidRPr="00263AFC">
        <w:rPr>
          <w:rFonts w:ascii="Comic Sans MS" w:hAnsi="Comic Sans MS" w:cs="Comic Sans MS"/>
        </w:rPr>
        <w:t>Erozyonu önlemenin en etkili yolu ……………..……….dikmektir.</w:t>
      </w:r>
    </w:p>
    <w:p w:rsidR="0015129A" w:rsidRPr="00812550" w:rsidRDefault="0015129A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*Doldurulabilir ……………… kullanmak atık miktarını azaltır.</w:t>
      </w:r>
    </w:p>
    <w:p w:rsidR="0015129A" w:rsidRPr="00812550" w:rsidRDefault="0015129A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</w:t>
      </w:r>
      <w:r w:rsidRPr="00F2187B">
        <w:t xml:space="preserve"> </w:t>
      </w:r>
      <w:r w:rsidRPr="00F2187B">
        <w:rPr>
          <w:rFonts w:ascii="Comic Sans MS" w:hAnsi="Comic Sans MS" w:cs="Comic Sans MS"/>
        </w:rPr>
        <w:t>Uyku halinde olan canlılara ………………………’ u örnek verebiliriz.</w:t>
      </w:r>
    </w:p>
    <w:p w:rsidR="0015129A" w:rsidRPr="00812550" w:rsidRDefault="0015129A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*Yer kabuğunu oluşturan …………………………… minerallerden oluşur.</w:t>
      </w:r>
    </w:p>
    <w:p w:rsidR="0015129A" w:rsidRPr="00812550" w:rsidRDefault="0015129A" w:rsidP="00DC156E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15129A" w:rsidRDefault="0015129A" w:rsidP="00DC156E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*Toprağın akarsu, rüzgar ve yağışın etkisiyle sürüklenip başka yere taşınmasına ………………… adı verilir.</w:t>
      </w:r>
    </w:p>
    <w:p w:rsidR="0015129A" w:rsidRDefault="0015129A" w:rsidP="00DC156E">
      <w:pPr>
        <w:pStyle w:val="NoSpacing"/>
        <w:rPr>
          <w:rFonts w:ascii="Comic Sans MS" w:hAnsi="Comic Sans MS" w:cs="Comic Sans MS"/>
        </w:rPr>
      </w:pPr>
    </w:p>
    <w:p w:rsidR="0015129A" w:rsidRPr="00A844D1" w:rsidRDefault="0015129A" w:rsidP="00DC156E">
      <w:pPr>
        <w:pStyle w:val="NoSpacing"/>
        <w:rPr>
          <w:rFonts w:ascii="Comic Sans MS" w:hAnsi="Comic Sans MS" w:cs="Comic Sans MS"/>
        </w:rPr>
      </w:pPr>
    </w:p>
    <w:p w:rsidR="0015129A" w:rsidRPr="00A844D1" w:rsidRDefault="0015129A" w:rsidP="00A844D1">
      <w:pPr>
        <w:spacing w:after="0"/>
        <w:rPr>
          <w:rFonts w:ascii="Comic Sans MS" w:hAnsi="Comic Sans MS" w:cs="Comic Sans MS"/>
          <w:b/>
          <w:bCs/>
        </w:rPr>
      </w:pPr>
      <w:r>
        <w:rPr>
          <w:noProof/>
        </w:rPr>
        <w:pict>
          <v:rect id="Rectangle 19" o:spid="_x0000_s1039" style="position:absolute;margin-left:-15.8pt;margin-top:.05pt;width:561.75pt;height:279.9pt;z-index:-251652096;visibility:visible" strokecolor="#c2d69b" strokeweight="1pt">
            <v:fill color2="#d6e3bc" focus="100%" type="gradient"/>
            <v:shadow on="t" color="#4e6128" opacity=".5" offset="1pt"/>
          </v:rect>
        </w:pict>
      </w:r>
      <w:r w:rsidRPr="00A844D1">
        <w:rPr>
          <w:rFonts w:ascii="Comic Sans MS" w:hAnsi="Comic Sans MS" w:cs="Comic Sans MS"/>
          <w:b/>
          <w:bCs/>
        </w:rPr>
        <w:t xml:space="preserve">     B-Aşağıdaki boşlukları verilen sözcüklerle uygun şekilde  doldurunuz. </w:t>
      </w:r>
      <w:r>
        <w:rPr>
          <w:rFonts w:ascii="Comic Sans MS" w:hAnsi="Comic Sans MS" w:cs="Comic Sans MS"/>
          <w:b/>
          <w:bCs/>
          <w:sz w:val="24"/>
          <w:szCs w:val="24"/>
        </w:rPr>
        <w:t>(18</w:t>
      </w:r>
      <w:r w:rsidRPr="00A844D1">
        <w:rPr>
          <w:rFonts w:ascii="Comic Sans MS" w:hAnsi="Comic Sans MS" w:cs="Comic Sans MS"/>
          <w:b/>
          <w:bCs/>
          <w:sz w:val="24"/>
          <w:szCs w:val="24"/>
        </w:rPr>
        <w:t xml:space="preserve"> puan)</w:t>
      </w:r>
    </w:p>
    <w:p w:rsidR="0015129A" w:rsidRPr="00A844D1" w:rsidRDefault="0015129A" w:rsidP="00A844D1">
      <w:pPr>
        <w:spacing w:after="0"/>
        <w:rPr>
          <w:rFonts w:ascii="Comic Sans MS" w:hAnsi="Comic Sans MS" w:cs="Comic Sans MS"/>
          <w:b/>
          <w:bCs/>
        </w:rPr>
      </w:pPr>
    </w:p>
    <w:p w:rsidR="0015129A" w:rsidRPr="00A844D1" w:rsidRDefault="0015129A" w:rsidP="00A844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/>
        <w:rPr>
          <w:rFonts w:ascii="Comic Sans MS" w:hAnsi="Comic Sans MS" w:cs="Comic Sans MS"/>
          <w:sz w:val="24"/>
          <w:szCs w:val="24"/>
        </w:rPr>
      </w:pPr>
      <w:r w:rsidRPr="00A844D1">
        <w:rPr>
          <w:rFonts w:ascii="Comic Sans MS" w:hAnsi="Comic Sans MS" w:cs="Comic Sans MS"/>
          <w:sz w:val="24"/>
          <w:szCs w:val="24"/>
        </w:rPr>
        <w:t>Toprak kirliliği-</w:t>
      </w:r>
      <w:r>
        <w:rPr>
          <w:rFonts w:ascii="Comic Sans MS" w:hAnsi="Comic Sans MS" w:cs="Comic Sans MS"/>
          <w:sz w:val="24"/>
          <w:szCs w:val="24"/>
        </w:rPr>
        <w:t xml:space="preserve"> su küre </w:t>
      </w:r>
      <w:r w:rsidRPr="00A844D1">
        <w:rPr>
          <w:rFonts w:ascii="Comic Sans MS" w:hAnsi="Comic Sans MS" w:cs="Comic Sans MS"/>
          <w:sz w:val="24"/>
          <w:szCs w:val="24"/>
        </w:rPr>
        <w:t>- miner</w:t>
      </w:r>
      <w:r>
        <w:rPr>
          <w:rFonts w:ascii="Comic Sans MS" w:hAnsi="Comic Sans MS" w:cs="Comic Sans MS"/>
          <w:sz w:val="24"/>
          <w:szCs w:val="24"/>
        </w:rPr>
        <w:t>aller- ağır küre- erozyon</w:t>
      </w:r>
      <w:r w:rsidRPr="00A844D1">
        <w:rPr>
          <w:rFonts w:ascii="Comic Sans MS" w:hAnsi="Comic Sans MS" w:cs="Comic Sans MS"/>
          <w:sz w:val="24"/>
          <w:szCs w:val="24"/>
        </w:rPr>
        <w:t>-</w:t>
      </w:r>
      <w:r>
        <w:rPr>
          <w:rFonts w:ascii="Comic Sans MS" w:hAnsi="Comic Sans MS" w:cs="Comic Sans MS"/>
          <w:sz w:val="24"/>
          <w:szCs w:val="24"/>
        </w:rPr>
        <w:t xml:space="preserve"> atmosfer </w:t>
      </w:r>
      <w:r w:rsidRPr="00A844D1">
        <w:rPr>
          <w:rFonts w:ascii="Comic Sans MS" w:hAnsi="Comic Sans MS" w:cs="Comic Sans MS"/>
          <w:sz w:val="24"/>
          <w:szCs w:val="24"/>
        </w:rPr>
        <w:t xml:space="preserve">- magma- küre -ışık kaynağı </w:t>
      </w:r>
    </w:p>
    <w:p w:rsidR="0015129A" w:rsidRPr="00A844D1" w:rsidRDefault="0015129A" w:rsidP="00A844D1">
      <w:pPr>
        <w:spacing w:after="0"/>
        <w:rPr>
          <w:rFonts w:ascii="Comic Sans MS" w:hAnsi="Comic Sans MS" w:cs="Comic Sans MS"/>
          <w:b/>
          <w:bCs/>
        </w:rPr>
      </w:pPr>
    </w:p>
    <w:p w:rsidR="0015129A" w:rsidRPr="00A844D1" w:rsidRDefault="0015129A" w:rsidP="00A844D1">
      <w:pPr>
        <w:spacing w:after="0"/>
        <w:rPr>
          <w:rFonts w:ascii="Comic Sans MS" w:hAnsi="Comic Sans MS" w:cs="Comic Sans MS"/>
          <w:b/>
          <w:bCs/>
        </w:rPr>
      </w:pPr>
      <w:r w:rsidRPr="00A844D1">
        <w:rPr>
          <w:rFonts w:ascii="Comic Sans MS" w:hAnsi="Comic Sans MS" w:cs="Comic Sans MS"/>
          <w:b/>
          <w:bCs/>
        </w:rPr>
        <w:t>1-Dünya’mızın en sıcak katmanı ……………………………………..dir.</w:t>
      </w:r>
      <w:r w:rsidRPr="00A844D1">
        <w:rPr>
          <w:rFonts w:ascii="Comic Sans MS" w:hAnsi="Comic Sans MS" w:cs="Comic Sans MS"/>
          <w:b/>
          <w:bCs/>
        </w:rPr>
        <w:br/>
        <w:t>2-Balıkların yaşadığı yerküre katmanı ……………………..…………………………..dır.</w:t>
      </w:r>
      <w:r w:rsidRPr="00A844D1">
        <w:rPr>
          <w:rFonts w:ascii="Comic Sans MS" w:hAnsi="Comic Sans MS" w:cs="Comic Sans MS"/>
          <w:b/>
          <w:bCs/>
        </w:rPr>
        <w:br/>
        <w:t>3-Dünyamızın  etrafını saran hava tabakasına …………………..………………………….denir.</w:t>
      </w:r>
    </w:p>
    <w:p w:rsidR="0015129A" w:rsidRPr="00A844D1" w:rsidRDefault="0015129A" w:rsidP="00A844D1">
      <w:pPr>
        <w:tabs>
          <w:tab w:val="left" w:pos="3795"/>
        </w:tabs>
        <w:spacing w:after="0"/>
        <w:rPr>
          <w:rFonts w:ascii="Comic Sans MS" w:hAnsi="Comic Sans MS" w:cs="Comic Sans MS"/>
          <w:b/>
          <w:bCs/>
        </w:rPr>
      </w:pPr>
      <w:r w:rsidRPr="00A844D1">
        <w:rPr>
          <w:rFonts w:ascii="Comic Sans MS" w:hAnsi="Comic Sans MS" w:cs="Comic Sans MS"/>
          <w:b/>
          <w:bCs/>
        </w:rPr>
        <w:t>4-Ateş küredeki sıvı hâlde bulunan maddelere   ……………..…………………….denir.</w:t>
      </w:r>
    </w:p>
    <w:p w:rsidR="0015129A" w:rsidRPr="00A844D1" w:rsidRDefault="0015129A" w:rsidP="00A50FC5">
      <w:pPr>
        <w:spacing w:after="0"/>
        <w:rPr>
          <w:rFonts w:ascii="Comic Sans MS" w:hAnsi="Comic Sans MS" w:cs="Comic Sans MS"/>
          <w:b/>
          <w:bCs/>
        </w:rPr>
      </w:pPr>
      <w:r w:rsidRPr="00A844D1">
        <w:rPr>
          <w:rFonts w:ascii="Comic Sans MS" w:hAnsi="Comic Sans MS" w:cs="Comic Sans MS"/>
          <w:b/>
          <w:bCs/>
        </w:rPr>
        <w:t>5-</w:t>
      </w:r>
      <w:r w:rsidRPr="00A50FC5">
        <w:rPr>
          <w:rFonts w:ascii="Comic Sans MS" w:hAnsi="Comic Sans MS" w:cs="Comic Sans MS"/>
          <w:b/>
          <w:bCs/>
        </w:rPr>
        <w:t xml:space="preserve"> </w:t>
      </w:r>
      <w:r w:rsidRPr="00A844D1">
        <w:rPr>
          <w:rFonts w:ascii="Comic Sans MS" w:hAnsi="Comic Sans MS" w:cs="Comic Sans MS"/>
          <w:b/>
          <w:bCs/>
        </w:rPr>
        <w:t>Çevresine ışık yayan cisimle</w:t>
      </w:r>
      <w:r>
        <w:rPr>
          <w:rFonts w:ascii="Comic Sans MS" w:hAnsi="Comic Sans MS" w:cs="Comic Sans MS"/>
          <w:b/>
          <w:bCs/>
        </w:rPr>
        <w:t>re</w:t>
      </w:r>
      <w:r w:rsidRPr="00A844D1">
        <w:rPr>
          <w:rFonts w:ascii="Comic Sans MS" w:hAnsi="Comic Sans MS" w:cs="Comic Sans MS"/>
          <w:b/>
          <w:bCs/>
        </w:rPr>
        <w:t xml:space="preserve"> …………………</w:t>
      </w:r>
      <w:r>
        <w:rPr>
          <w:rFonts w:ascii="Comic Sans MS" w:hAnsi="Comic Sans MS" w:cs="Comic Sans MS"/>
          <w:b/>
          <w:bCs/>
        </w:rPr>
        <w:t>…</w:t>
      </w:r>
      <w:r w:rsidRPr="00A844D1">
        <w:rPr>
          <w:rFonts w:ascii="Comic Sans MS" w:hAnsi="Comic Sans MS" w:cs="Comic Sans MS"/>
          <w:b/>
          <w:bCs/>
        </w:rPr>
        <w:t>…………….denir</w:t>
      </w:r>
      <w:r>
        <w:rPr>
          <w:rFonts w:ascii="Comic Sans MS" w:hAnsi="Comic Sans MS" w:cs="Comic Sans MS"/>
          <w:b/>
          <w:bCs/>
        </w:rPr>
        <w:t>.</w:t>
      </w:r>
    </w:p>
    <w:p w:rsidR="0015129A" w:rsidRPr="00A844D1" w:rsidRDefault="0015129A" w:rsidP="00A844D1">
      <w:pPr>
        <w:tabs>
          <w:tab w:val="left" w:pos="3795"/>
        </w:tabs>
        <w:spacing w:after="0"/>
        <w:rPr>
          <w:rFonts w:ascii="Comic Sans MS" w:hAnsi="Comic Sans MS" w:cs="Comic Sans MS"/>
          <w:b/>
          <w:bCs/>
        </w:rPr>
      </w:pPr>
      <w:r w:rsidRPr="00A844D1">
        <w:rPr>
          <w:rFonts w:ascii="Comic Sans MS" w:hAnsi="Comic Sans MS" w:cs="Comic Sans MS"/>
          <w:b/>
          <w:bCs/>
        </w:rPr>
        <w:t>6- Toprağın su ve rüzgarın etkisiyle aşınıp taşınmasına ………………………… ………denir.</w:t>
      </w:r>
    </w:p>
    <w:p w:rsidR="0015129A" w:rsidRPr="00A844D1" w:rsidRDefault="0015129A" w:rsidP="00A844D1">
      <w:pPr>
        <w:spacing w:after="0"/>
        <w:rPr>
          <w:rFonts w:ascii="Comic Sans MS" w:hAnsi="Comic Sans MS" w:cs="Comic Sans MS"/>
          <w:b/>
          <w:bCs/>
        </w:rPr>
      </w:pPr>
      <w:r w:rsidRPr="00A844D1">
        <w:rPr>
          <w:rFonts w:ascii="Comic Sans MS" w:hAnsi="Comic Sans MS" w:cs="Comic Sans MS"/>
          <w:b/>
          <w:bCs/>
        </w:rPr>
        <w:t>7- Taşların sertliği ve sağlamlığı gibi özelliklerini yapısındaki …………..………..………….belirler.</w:t>
      </w:r>
    </w:p>
    <w:p w:rsidR="0015129A" w:rsidRPr="00A844D1" w:rsidRDefault="0015129A" w:rsidP="00A844D1">
      <w:pPr>
        <w:spacing w:after="0"/>
        <w:rPr>
          <w:rFonts w:ascii="Comic Sans MS" w:hAnsi="Comic Sans MS" w:cs="Comic Sans MS"/>
          <w:b/>
          <w:bCs/>
        </w:rPr>
      </w:pPr>
      <w:r w:rsidRPr="00A844D1">
        <w:rPr>
          <w:rFonts w:ascii="Comic Sans MS" w:hAnsi="Comic Sans MS" w:cs="Comic Sans MS"/>
          <w:b/>
          <w:bCs/>
        </w:rPr>
        <w:t>8-Tarımda gereksiz ve aşırı ilaç kullanılması …………………………………… yol açar</w:t>
      </w:r>
    </w:p>
    <w:p w:rsidR="0015129A" w:rsidRDefault="0015129A" w:rsidP="00A844D1">
      <w:pPr>
        <w:spacing w:after="0"/>
        <w:rPr>
          <w:rFonts w:ascii="Comic Sans MS" w:hAnsi="Comic Sans MS" w:cs="Comic Sans MS"/>
          <w:b/>
          <w:bCs/>
        </w:rPr>
      </w:pPr>
      <w:r w:rsidRPr="00A844D1">
        <w:rPr>
          <w:rFonts w:ascii="Comic Sans MS" w:hAnsi="Comic Sans MS" w:cs="Comic Sans MS"/>
          <w:b/>
          <w:bCs/>
        </w:rPr>
        <w:t>9-Dünyanın şekli………………</w:t>
      </w:r>
      <w:r>
        <w:rPr>
          <w:rFonts w:ascii="Comic Sans MS" w:hAnsi="Comic Sans MS" w:cs="Comic Sans MS"/>
          <w:b/>
          <w:bCs/>
        </w:rPr>
        <w:t>……</w:t>
      </w:r>
      <w:r w:rsidRPr="00A844D1">
        <w:rPr>
          <w:rFonts w:ascii="Comic Sans MS" w:hAnsi="Comic Sans MS" w:cs="Comic Sans MS"/>
          <w:b/>
          <w:bCs/>
        </w:rPr>
        <w:t>.ye benzer</w:t>
      </w:r>
      <w:r>
        <w:rPr>
          <w:rFonts w:ascii="Comic Sans MS" w:hAnsi="Comic Sans MS" w:cs="Comic Sans MS"/>
          <w:b/>
          <w:bCs/>
        </w:rPr>
        <w:t>.</w:t>
      </w:r>
    </w:p>
    <w:p w:rsidR="0015129A" w:rsidRPr="00A844D1" w:rsidRDefault="0015129A" w:rsidP="00A844D1">
      <w:pPr>
        <w:spacing w:after="0"/>
        <w:rPr>
          <w:rFonts w:ascii="Comic Sans MS" w:hAnsi="Comic Sans MS" w:cs="Comic Sans MS"/>
          <w:b/>
          <w:bCs/>
        </w:rPr>
      </w:pPr>
    </w:p>
    <w:p w:rsidR="0015129A" w:rsidRDefault="0015129A" w:rsidP="00DC156E">
      <w:pPr>
        <w:pStyle w:val="NoSpacing"/>
        <w:rPr>
          <w:rFonts w:ascii="Comic Sans MS" w:hAnsi="Comic Sans MS" w:cs="Comic Sans MS"/>
        </w:rPr>
      </w:pPr>
    </w:p>
    <w:p w:rsidR="0015129A" w:rsidRDefault="0015129A" w:rsidP="00DC156E">
      <w:pPr>
        <w:pStyle w:val="NoSpacing"/>
        <w:rPr>
          <w:rFonts w:ascii="Comic Sans MS" w:hAnsi="Comic Sans MS" w:cs="Comic Sans MS"/>
        </w:rPr>
        <w:sectPr w:rsidR="0015129A" w:rsidSect="00A844D1">
          <w:pgSz w:w="11906" w:h="16838"/>
          <w:pgMar w:top="720" w:right="566" w:bottom="426" w:left="720" w:header="708" w:footer="708" w:gutter="0"/>
          <w:cols w:space="708"/>
          <w:rtlGutter/>
          <w:docGrid w:linePitch="360"/>
        </w:sectPr>
      </w:pPr>
    </w:p>
    <w:p w:rsidR="0015129A" w:rsidRDefault="0015129A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C</w:t>
      </w:r>
      <w:r w:rsidRPr="009D73DF">
        <w:rPr>
          <w:rFonts w:ascii="Comic Sans MS" w:hAnsi="Comic Sans MS" w:cs="Comic Sans MS"/>
          <w:b/>
          <w:bCs/>
        </w:rPr>
        <w:t>-Canlıların ortak özelliklerinden</w:t>
      </w:r>
      <w:r>
        <w:rPr>
          <w:rFonts w:ascii="Comic Sans MS" w:hAnsi="Comic Sans MS" w:cs="Comic Sans MS"/>
          <w:b/>
          <w:bCs/>
        </w:rPr>
        <w:t xml:space="preserve"> 10</w:t>
      </w:r>
      <w:r w:rsidRPr="009D73DF">
        <w:rPr>
          <w:rFonts w:ascii="Comic Sans MS" w:hAnsi="Comic Sans MS" w:cs="Comic Sans MS"/>
          <w:b/>
          <w:bCs/>
        </w:rPr>
        <w:t xml:space="preserve"> tanesini yazınız.</w:t>
      </w:r>
      <w:r>
        <w:rPr>
          <w:rFonts w:ascii="Comic Sans MS" w:hAnsi="Comic Sans MS" w:cs="Comic Sans MS"/>
        </w:rPr>
        <w:t xml:space="preserve"> (10 puan)</w:t>
      </w:r>
    </w:p>
    <w:p w:rsidR="0015129A" w:rsidRDefault="0015129A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1-………………………………………………………………………………………</w:t>
      </w:r>
    </w:p>
    <w:p w:rsidR="0015129A" w:rsidRDefault="0015129A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2-………………………………………………………………………………………</w:t>
      </w:r>
    </w:p>
    <w:p w:rsidR="0015129A" w:rsidRDefault="0015129A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3-………………………………………………………………………………………</w:t>
      </w:r>
    </w:p>
    <w:p w:rsidR="0015129A" w:rsidRDefault="0015129A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4-………………………………………………………………………………………</w:t>
      </w:r>
    </w:p>
    <w:p w:rsidR="0015129A" w:rsidRDefault="0015129A" w:rsidP="00812550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5-………………………………………………………………………………………</w:t>
      </w:r>
    </w:p>
    <w:p w:rsidR="0015129A" w:rsidRDefault="0015129A" w:rsidP="00812550">
      <w:pPr>
        <w:pStyle w:val="NoSpacing"/>
        <w:rPr>
          <w:rFonts w:ascii="Comic Sans MS" w:hAnsi="Comic Sans MS" w:cs="Comic Sans MS"/>
        </w:rPr>
      </w:pPr>
    </w:p>
    <w:p w:rsidR="0015129A" w:rsidRPr="00E51106" w:rsidRDefault="0015129A" w:rsidP="00E51106">
      <w:pPr>
        <w:jc w:val="both"/>
        <w:rPr>
          <w:b/>
          <w:bCs/>
        </w:rPr>
      </w:pPr>
      <w:r>
        <w:rPr>
          <w:rFonts w:ascii="Comic Sans MS" w:hAnsi="Comic Sans MS" w:cs="Comic Sans MS"/>
          <w:b/>
          <w:bCs/>
        </w:rPr>
        <w:t>D</w:t>
      </w:r>
      <w:r w:rsidRPr="009D73DF">
        <w:rPr>
          <w:rFonts w:ascii="Comic Sans MS" w:hAnsi="Comic Sans MS" w:cs="Comic Sans MS"/>
          <w:b/>
          <w:bCs/>
        </w:rPr>
        <w:t>-</w:t>
      </w:r>
      <w:r w:rsidRPr="00E51106">
        <w:t xml:space="preserve"> </w:t>
      </w:r>
      <w:r w:rsidRPr="00E51106">
        <w:rPr>
          <w:b/>
          <w:bCs/>
        </w:rPr>
        <w:t>Aşağıda verilen açıklamalara uygun gelen devre elemanlarını eşleştiriniz (</w:t>
      </w:r>
      <w:r>
        <w:rPr>
          <w:b/>
          <w:bCs/>
        </w:rPr>
        <w:t xml:space="preserve">12 </w:t>
      </w:r>
      <w:r w:rsidRPr="00E51106">
        <w:rPr>
          <w:b/>
          <w:bCs/>
        </w:rPr>
        <w:t>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7"/>
        <w:gridCol w:w="3745"/>
        <w:gridCol w:w="344"/>
        <w:gridCol w:w="1095"/>
      </w:tblGrid>
      <w:tr w:rsidR="0015129A" w:rsidRPr="00E51106">
        <w:tc>
          <w:tcPr>
            <w:tcW w:w="417" w:type="dxa"/>
          </w:tcPr>
          <w:p w:rsidR="0015129A" w:rsidRPr="00E51106" w:rsidRDefault="0015129A" w:rsidP="00D17B12">
            <w:pPr>
              <w:tabs>
                <w:tab w:val="left" w:pos="2475"/>
              </w:tabs>
            </w:pPr>
            <w:r w:rsidRPr="00E51106">
              <w:t>A</w:t>
            </w:r>
          </w:p>
        </w:tc>
        <w:tc>
          <w:tcPr>
            <w:tcW w:w="3745" w:type="dxa"/>
          </w:tcPr>
          <w:p w:rsidR="0015129A" w:rsidRPr="00E51106" w:rsidRDefault="0015129A" w:rsidP="00D17B12">
            <w:pPr>
              <w:tabs>
                <w:tab w:val="left" w:pos="2475"/>
              </w:tabs>
            </w:pPr>
            <w:r w:rsidRPr="00E51106">
              <w:t>Elektrik enerjisini iletir.</w:t>
            </w:r>
          </w:p>
        </w:tc>
        <w:tc>
          <w:tcPr>
            <w:tcW w:w="344" w:type="dxa"/>
          </w:tcPr>
          <w:p w:rsidR="0015129A" w:rsidRPr="00E51106" w:rsidRDefault="0015129A" w:rsidP="00D17B12">
            <w:pPr>
              <w:tabs>
                <w:tab w:val="left" w:pos="2475"/>
              </w:tabs>
              <w:jc w:val="center"/>
            </w:pPr>
          </w:p>
        </w:tc>
        <w:tc>
          <w:tcPr>
            <w:tcW w:w="1095" w:type="dxa"/>
          </w:tcPr>
          <w:p w:rsidR="0015129A" w:rsidRPr="00E51106" w:rsidRDefault="0015129A" w:rsidP="00D17B12">
            <w:r w:rsidRPr="00E51106">
              <w:t>pil</w:t>
            </w:r>
          </w:p>
        </w:tc>
      </w:tr>
      <w:tr w:rsidR="0015129A" w:rsidRPr="00E51106">
        <w:tc>
          <w:tcPr>
            <w:tcW w:w="417" w:type="dxa"/>
          </w:tcPr>
          <w:p w:rsidR="0015129A" w:rsidRPr="00E51106" w:rsidRDefault="0015129A" w:rsidP="00D17B12">
            <w:pPr>
              <w:tabs>
                <w:tab w:val="left" w:pos="2475"/>
              </w:tabs>
            </w:pPr>
            <w:r w:rsidRPr="00E51106">
              <w:t>B</w:t>
            </w:r>
          </w:p>
        </w:tc>
        <w:tc>
          <w:tcPr>
            <w:tcW w:w="3745" w:type="dxa"/>
          </w:tcPr>
          <w:p w:rsidR="0015129A" w:rsidRPr="00E51106" w:rsidRDefault="0015129A" w:rsidP="00D17B12">
            <w:r w:rsidRPr="00E51106">
              <w:t>Pillerin yerleştirildiği yerdir.</w:t>
            </w:r>
          </w:p>
        </w:tc>
        <w:tc>
          <w:tcPr>
            <w:tcW w:w="344" w:type="dxa"/>
          </w:tcPr>
          <w:p w:rsidR="0015129A" w:rsidRPr="00E51106" w:rsidRDefault="0015129A" w:rsidP="00D17B12">
            <w:pPr>
              <w:tabs>
                <w:tab w:val="left" w:pos="2475"/>
              </w:tabs>
              <w:jc w:val="center"/>
            </w:pPr>
          </w:p>
        </w:tc>
        <w:tc>
          <w:tcPr>
            <w:tcW w:w="1095" w:type="dxa"/>
          </w:tcPr>
          <w:p w:rsidR="0015129A" w:rsidRPr="00E51106" w:rsidRDefault="0015129A" w:rsidP="00D17B12">
            <w:r w:rsidRPr="00E51106">
              <w:t>anahtar</w:t>
            </w:r>
          </w:p>
        </w:tc>
      </w:tr>
      <w:tr w:rsidR="0015129A" w:rsidRPr="00E51106">
        <w:tc>
          <w:tcPr>
            <w:tcW w:w="417" w:type="dxa"/>
          </w:tcPr>
          <w:p w:rsidR="0015129A" w:rsidRPr="00E51106" w:rsidRDefault="0015129A" w:rsidP="00D17B12">
            <w:pPr>
              <w:tabs>
                <w:tab w:val="left" w:pos="2475"/>
              </w:tabs>
            </w:pPr>
            <w:r w:rsidRPr="00E51106">
              <w:t>C</w:t>
            </w:r>
          </w:p>
        </w:tc>
        <w:tc>
          <w:tcPr>
            <w:tcW w:w="3745" w:type="dxa"/>
          </w:tcPr>
          <w:p w:rsidR="0015129A" w:rsidRPr="00E51106" w:rsidRDefault="0015129A" w:rsidP="00D17B12">
            <w:r w:rsidRPr="00E51106">
              <w:t>Elektrik enerjisini ışık enerjisine çevirir.</w:t>
            </w:r>
          </w:p>
        </w:tc>
        <w:tc>
          <w:tcPr>
            <w:tcW w:w="344" w:type="dxa"/>
          </w:tcPr>
          <w:p w:rsidR="0015129A" w:rsidRPr="00E51106" w:rsidRDefault="0015129A" w:rsidP="00D17B12">
            <w:pPr>
              <w:tabs>
                <w:tab w:val="left" w:pos="2475"/>
              </w:tabs>
              <w:jc w:val="center"/>
            </w:pPr>
          </w:p>
        </w:tc>
        <w:tc>
          <w:tcPr>
            <w:tcW w:w="1095" w:type="dxa"/>
          </w:tcPr>
          <w:p w:rsidR="0015129A" w:rsidRPr="00E51106" w:rsidRDefault="0015129A" w:rsidP="00D17B12">
            <w:r w:rsidRPr="00E51106">
              <w:t>Pil yatağı</w:t>
            </w:r>
          </w:p>
        </w:tc>
      </w:tr>
      <w:tr w:rsidR="0015129A" w:rsidRPr="00E51106">
        <w:tc>
          <w:tcPr>
            <w:tcW w:w="417" w:type="dxa"/>
          </w:tcPr>
          <w:p w:rsidR="0015129A" w:rsidRPr="00E51106" w:rsidRDefault="0015129A" w:rsidP="00D17B12">
            <w:pPr>
              <w:tabs>
                <w:tab w:val="left" w:pos="2475"/>
              </w:tabs>
            </w:pPr>
            <w:r w:rsidRPr="00E51106">
              <w:t>D</w:t>
            </w:r>
          </w:p>
        </w:tc>
        <w:tc>
          <w:tcPr>
            <w:tcW w:w="3745" w:type="dxa"/>
          </w:tcPr>
          <w:p w:rsidR="0015129A" w:rsidRPr="00E51106" w:rsidRDefault="0015129A" w:rsidP="00D17B12">
            <w:r w:rsidRPr="00E51106">
              <w:t>Ampulün yerleştirildiği yerdir.</w:t>
            </w:r>
          </w:p>
        </w:tc>
        <w:tc>
          <w:tcPr>
            <w:tcW w:w="344" w:type="dxa"/>
          </w:tcPr>
          <w:p w:rsidR="0015129A" w:rsidRPr="00E51106" w:rsidRDefault="0015129A" w:rsidP="00D17B12">
            <w:pPr>
              <w:tabs>
                <w:tab w:val="left" w:pos="2475"/>
              </w:tabs>
              <w:jc w:val="center"/>
            </w:pPr>
          </w:p>
        </w:tc>
        <w:tc>
          <w:tcPr>
            <w:tcW w:w="1095" w:type="dxa"/>
          </w:tcPr>
          <w:p w:rsidR="0015129A" w:rsidRPr="00E51106" w:rsidRDefault="0015129A" w:rsidP="00D17B12">
            <w:r w:rsidRPr="00E51106">
              <w:t>kablo</w:t>
            </w:r>
          </w:p>
        </w:tc>
      </w:tr>
      <w:tr w:rsidR="0015129A" w:rsidRPr="00E51106">
        <w:tc>
          <w:tcPr>
            <w:tcW w:w="417" w:type="dxa"/>
          </w:tcPr>
          <w:p w:rsidR="0015129A" w:rsidRPr="00E51106" w:rsidRDefault="0015129A" w:rsidP="00D17B12">
            <w:pPr>
              <w:tabs>
                <w:tab w:val="left" w:pos="2475"/>
              </w:tabs>
            </w:pPr>
            <w:r w:rsidRPr="00E51106">
              <w:t>E</w:t>
            </w:r>
          </w:p>
        </w:tc>
        <w:tc>
          <w:tcPr>
            <w:tcW w:w="3745" w:type="dxa"/>
          </w:tcPr>
          <w:p w:rsidR="0015129A" w:rsidRPr="00E51106" w:rsidRDefault="0015129A" w:rsidP="00D17B12">
            <w:r w:rsidRPr="00E51106">
              <w:t>Devrenin elektrik enerjisi ihtiyacını karşılar.</w:t>
            </w:r>
          </w:p>
        </w:tc>
        <w:tc>
          <w:tcPr>
            <w:tcW w:w="344" w:type="dxa"/>
          </w:tcPr>
          <w:p w:rsidR="0015129A" w:rsidRPr="00E51106" w:rsidRDefault="0015129A" w:rsidP="00D17B12">
            <w:pPr>
              <w:tabs>
                <w:tab w:val="left" w:pos="2475"/>
              </w:tabs>
              <w:jc w:val="center"/>
            </w:pPr>
          </w:p>
        </w:tc>
        <w:tc>
          <w:tcPr>
            <w:tcW w:w="1095" w:type="dxa"/>
          </w:tcPr>
          <w:p w:rsidR="0015129A" w:rsidRPr="00E51106" w:rsidRDefault="0015129A" w:rsidP="00D17B12">
            <w:r w:rsidRPr="00E51106">
              <w:t>ampul</w:t>
            </w:r>
          </w:p>
        </w:tc>
      </w:tr>
      <w:tr w:rsidR="0015129A" w:rsidRPr="00E51106">
        <w:tc>
          <w:tcPr>
            <w:tcW w:w="417" w:type="dxa"/>
          </w:tcPr>
          <w:p w:rsidR="0015129A" w:rsidRPr="00E51106" w:rsidRDefault="0015129A" w:rsidP="00D17B12">
            <w:pPr>
              <w:tabs>
                <w:tab w:val="left" w:pos="2475"/>
              </w:tabs>
            </w:pPr>
            <w:r w:rsidRPr="00E51106">
              <w:t>F</w:t>
            </w:r>
          </w:p>
        </w:tc>
        <w:tc>
          <w:tcPr>
            <w:tcW w:w="3745" w:type="dxa"/>
          </w:tcPr>
          <w:p w:rsidR="0015129A" w:rsidRPr="00E51106" w:rsidRDefault="0015129A" w:rsidP="00D17B12">
            <w:r w:rsidRPr="00E51106">
              <w:t>Elektrik enerjisinin iletilmesini ya da kesilmesini sağlar.</w:t>
            </w:r>
          </w:p>
        </w:tc>
        <w:tc>
          <w:tcPr>
            <w:tcW w:w="344" w:type="dxa"/>
          </w:tcPr>
          <w:p w:rsidR="0015129A" w:rsidRPr="00E51106" w:rsidRDefault="0015129A" w:rsidP="00D17B12">
            <w:pPr>
              <w:tabs>
                <w:tab w:val="left" w:pos="2475"/>
              </w:tabs>
              <w:jc w:val="center"/>
            </w:pPr>
          </w:p>
        </w:tc>
        <w:tc>
          <w:tcPr>
            <w:tcW w:w="1095" w:type="dxa"/>
          </w:tcPr>
          <w:p w:rsidR="0015129A" w:rsidRPr="00E51106" w:rsidRDefault="0015129A" w:rsidP="00D17B12">
            <w:r w:rsidRPr="00E51106">
              <w:t>duy</w:t>
            </w:r>
          </w:p>
        </w:tc>
      </w:tr>
    </w:tbl>
    <w:p w:rsidR="0015129A" w:rsidRDefault="0015129A" w:rsidP="00E51106">
      <w:pPr>
        <w:pStyle w:val="NoSpacing"/>
        <w:rPr>
          <w:rFonts w:ascii="Comic Sans MS" w:hAnsi="Comic Sans MS" w:cs="Comic Sans MS"/>
        </w:rPr>
      </w:pPr>
    </w:p>
    <w:p w:rsidR="0015129A" w:rsidRPr="00742F1D" w:rsidRDefault="0015129A" w:rsidP="00812550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C853CB">
        <w:rPr>
          <w:rFonts w:ascii="Comic Sans MS" w:hAnsi="Comic Sans MS" w:cs="Comic Sans MS"/>
          <w:b/>
          <w:bCs/>
        </w:rPr>
        <w:t>E-</w:t>
      </w:r>
      <w:r>
        <w:rPr>
          <w:rFonts w:ascii="Comic Sans MS" w:hAnsi="Comic Sans MS" w:cs="Comic Sans MS"/>
          <w:b/>
          <w:bCs/>
        </w:rPr>
        <w:t xml:space="preserve"> Aşağıdaki testi cevaplayınız</w:t>
      </w:r>
      <w:r w:rsidRPr="00742F1D">
        <w:rPr>
          <w:rFonts w:ascii="Comic Sans MS" w:hAnsi="Comic Sans MS" w:cs="Comic Sans MS"/>
          <w:b/>
          <w:bCs/>
          <w:sz w:val="20"/>
          <w:szCs w:val="20"/>
        </w:rPr>
        <w:t>.(</w:t>
      </w:r>
      <w:r>
        <w:rPr>
          <w:rFonts w:ascii="Comic Sans MS" w:hAnsi="Comic Sans MS" w:cs="Comic Sans MS"/>
          <w:b/>
          <w:bCs/>
          <w:sz w:val="20"/>
          <w:szCs w:val="20"/>
        </w:rPr>
        <w:t>Her soru 3 puandır</w:t>
      </w:r>
      <w:r w:rsidRPr="00742F1D">
        <w:rPr>
          <w:rFonts w:ascii="Comic Sans MS" w:hAnsi="Comic Sans MS" w:cs="Comic Sans MS"/>
          <w:b/>
          <w:bCs/>
          <w:sz w:val="20"/>
          <w:szCs w:val="20"/>
        </w:rPr>
        <w:t>)</w:t>
      </w:r>
    </w:p>
    <w:p w:rsidR="0015129A" w:rsidRDefault="0015129A" w:rsidP="00812550">
      <w:pPr>
        <w:pStyle w:val="NoSpacing"/>
        <w:rPr>
          <w:rFonts w:ascii="Comic Sans MS" w:hAnsi="Comic Sans MS" w:cs="Comic Sans MS"/>
        </w:rPr>
      </w:pPr>
    </w:p>
    <w:p w:rsidR="0015129A" w:rsidRPr="00C853CB" w:rsidRDefault="0015129A" w:rsidP="00C853CB">
      <w:pPr>
        <w:rPr>
          <w:b/>
          <w:bCs/>
        </w:rPr>
      </w:pPr>
      <w:r w:rsidRPr="00C853CB">
        <w:rPr>
          <w:b/>
          <w:bCs/>
        </w:rPr>
        <w:t>1.Aşağıdakilerden hangisi kendi besinini kendisi üretir?</w:t>
      </w:r>
    </w:p>
    <w:p w:rsidR="0015129A" w:rsidRPr="00C853CB" w:rsidRDefault="0015129A" w:rsidP="00C853CB">
      <w:pPr>
        <w:rPr>
          <w:b/>
          <w:bCs/>
        </w:rPr>
      </w:pPr>
      <w:r w:rsidRPr="00C853CB">
        <w:rPr>
          <w:b/>
          <w:bCs/>
        </w:rPr>
        <w:t>a.Güvercin</w:t>
      </w:r>
      <w:r w:rsidRPr="00C853CB">
        <w:rPr>
          <w:b/>
          <w:bCs/>
        </w:rPr>
        <w:tab/>
        <w:t xml:space="preserve">b.koyun </w:t>
      </w:r>
      <w:r>
        <w:rPr>
          <w:b/>
          <w:bCs/>
        </w:rPr>
        <w:t xml:space="preserve">      </w:t>
      </w:r>
      <w:r w:rsidRPr="00C853CB">
        <w:rPr>
          <w:b/>
          <w:bCs/>
          <w:color w:val="FF0000"/>
        </w:rPr>
        <w:t>c.</w:t>
      </w:r>
      <w:r>
        <w:rPr>
          <w:b/>
          <w:bCs/>
          <w:color w:val="FF0000"/>
        </w:rPr>
        <w:t xml:space="preserve">ağaç           </w:t>
      </w:r>
      <w:r w:rsidRPr="00C853CB">
        <w:rPr>
          <w:b/>
          <w:bCs/>
        </w:rPr>
        <w:t>d.arı</w:t>
      </w:r>
    </w:p>
    <w:p w:rsidR="0015129A" w:rsidRPr="00C853CB" w:rsidRDefault="0015129A" w:rsidP="00C853CB">
      <w:pPr>
        <w:rPr>
          <w:b/>
          <w:bCs/>
        </w:rPr>
      </w:pPr>
    </w:p>
    <w:p w:rsidR="0015129A" w:rsidRPr="00C853CB" w:rsidRDefault="0015129A" w:rsidP="00C853CB">
      <w:pPr>
        <w:rPr>
          <w:b/>
          <w:bCs/>
        </w:rPr>
      </w:pPr>
      <w:r w:rsidRPr="00C853CB">
        <w:rPr>
          <w:b/>
          <w:bCs/>
        </w:rPr>
        <w:t>2.Aşağıdakilerden hangisi uyuyan canlı değildir ?</w:t>
      </w:r>
    </w:p>
    <w:p w:rsidR="0015129A" w:rsidRPr="00C853CB" w:rsidRDefault="0015129A" w:rsidP="00C853CB">
      <w:pPr>
        <w:rPr>
          <w:b/>
          <w:bCs/>
        </w:rPr>
      </w:pPr>
      <w:r w:rsidRPr="00C853CB">
        <w:rPr>
          <w:b/>
          <w:bCs/>
        </w:rPr>
        <w:t>a.yumurta</w:t>
      </w:r>
      <w:r w:rsidRPr="00C853CB">
        <w:rPr>
          <w:b/>
          <w:bCs/>
        </w:rPr>
        <w:tab/>
        <w:t xml:space="preserve">b.nohut  </w:t>
      </w:r>
      <w:r>
        <w:rPr>
          <w:b/>
          <w:bCs/>
        </w:rPr>
        <w:t xml:space="preserve">    </w:t>
      </w:r>
      <w:r w:rsidRPr="00C853CB">
        <w:rPr>
          <w:b/>
          <w:bCs/>
          <w:color w:val="FF0000"/>
        </w:rPr>
        <w:t>c.salatalık</w:t>
      </w:r>
      <w:r w:rsidRPr="00C853CB">
        <w:rPr>
          <w:b/>
          <w:bCs/>
        </w:rPr>
        <w:tab/>
      </w:r>
      <w:r>
        <w:rPr>
          <w:b/>
          <w:bCs/>
        </w:rPr>
        <w:t xml:space="preserve">   </w:t>
      </w:r>
      <w:r w:rsidRPr="00C853CB">
        <w:rPr>
          <w:b/>
          <w:bCs/>
        </w:rPr>
        <w:t xml:space="preserve"> d.fasulye</w:t>
      </w:r>
    </w:p>
    <w:p w:rsidR="0015129A" w:rsidRPr="00C853CB" w:rsidRDefault="0015129A" w:rsidP="00C853CB">
      <w:pPr>
        <w:rPr>
          <w:b/>
          <w:bCs/>
        </w:rPr>
      </w:pPr>
    </w:p>
    <w:p w:rsidR="0015129A" w:rsidRPr="00C853CB" w:rsidRDefault="0015129A" w:rsidP="00C853CB">
      <w:pPr>
        <w:spacing w:after="0" w:line="240" w:lineRule="auto"/>
        <w:rPr>
          <w:b/>
          <w:bCs/>
        </w:rPr>
      </w:pPr>
      <w:r w:rsidRPr="00C853CB">
        <w:rPr>
          <w:b/>
          <w:bCs/>
        </w:rPr>
        <w:t>3.</w:t>
      </w:r>
      <w:r w:rsidRPr="00C853CB">
        <w:rPr>
          <w:rFonts w:ascii="Arial Narrow" w:hAnsi="Arial Narrow" w:cs="Arial Narrow"/>
          <w:b/>
          <w:bCs/>
          <w:noProof/>
        </w:rPr>
        <w:t xml:space="preserve"> </w:t>
      </w:r>
      <w:r w:rsidRPr="00BC3635">
        <w:rPr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upload.wikimedia.org/wikipedia/commons/a/af/Destructive_plate_margin.png" style="width:103.5pt;height:57.75pt;visibility:visible">
            <v:imagedata r:id="rId4" o:title=""/>
          </v:shape>
        </w:pict>
      </w:r>
      <w:r w:rsidRPr="00C853CB">
        <w:rPr>
          <w:b/>
          <w:bCs/>
        </w:rPr>
        <w:t xml:space="preserve">  Yanardağlardan çıkan lavlar hangi katmandan gelmektedir?</w:t>
      </w:r>
    </w:p>
    <w:p w:rsidR="0015129A" w:rsidRPr="00C853CB" w:rsidRDefault="0015129A" w:rsidP="00C853CB">
      <w:pPr>
        <w:spacing w:after="0" w:line="240" w:lineRule="auto"/>
        <w:rPr>
          <w:b/>
          <w:bCs/>
        </w:rPr>
      </w:pPr>
    </w:p>
    <w:p w:rsidR="0015129A" w:rsidRPr="00C853CB" w:rsidRDefault="0015129A" w:rsidP="00C853CB">
      <w:pPr>
        <w:pStyle w:val="NoSpacing"/>
        <w:rPr>
          <w:b/>
          <w:bCs/>
        </w:rPr>
      </w:pPr>
      <w:r w:rsidRPr="00C853CB">
        <w:rPr>
          <w:b/>
          <w:bCs/>
        </w:rPr>
        <w:t xml:space="preserve">A)Su küre                      B)Hava Küre               </w:t>
      </w:r>
    </w:p>
    <w:p w:rsidR="0015129A" w:rsidRDefault="0015129A" w:rsidP="00C853CB">
      <w:pPr>
        <w:pStyle w:val="NoSpacing"/>
        <w:rPr>
          <w:b/>
          <w:bCs/>
        </w:rPr>
      </w:pPr>
      <w:r w:rsidRPr="00C853CB">
        <w:rPr>
          <w:b/>
          <w:bCs/>
        </w:rPr>
        <w:t>C)Taş Küre                   D)Ateş Küre</w:t>
      </w:r>
    </w:p>
    <w:p w:rsidR="0015129A" w:rsidRPr="00C853CB" w:rsidRDefault="0015129A" w:rsidP="00C853CB">
      <w:pPr>
        <w:pStyle w:val="NoSpacing"/>
        <w:rPr>
          <w:b/>
          <w:bCs/>
        </w:rPr>
      </w:pPr>
    </w:p>
    <w:p w:rsidR="0015129A" w:rsidRPr="00C853CB" w:rsidRDefault="0015129A" w:rsidP="00C853CB">
      <w:pPr>
        <w:pStyle w:val="NoSpacing"/>
        <w:rPr>
          <w:rFonts w:ascii="Comic Sans MS" w:hAnsi="Comic Sans MS" w:cs="Comic Sans MS"/>
          <w:b/>
          <w:bCs/>
        </w:rPr>
      </w:pPr>
    </w:p>
    <w:p w:rsidR="0015129A" w:rsidRPr="00C853CB" w:rsidRDefault="0015129A" w:rsidP="00C853CB">
      <w:pPr>
        <w:rPr>
          <w:b/>
          <w:bCs/>
        </w:rPr>
      </w:pPr>
      <w:r w:rsidRPr="00C853CB">
        <w:rPr>
          <w:b/>
          <w:bCs/>
        </w:rPr>
        <w:t>4.Tohumlardan yeni bir canlı meydana gelmesi için aşağıdakilerden hangisine ihtiyaç yoktur ?</w:t>
      </w:r>
    </w:p>
    <w:p w:rsidR="0015129A" w:rsidRPr="00C853CB" w:rsidRDefault="0015129A" w:rsidP="00C853CB">
      <w:pPr>
        <w:rPr>
          <w:b/>
          <w:bCs/>
          <w:color w:val="FF0000"/>
        </w:rPr>
      </w:pPr>
      <w:r w:rsidRPr="00C853CB">
        <w:rPr>
          <w:b/>
          <w:bCs/>
        </w:rPr>
        <w:t>a.ışık</w:t>
      </w:r>
      <w:r w:rsidRPr="00C853CB">
        <w:rPr>
          <w:b/>
          <w:bCs/>
        </w:rPr>
        <w:tab/>
      </w:r>
      <w:r w:rsidRPr="00C853CB">
        <w:rPr>
          <w:b/>
          <w:bCs/>
        </w:rPr>
        <w:tab/>
        <w:t>b.su</w:t>
      </w:r>
      <w:r w:rsidRPr="00C853CB">
        <w:rPr>
          <w:b/>
          <w:bCs/>
        </w:rPr>
        <w:tab/>
      </w:r>
      <w:r w:rsidRPr="00C853CB">
        <w:rPr>
          <w:b/>
          <w:bCs/>
        </w:rPr>
        <w:tab/>
        <w:t xml:space="preserve">c.hava </w:t>
      </w:r>
      <w:r w:rsidRPr="00C853CB">
        <w:rPr>
          <w:b/>
          <w:bCs/>
        </w:rPr>
        <w:tab/>
      </w:r>
      <w:r w:rsidRPr="00C853CB">
        <w:rPr>
          <w:b/>
          <w:bCs/>
        </w:rPr>
        <w:tab/>
      </w:r>
      <w:r w:rsidRPr="00C853CB">
        <w:rPr>
          <w:b/>
          <w:bCs/>
          <w:color w:val="FF0000"/>
        </w:rPr>
        <w:t>d.kum</w:t>
      </w:r>
    </w:p>
    <w:p w:rsidR="0015129A" w:rsidRPr="00C853CB" w:rsidRDefault="0015129A" w:rsidP="00C853CB">
      <w:pPr>
        <w:rPr>
          <w:b/>
          <w:bCs/>
        </w:rPr>
      </w:pPr>
      <w:r w:rsidRPr="00C853CB">
        <w:rPr>
          <w:b/>
          <w:bCs/>
        </w:rPr>
        <w:t>5.Aşağıdakilerden hangisi çevre kirliliğine neden olmaz.</w:t>
      </w:r>
    </w:p>
    <w:p w:rsidR="0015129A" w:rsidRPr="00C853CB" w:rsidRDefault="0015129A" w:rsidP="00C853CB">
      <w:pPr>
        <w:rPr>
          <w:b/>
          <w:bCs/>
        </w:rPr>
      </w:pPr>
      <w:r w:rsidRPr="00C853CB">
        <w:rPr>
          <w:b/>
          <w:bCs/>
        </w:rPr>
        <w:t>a.deterjan kullanımı</w:t>
      </w:r>
      <w:r>
        <w:rPr>
          <w:b/>
          <w:bCs/>
          <w:color w:val="FF0000"/>
        </w:rPr>
        <w:t xml:space="preserve">                        </w:t>
      </w:r>
      <w:r w:rsidRPr="00C853CB">
        <w:rPr>
          <w:b/>
          <w:bCs/>
          <w:color w:val="FF0000"/>
        </w:rPr>
        <w:t xml:space="preserve">  b.bisiklet kullanımı</w:t>
      </w:r>
      <w:r w:rsidRPr="00C853CB">
        <w:rPr>
          <w:b/>
          <w:bCs/>
        </w:rPr>
        <w:tab/>
        <w:t xml:space="preserve">  c.kanalizasyon suları</w:t>
      </w:r>
      <w:r>
        <w:rPr>
          <w:b/>
          <w:bCs/>
        </w:rPr>
        <w:t xml:space="preserve">              </w:t>
      </w:r>
      <w:r w:rsidRPr="00C853CB">
        <w:rPr>
          <w:b/>
          <w:bCs/>
        </w:rPr>
        <w:tab/>
        <w:t xml:space="preserve">  </w:t>
      </w:r>
      <w:r>
        <w:rPr>
          <w:b/>
          <w:bCs/>
        </w:rPr>
        <w:t xml:space="preserve">  </w:t>
      </w:r>
      <w:r w:rsidRPr="00C853CB">
        <w:rPr>
          <w:b/>
          <w:bCs/>
        </w:rPr>
        <w:t xml:space="preserve">  d.piller</w:t>
      </w:r>
    </w:p>
    <w:p w:rsidR="0015129A" w:rsidRPr="00C853CB" w:rsidRDefault="0015129A" w:rsidP="00C853CB">
      <w:pPr>
        <w:rPr>
          <w:b/>
          <w:bCs/>
        </w:rPr>
      </w:pPr>
    </w:p>
    <w:p w:rsidR="0015129A" w:rsidRPr="00C853CB" w:rsidRDefault="0015129A" w:rsidP="00C853CB">
      <w:pPr>
        <w:rPr>
          <w:b/>
          <w:bCs/>
        </w:rPr>
      </w:pPr>
      <w:r w:rsidRPr="00C853CB">
        <w:rPr>
          <w:b/>
          <w:bCs/>
          <w:color w:val="000000"/>
        </w:rPr>
        <w:t>6. Aşağıdaki canlıların hangisinin solunum şekillerine göre grupladığımızda bu grubun dışında kalır?</w:t>
      </w:r>
    </w:p>
    <w:p w:rsidR="0015129A" w:rsidRDefault="0015129A" w:rsidP="00C853CB">
      <w:pPr>
        <w:rPr>
          <w:b/>
          <w:bCs/>
          <w:color w:val="000000"/>
        </w:rPr>
      </w:pPr>
      <w:r>
        <w:rPr>
          <w:b/>
          <w:bCs/>
          <w:color w:val="000000"/>
        </w:rPr>
        <w:t>A) insan</w:t>
      </w:r>
      <w:r>
        <w:rPr>
          <w:b/>
          <w:bCs/>
          <w:color w:val="000000"/>
        </w:rPr>
        <w:tab/>
      </w:r>
      <w:r w:rsidRPr="00C853CB">
        <w:rPr>
          <w:b/>
          <w:bCs/>
          <w:color w:val="000000"/>
        </w:rPr>
        <w:t>B) kuş</w:t>
      </w:r>
      <w:r w:rsidRPr="00C853CB">
        <w:rPr>
          <w:b/>
          <w:bCs/>
          <w:color w:val="000000"/>
        </w:rPr>
        <w:tab/>
      </w:r>
      <w:r w:rsidRPr="00C853CB">
        <w:rPr>
          <w:b/>
          <w:bCs/>
          <w:color w:val="000000"/>
        </w:rPr>
        <w:tab/>
      </w:r>
      <w:r w:rsidRPr="00C853CB">
        <w:rPr>
          <w:b/>
          <w:bCs/>
          <w:color w:val="FF0000"/>
        </w:rPr>
        <w:t>C) balık</w:t>
      </w:r>
      <w:r w:rsidRPr="00C853CB">
        <w:rPr>
          <w:b/>
          <w:bCs/>
          <w:color w:val="000000"/>
        </w:rPr>
        <w:tab/>
      </w:r>
      <w:r w:rsidRPr="00C853CB">
        <w:rPr>
          <w:b/>
          <w:bCs/>
          <w:color w:val="000000"/>
        </w:rPr>
        <w:tab/>
        <w:t>D) köpek</w:t>
      </w:r>
    </w:p>
    <w:p w:rsidR="0015129A" w:rsidRPr="00C853CB" w:rsidRDefault="0015129A" w:rsidP="00C853CB">
      <w:pPr>
        <w:rPr>
          <w:b/>
          <w:bCs/>
          <w:color w:val="000000"/>
        </w:rPr>
      </w:pPr>
    </w:p>
    <w:p w:rsidR="0015129A" w:rsidRPr="00C853CB" w:rsidRDefault="0015129A" w:rsidP="00C853CB">
      <w:pPr>
        <w:rPr>
          <w:b/>
          <w:bCs/>
          <w:color w:val="000000"/>
        </w:rPr>
      </w:pPr>
      <w:r w:rsidRPr="00C853CB">
        <w:rPr>
          <w:b/>
          <w:bCs/>
          <w:color w:val="000000"/>
        </w:rPr>
        <w:t>7. Aşağıdakilerden hangisi canlılarda bulunan boşaltım organlarından biri değildir?</w:t>
      </w:r>
    </w:p>
    <w:p w:rsidR="0015129A" w:rsidRDefault="0015129A" w:rsidP="00C853CB">
      <w:pPr>
        <w:rPr>
          <w:b/>
          <w:bCs/>
          <w:color w:val="000000"/>
        </w:rPr>
      </w:pPr>
      <w:r w:rsidRPr="00C853CB">
        <w:rPr>
          <w:b/>
          <w:bCs/>
          <w:color w:val="FF0000"/>
        </w:rPr>
        <w:t>A) Dallar</w:t>
      </w:r>
      <w:r>
        <w:rPr>
          <w:b/>
          <w:bCs/>
          <w:color w:val="FF0000"/>
        </w:rPr>
        <w:t xml:space="preserve">     </w:t>
      </w:r>
      <w:r w:rsidRPr="00C853CB">
        <w:rPr>
          <w:b/>
          <w:bCs/>
          <w:color w:val="000000"/>
        </w:rPr>
        <w:t>B) Ter bezle</w:t>
      </w:r>
      <w:r>
        <w:rPr>
          <w:b/>
          <w:bCs/>
          <w:color w:val="000000"/>
        </w:rPr>
        <w:t>ri     C) Yapraklar     D) Böbrekler</w:t>
      </w:r>
    </w:p>
    <w:p w:rsidR="0015129A" w:rsidRPr="00C853CB" w:rsidRDefault="0015129A" w:rsidP="00C853CB">
      <w:pPr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15129A" w:rsidRPr="00C853CB" w:rsidRDefault="0015129A" w:rsidP="00C853CB">
      <w:pPr>
        <w:rPr>
          <w:b/>
          <w:bCs/>
        </w:rPr>
      </w:pPr>
      <w:r w:rsidRPr="00C853CB">
        <w:rPr>
          <w:b/>
          <w:bCs/>
          <w:color w:val="000000"/>
        </w:rPr>
        <w:t>8..</w:t>
      </w:r>
      <w:r w:rsidRPr="00C853CB">
        <w:rPr>
          <w:b/>
          <w:bCs/>
        </w:rPr>
        <w:t xml:space="preserve"> Aşağıdakilerden hangisi doğal yaşam alanıdır?</w:t>
      </w:r>
    </w:p>
    <w:p w:rsidR="0015129A" w:rsidRPr="00C853CB" w:rsidRDefault="0015129A" w:rsidP="00C853CB">
      <w:pPr>
        <w:rPr>
          <w:b/>
          <w:bCs/>
        </w:rPr>
      </w:pPr>
      <w:r>
        <w:rPr>
          <w:b/>
          <w:bCs/>
        </w:rPr>
        <w:t xml:space="preserve">A)kafes         B)hayvanat bahçesi   </w:t>
      </w:r>
      <w:r w:rsidRPr="00C853CB">
        <w:rPr>
          <w:b/>
          <w:bCs/>
        </w:rPr>
        <w:t xml:space="preserve">   C)akvaryum    </w:t>
      </w:r>
      <w:r w:rsidRPr="00C853CB">
        <w:rPr>
          <w:b/>
          <w:bCs/>
          <w:color w:val="FF0000"/>
        </w:rPr>
        <w:t>D)orman</w:t>
      </w:r>
    </w:p>
    <w:p w:rsidR="0015129A" w:rsidRPr="00954808" w:rsidRDefault="0015129A" w:rsidP="00C853CB">
      <w:pPr>
        <w:rPr>
          <w:b/>
          <w:bCs/>
          <w:color w:val="000000"/>
        </w:rPr>
      </w:pPr>
    </w:p>
    <w:p w:rsidR="0015129A" w:rsidRPr="00954808" w:rsidRDefault="0015129A" w:rsidP="00954808">
      <w:pPr>
        <w:rPr>
          <w:b/>
          <w:bCs/>
          <w:u w:val="single"/>
        </w:rPr>
      </w:pPr>
      <w:r w:rsidRPr="00954808">
        <w:rPr>
          <w:b/>
          <w:bCs/>
          <w:color w:val="000000"/>
        </w:rPr>
        <w:t xml:space="preserve">9. </w:t>
      </w:r>
      <w:r w:rsidRPr="00954808">
        <w:rPr>
          <w:b/>
          <w:bCs/>
        </w:rPr>
        <w:t xml:space="preserve">Aşağıdaki canlılardan hangisi doğurarak </w:t>
      </w:r>
      <w:r w:rsidRPr="00954808">
        <w:rPr>
          <w:b/>
          <w:bCs/>
          <w:u w:val="single"/>
        </w:rPr>
        <w:t>çoğalmaz?</w:t>
      </w:r>
    </w:p>
    <w:p w:rsidR="0015129A" w:rsidRPr="006C0B1D" w:rsidRDefault="0015129A" w:rsidP="00954808"/>
    <w:p w:rsidR="0015129A" w:rsidRPr="006C0B1D" w:rsidRDefault="0015129A" w:rsidP="00954808">
      <w:r w:rsidRPr="006C0B1D">
        <w:t>A)</w:t>
      </w:r>
      <w:r w:rsidRPr="00E15988">
        <w:rPr>
          <w:noProof/>
        </w:rPr>
        <w:pict>
          <v:shape id="_x0000_i1026" type="#_x0000_t75" alt="MCj03190960000[1]" style="width:42pt;height:39.75pt;visibility:visible">
            <v:imagedata r:id="rId5" o:title=""/>
          </v:shape>
        </w:pict>
      </w:r>
      <w:r w:rsidRPr="006C0B1D">
        <w:t xml:space="preserve">     B)</w:t>
      </w:r>
      <w:r w:rsidRPr="00E15988">
        <w:rPr>
          <w:noProof/>
        </w:rPr>
        <w:pict>
          <v:shape id="Resim 2" o:spid="_x0000_i1027" type="#_x0000_t75" alt="j0297551" style="width:40.5pt;height:39pt;visibility:visible">
            <v:imagedata r:id="rId6" o:title=""/>
          </v:shape>
        </w:pict>
      </w:r>
      <w:r w:rsidRPr="006C0B1D">
        <w:t xml:space="preserve">       C)</w:t>
      </w:r>
      <w:r w:rsidRPr="00E15988">
        <w:rPr>
          <w:noProof/>
        </w:rPr>
        <w:pict>
          <v:shape id="Resim 3" o:spid="_x0000_i1028" type="#_x0000_t75" alt="MCj04046130000[1]" style="width:38.25pt;height:46.5pt;visibility:visible">
            <v:imagedata r:id="rId7" o:title=""/>
          </v:shape>
        </w:pict>
      </w:r>
      <w:r w:rsidRPr="006C0B1D">
        <w:t xml:space="preserve">      D)</w:t>
      </w:r>
      <w:r w:rsidRPr="00E15988">
        <w:rPr>
          <w:noProof/>
        </w:rPr>
        <w:pict>
          <v:shape id="Resim 4" o:spid="_x0000_i1029" type="#_x0000_t75" alt="MPj04024440000[1]" style="width:34.5pt;height:44.25pt;visibility:visible">
            <v:imagedata r:id="rId8" o:title=""/>
          </v:shape>
        </w:pict>
      </w:r>
    </w:p>
    <w:p w:rsidR="0015129A" w:rsidRPr="00C853CB" w:rsidRDefault="0015129A" w:rsidP="00954808">
      <w:pPr>
        <w:tabs>
          <w:tab w:val="left" w:pos="2520"/>
        </w:tabs>
        <w:ind w:right="57"/>
        <w:rPr>
          <w:b/>
          <w:bCs/>
          <w:color w:val="000000"/>
        </w:rPr>
      </w:pPr>
    </w:p>
    <w:p w:rsidR="0015129A" w:rsidRPr="00CC2E22" w:rsidRDefault="0015129A" w:rsidP="00954808">
      <w:pPr>
        <w:rPr>
          <w:rFonts w:ascii="Arial" w:hAnsi="Arial" w:cs="Arial"/>
          <w:b/>
          <w:bCs/>
          <w:sz w:val="20"/>
          <w:szCs w:val="20"/>
        </w:rPr>
      </w:pPr>
      <w:r w:rsidRPr="00C853CB">
        <w:rPr>
          <w:b/>
          <w:bCs/>
          <w:color w:val="000000"/>
        </w:rPr>
        <w:t xml:space="preserve">10.  </w:t>
      </w:r>
      <w:r w:rsidRPr="00CC2E22">
        <w:rPr>
          <w:rFonts w:ascii="Arial" w:hAnsi="Arial" w:cs="Arial"/>
          <w:b/>
          <w:bCs/>
          <w:sz w:val="20"/>
          <w:szCs w:val="20"/>
        </w:rPr>
        <w:t xml:space="preserve">Taşların farklı renklerde oluşunun </w:t>
      </w:r>
      <w:r w:rsidRPr="00CC2E22">
        <w:rPr>
          <w:rFonts w:ascii="Arial" w:hAnsi="Arial" w:cs="Arial"/>
          <w:b/>
          <w:bCs/>
          <w:sz w:val="20"/>
          <w:szCs w:val="20"/>
          <w:u w:val="single"/>
        </w:rPr>
        <w:t>nedeni nedir</w:t>
      </w:r>
      <w:r w:rsidRPr="00CC2E22">
        <w:rPr>
          <w:rFonts w:ascii="Arial" w:hAnsi="Arial" w:cs="Arial"/>
          <w:b/>
          <w:bCs/>
          <w:sz w:val="20"/>
          <w:szCs w:val="20"/>
        </w:rPr>
        <w:t xml:space="preserve"> ?</w:t>
      </w:r>
    </w:p>
    <w:p w:rsidR="0015129A" w:rsidRDefault="0015129A" w:rsidP="00742F1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C2E22">
        <w:rPr>
          <w:rFonts w:ascii="Arial" w:hAnsi="Arial" w:cs="Arial"/>
          <w:sz w:val="20"/>
          <w:szCs w:val="20"/>
        </w:rPr>
        <w:t>A) Taşları oluşturan minerallerin farklı olması.</w:t>
      </w:r>
    </w:p>
    <w:p w:rsidR="0015129A" w:rsidRPr="00CC2E22" w:rsidRDefault="0015129A" w:rsidP="00742F1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C2E22">
        <w:rPr>
          <w:rFonts w:ascii="Arial" w:hAnsi="Arial" w:cs="Arial"/>
          <w:sz w:val="20"/>
          <w:szCs w:val="20"/>
        </w:rPr>
        <w:t>B)Taşların farklı renklerde boyanmış olması.</w:t>
      </w:r>
    </w:p>
    <w:p w:rsidR="0015129A" w:rsidRDefault="0015129A" w:rsidP="00742F1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C2E22">
        <w:rPr>
          <w:rFonts w:ascii="Arial" w:hAnsi="Arial" w:cs="Arial"/>
          <w:sz w:val="20"/>
          <w:szCs w:val="20"/>
        </w:rPr>
        <w:t>C) Taşlara gelen ışığın farklı olması.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15129A" w:rsidRPr="00CC2E22" w:rsidRDefault="0015129A" w:rsidP="00742F1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C2E22">
        <w:rPr>
          <w:rFonts w:ascii="Arial" w:hAnsi="Arial" w:cs="Arial"/>
          <w:sz w:val="20"/>
          <w:szCs w:val="20"/>
        </w:rPr>
        <w:t>D) Taşların sert olması</w:t>
      </w:r>
    </w:p>
    <w:p w:rsidR="0015129A" w:rsidRDefault="0015129A" w:rsidP="00742F1D">
      <w:pPr>
        <w:pStyle w:val="NoSpacing"/>
      </w:pPr>
      <w:r w:rsidRPr="00742F1D">
        <w:rPr>
          <w:b/>
          <w:bCs/>
        </w:rPr>
        <w:t>11. Aşağıdakilerden hangisinde dünyanın katmanları dıştan içe doğru verilmiştir?</w:t>
      </w:r>
      <w:r w:rsidRPr="00742F1D">
        <w:t xml:space="preserve"> </w:t>
      </w:r>
    </w:p>
    <w:p w:rsidR="0015129A" w:rsidRPr="00742F1D" w:rsidRDefault="0015129A" w:rsidP="00742F1D">
      <w:pPr>
        <w:pStyle w:val="NoSpacing"/>
      </w:pPr>
    </w:p>
    <w:p w:rsidR="0015129A" w:rsidRDefault="0015129A" w:rsidP="00742F1D">
      <w:pPr>
        <w:pStyle w:val="NoSpacing"/>
      </w:pPr>
      <w:r>
        <w:t xml:space="preserve">     </w:t>
      </w:r>
      <w:r w:rsidRPr="00742F1D">
        <w:t>A)Ağır küre-ateş küre-Taş küre-Su küre-Hava küre</w:t>
      </w:r>
    </w:p>
    <w:p w:rsidR="0015129A" w:rsidRPr="00742F1D" w:rsidRDefault="0015129A" w:rsidP="00742F1D">
      <w:pPr>
        <w:pStyle w:val="NoSpacing"/>
      </w:pPr>
    </w:p>
    <w:p w:rsidR="0015129A" w:rsidRDefault="0015129A" w:rsidP="00742F1D">
      <w:pPr>
        <w:pStyle w:val="NoSpacing"/>
      </w:pPr>
      <w:r>
        <w:t xml:space="preserve">     </w:t>
      </w:r>
      <w:r w:rsidRPr="00742F1D">
        <w:t>B)Hava küre-Su küre-Taş küre-Ağır küre-Ateş küre</w:t>
      </w:r>
    </w:p>
    <w:p w:rsidR="0015129A" w:rsidRPr="00742F1D" w:rsidRDefault="0015129A" w:rsidP="00742F1D">
      <w:pPr>
        <w:pStyle w:val="NoSpacing"/>
      </w:pPr>
    </w:p>
    <w:p w:rsidR="0015129A" w:rsidRDefault="0015129A" w:rsidP="00742F1D">
      <w:pPr>
        <w:pStyle w:val="NoSpacing"/>
      </w:pPr>
      <w:r>
        <w:t xml:space="preserve">     </w:t>
      </w:r>
      <w:r w:rsidRPr="00742F1D">
        <w:t>C)Hava kür</w:t>
      </w:r>
      <w:r>
        <w:t>e-Su küre-Taş küre-Ateş küre-Ağı</w:t>
      </w:r>
      <w:r w:rsidRPr="00742F1D">
        <w:t>r Küre</w:t>
      </w:r>
    </w:p>
    <w:p w:rsidR="0015129A" w:rsidRPr="00742F1D" w:rsidRDefault="0015129A" w:rsidP="00742F1D">
      <w:pPr>
        <w:pStyle w:val="NoSpacing"/>
      </w:pPr>
    </w:p>
    <w:p w:rsidR="0015129A" w:rsidRPr="00742F1D" w:rsidRDefault="0015129A" w:rsidP="00742F1D">
      <w:pPr>
        <w:pStyle w:val="NoSpacing"/>
      </w:pPr>
      <w:r>
        <w:t xml:space="preserve">     </w:t>
      </w:r>
      <w:r w:rsidRPr="00742F1D">
        <w:t>D)Su küre-Hava küre-</w:t>
      </w:r>
      <w:r>
        <w:t>Taş küre-Ateş küre-Ağı</w:t>
      </w:r>
      <w:r w:rsidRPr="00742F1D">
        <w:t>r Küre</w:t>
      </w:r>
    </w:p>
    <w:bookmarkStart w:id="0" w:name="_GoBack"/>
    <w:bookmarkEnd w:id="0"/>
    <w:p w:rsidR="0015129A" w:rsidRDefault="0015129A" w:rsidP="00C853CB">
      <w:pPr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</w:rPr>
        <w:fldChar w:fldCharType="begin"/>
      </w:r>
      <w:r>
        <w:rPr>
          <w:rFonts w:ascii="Comic Sans MS" w:hAnsi="Comic Sans MS" w:cs="Comic Sans MS"/>
        </w:rPr>
        <w:instrText xml:space="preserve"> HYPERLINK "http://www.sorubak.com/" </w:instrText>
      </w:r>
      <w:r>
        <w:rPr>
          <w:rFonts w:ascii="Comic Sans MS" w:hAnsi="Comic Sans MS" w:cs="Comic Sans MS"/>
        </w:rPr>
        <w:fldChar w:fldCharType="separate"/>
      </w:r>
      <w:r>
        <w:rPr>
          <w:rStyle w:val="Hyperlink"/>
        </w:rPr>
        <w:t>www.sorubak.com</w:t>
      </w:r>
      <w:r>
        <w:rPr>
          <w:rFonts w:ascii="Comic Sans MS" w:hAnsi="Comic Sans MS" w:cs="Comic Sans MS"/>
        </w:rPr>
        <w:fldChar w:fldCharType="end"/>
      </w:r>
    </w:p>
    <w:sectPr w:rsidR="0015129A" w:rsidSect="00742F1D">
      <w:type w:val="continuous"/>
      <w:pgSz w:w="11906" w:h="16838"/>
      <w:pgMar w:top="720" w:right="282" w:bottom="720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156E"/>
    <w:rsid w:val="00076124"/>
    <w:rsid w:val="000B585A"/>
    <w:rsid w:val="000E5E40"/>
    <w:rsid w:val="0015129A"/>
    <w:rsid w:val="00174311"/>
    <w:rsid w:val="001D3A60"/>
    <w:rsid w:val="0022731C"/>
    <w:rsid w:val="00245AB6"/>
    <w:rsid w:val="00263AFC"/>
    <w:rsid w:val="002B2492"/>
    <w:rsid w:val="002E15C0"/>
    <w:rsid w:val="00352D90"/>
    <w:rsid w:val="003C2E37"/>
    <w:rsid w:val="00470D3D"/>
    <w:rsid w:val="0048136A"/>
    <w:rsid w:val="00494D6F"/>
    <w:rsid w:val="005D5C58"/>
    <w:rsid w:val="005F285F"/>
    <w:rsid w:val="006C0B1D"/>
    <w:rsid w:val="006C6C58"/>
    <w:rsid w:val="00742F1D"/>
    <w:rsid w:val="00766D4C"/>
    <w:rsid w:val="00812550"/>
    <w:rsid w:val="008379DD"/>
    <w:rsid w:val="00876ABE"/>
    <w:rsid w:val="00884099"/>
    <w:rsid w:val="00954808"/>
    <w:rsid w:val="00962A02"/>
    <w:rsid w:val="0098236F"/>
    <w:rsid w:val="009D73DF"/>
    <w:rsid w:val="009E5890"/>
    <w:rsid w:val="00A07BFE"/>
    <w:rsid w:val="00A50FC5"/>
    <w:rsid w:val="00A844D1"/>
    <w:rsid w:val="00AF2269"/>
    <w:rsid w:val="00BC3635"/>
    <w:rsid w:val="00C77FAF"/>
    <w:rsid w:val="00C853CB"/>
    <w:rsid w:val="00CC2E22"/>
    <w:rsid w:val="00D17B12"/>
    <w:rsid w:val="00DC156E"/>
    <w:rsid w:val="00E15988"/>
    <w:rsid w:val="00E51106"/>
    <w:rsid w:val="00F2187B"/>
    <w:rsid w:val="00F91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36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DC156E"/>
    <w:rPr>
      <w:rFonts w:cs="Calibri"/>
    </w:rPr>
  </w:style>
  <w:style w:type="character" w:styleId="Hyperlink">
    <w:name w:val="Hyperlink"/>
    <w:basedOn w:val="DefaultParagraphFont"/>
    <w:uiPriority w:val="99"/>
    <w:rsid w:val="005F285F"/>
    <w:rPr>
      <w:color w:val="0000FF"/>
      <w:u w:val="single"/>
    </w:rPr>
  </w:style>
  <w:style w:type="character" w:customStyle="1" w:styleId="NoSpacingChar">
    <w:name w:val="No Spacing Char"/>
    <w:link w:val="NoSpacing"/>
    <w:uiPriority w:val="99"/>
    <w:locked/>
    <w:rsid w:val="00C853CB"/>
    <w:rPr>
      <w:sz w:val="22"/>
      <w:szCs w:val="22"/>
      <w:lang w:val="tr-TR"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C85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53CB"/>
    <w:rPr>
      <w:rFonts w:ascii="Tahoma" w:hAnsi="Tahoma" w:cs="Tahoma"/>
      <w:sz w:val="16"/>
      <w:szCs w:val="16"/>
    </w:rPr>
  </w:style>
  <w:style w:type="character" w:customStyle="1" w:styleId="answer">
    <w:name w:val="answer"/>
    <w:basedOn w:val="DefaultParagraphFont"/>
    <w:uiPriority w:val="99"/>
    <w:rsid w:val="00E511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12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646</Words>
  <Characters>3685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Adı-soyadı:………………………………………</dc:title>
  <dc:subject/>
  <dc:creator>Ekol</dc:creator>
  <cp:keywords/>
  <dc:description/>
  <cp:lastModifiedBy>edanur</cp:lastModifiedBy>
  <cp:revision>3</cp:revision>
  <cp:lastPrinted>2015-05-12T09:07:00Z</cp:lastPrinted>
  <dcterms:created xsi:type="dcterms:W3CDTF">2015-05-12T09:35:00Z</dcterms:created>
  <dcterms:modified xsi:type="dcterms:W3CDTF">2015-05-23T19:48:00Z</dcterms:modified>
</cp:coreProperties>
</file>