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3AB" w:rsidRPr="00D328B1" w:rsidRDefault="000553AB" w:rsidP="00EB43EC">
      <w:pPr>
        <w:jc w:val="center"/>
        <w:rPr>
          <w:rFonts w:ascii="Comic Sans MS" w:hAnsi="Comic Sans MS" w:cs="Comic Sans MS"/>
          <w:kern w:val="20"/>
          <w:sz w:val="22"/>
          <w:szCs w:val="22"/>
          <w:u w:val="single"/>
        </w:rPr>
      </w:pP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>Adı-Soyadı:</w:t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  <w:t>No:</w:t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  <w:t>Puanı:</w:t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  <w:r w:rsidRPr="00D328B1">
        <w:rPr>
          <w:rFonts w:ascii="Comic Sans MS" w:hAnsi="Comic Sans MS" w:cs="Comic Sans MS"/>
          <w:kern w:val="20"/>
          <w:sz w:val="22"/>
          <w:szCs w:val="22"/>
          <w:u w:val="single"/>
        </w:rPr>
        <w:tab/>
      </w:r>
    </w:p>
    <w:p w:rsidR="000553AB" w:rsidRPr="00D328B1" w:rsidRDefault="000553AB" w:rsidP="00EB43EC">
      <w:pPr>
        <w:jc w:val="center"/>
        <w:rPr>
          <w:rFonts w:ascii="Comic Sans MS" w:hAnsi="Comic Sans MS" w:cs="Comic Sans MS"/>
          <w:b/>
          <w:bCs/>
          <w:kern w:val="20"/>
        </w:rPr>
      </w:pPr>
      <w:r>
        <w:rPr>
          <w:rFonts w:ascii="Comic Sans MS" w:hAnsi="Comic Sans MS" w:cs="Comic Sans MS"/>
          <w:b/>
          <w:bCs/>
          <w:kern w:val="20"/>
        </w:rPr>
        <w:t xml:space="preserve">2014-2015 </w:t>
      </w:r>
      <w:r w:rsidRPr="00D328B1">
        <w:rPr>
          <w:rFonts w:ascii="Comic Sans MS" w:hAnsi="Comic Sans MS" w:cs="Comic Sans MS"/>
          <w:b/>
          <w:bCs/>
          <w:kern w:val="20"/>
        </w:rPr>
        <w:t xml:space="preserve"> EĞİTİM-ÖĞRETİM YILI </w:t>
      </w:r>
      <w:r>
        <w:rPr>
          <w:rFonts w:ascii="Comic Sans MS" w:hAnsi="Comic Sans MS" w:cs="Comic Sans MS"/>
          <w:b/>
          <w:bCs/>
          <w:kern w:val="20"/>
        </w:rPr>
        <w:t>………………………</w:t>
      </w:r>
      <w:r w:rsidRPr="00D328B1">
        <w:rPr>
          <w:rFonts w:ascii="Comic Sans MS" w:hAnsi="Comic Sans MS" w:cs="Comic Sans MS"/>
          <w:b/>
          <w:bCs/>
          <w:kern w:val="20"/>
        </w:rPr>
        <w:t xml:space="preserve"> İLKOKULU</w:t>
      </w:r>
    </w:p>
    <w:p w:rsidR="000553AB" w:rsidRPr="00D328B1" w:rsidRDefault="000553AB" w:rsidP="009B2012">
      <w:pPr>
        <w:ind w:left="-142" w:firstLine="142"/>
        <w:jc w:val="center"/>
        <w:rPr>
          <w:rFonts w:ascii="Comic Sans MS" w:hAnsi="Comic Sans MS" w:cs="Comic Sans MS"/>
          <w:kern w:val="20"/>
          <w:sz w:val="22"/>
          <w:szCs w:val="22"/>
        </w:rPr>
      </w:pPr>
      <w:r w:rsidRPr="00D328B1">
        <w:rPr>
          <w:rFonts w:ascii="Comic Sans MS" w:hAnsi="Comic Sans MS" w:cs="Comic Sans MS"/>
          <w:b/>
          <w:bCs/>
          <w:kern w:val="20"/>
        </w:rPr>
        <w:t>4-A SINIFI DİN KÜLTÜRÜ VE AHLAK BİLGİSİ DERSİ 2.DÖNEM 1. SINAVI</w:t>
      </w:r>
      <w:r w:rsidRPr="00D328B1">
        <w:rPr>
          <w:rFonts w:ascii="Comic Sans MS" w:hAnsi="Comic Sans MS" w:cs="Comic Sans MS"/>
          <w:kern w:val="20"/>
          <w:sz w:val="22"/>
          <w:szCs w:val="22"/>
        </w:rPr>
        <w:t xml:space="preserve">    </w:t>
      </w:r>
    </w:p>
    <w:p w:rsidR="000553AB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</w:p>
    <w:p w:rsidR="000553AB" w:rsidRPr="00870170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A) Aşağıdaki cümlelerin doğru olanlarının başına (D) yanlış olanlarının başına (Y) yazınız. </w:t>
      </w:r>
      <w:r w:rsidRPr="00870170">
        <w:rPr>
          <w:rFonts w:ascii="Comic Sans MS" w:hAnsi="Comic Sans MS" w:cs="Comic Sans MS"/>
          <w:i/>
          <w:iCs/>
          <w:kern w:val="20"/>
          <w:sz w:val="22"/>
          <w:szCs w:val="22"/>
        </w:rPr>
        <w:t>(</w:t>
      </w:r>
      <w:r>
        <w:rPr>
          <w:rFonts w:ascii="Comic Sans MS" w:hAnsi="Comic Sans MS" w:cs="Comic Sans MS"/>
          <w:i/>
          <w:iCs/>
          <w:kern w:val="20"/>
          <w:sz w:val="22"/>
          <w:szCs w:val="22"/>
        </w:rPr>
        <w:t xml:space="preserve">10 </w:t>
      </w:r>
      <w:r w:rsidRPr="00870170">
        <w:rPr>
          <w:rFonts w:ascii="Comic Sans MS" w:hAnsi="Comic Sans MS" w:cs="Comic Sans MS"/>
          <w:i/>
          <w:iCs/>
          <w:kern w:val="20"/>
          <w:sz w:val="22"/>
          <w:szCs w:val="22"/>
        </w:rPr>
        <w:t>p)</w:t>
      </w:r>
    </w:p>
    <w:p w:rsidR="000553AB" w:rsidRPr="00870170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Kur'an -ı Kerim 610 yılında indirilmeye başlanmıştır.</w:t>
      </w:r>
    </w:p>
    <w:p w:rsidR="000553AB" w:rsidRPr="00870170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Peygamber efendimizin annesi vefat edince amcası bakmıştır.</w:t>
      </w:r>
    </w:p>
    <w:p w:rsidR="000553AB" w:rsidRPr="00870170" w:rsidRDefault="000553AB" w:rsidP="00C03AFA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Kur’an-ı Kerim’in her bir cümlesine “ayet” denir.</w:t>
      </w:r>
    </w:p>
    <w:p w:rsidR="000553AB" w:rsidRPr="00870170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Kur’an-ı Kerimi, peygamberimize vahiy olarak getiren “Azrail ” meleğidir.</w:t>
      </w:r>
    </w:p>
    <w:p w:rsidR="000553AB" w:rsidRPr="00870170" w:rsidRDefault="000553AB" w:rsidP="007E7EA8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Kur’an-ı Kerim’in hiçbir ayeti değişmemiştir.</w:t>
      </w:r>
      <w:bookmarkStart w:id="0" w:name="_GoBack"/>
      <w:bookmarkEnd w:id="0"/>
    </w:p>
    <w:p w:rsidR="000553AB" w:rsidRPr="00870170" w:rsidRDefault="000553AB" w:rsidP="007E7EA8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Güzel olan her türlü işe başlarken “Bismillahirrahmanirrahim” derim.</w:t>
      </w:r>
    </w:p>
    <w:p w:rsidR="000553AB" w:rsidRPr="00870170" w:rsidRDefault="000553AB" w:rsidP="007E7EA8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 ) Peygamber efendimiz 10 yaşındayken annesini kaybetmiştir.</w:t>
      </w:r>
    </w:p>
    <w:p w:rsidR="000553AB" w:rsidRPr="00870170" w:rsidRDefault="000553AB" w:rsidP="007E7EA8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) Peygamberimiz güvenilir olduğu için Ona “Muhammedül Emin” denmiştir.</w:t>
      </w:r>
    </w:p>
    <w:p w:rsidR="000553AB" w:rsidRPr="00870170" w:rsidRDefault="000553AB" w:rsidP="00C03AFA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) Kur’an-ı Kerim Hz. Muhammed zamanında kitap haline getirilmiştir.</w:t>
      </w:r>
    </w:p>
    <w:p w:rsidR="000553AB" w:rsidRPr="00870170" w:rsidRDefault="000553AB" w:rsidP="00C03AFA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(    ) Kur’an-ı Kerim’in parça parça indirilmesi ezberlenmesini kolaylaştırmıştır.</w:t>
      </w:r>
    </w:p>
    <w:p w:rsidR="000553AB" w:rsidRPr="00870170" w:rsidRDefault="000553AB" w:rsidP="007E7EA8">
      <w:pPr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B) Aşağıdaki boşlukları uygun şekilde doldurunuz.</w:t>
      </w:r>
      <w:r>
        <w:rPr>
          <w:rFonts w:ascii="Comic Sans MS" w:hAnsi="Comic Sans MS" w:cs="Comic Sans MS"/>
          <w:i/>
          <w:iCs/>
          <w:kern w:val="20"/>
          <w:sz w:val="22"/>
          <w:szCs w:val="22"/>
        </w:rPr>
        <w:t xml:space="preserve"> (8 </w:t>
      </w:r>
      <w:r w:rsidRPr="00870170">
        <w:rPr>
          <w:rFonts w:ascii="Comic Sans MS" w:hAnsi="Comic Sans MS" w:cs="Comic Sans MS"/>
          <w:i/>
          <w:iCs/>
          <w:kern w:val="20"/>
          <w:sz w:val="22"/>
          <w:szCs w:val="22"/>
        </w:rPr>
        <w:t>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8"/>
        <w:gridCol w:w="2026"/>
        <w:gridCol w:w="1862"/>
        <w:gridCol w:w="1533"/>
      </w:tblGrid>
      <w:tr w:rsidR="000553AB" w:rsidRPr="00870170">
        <w:trPr>
          <w:trHeight w:val="336"/>
        </w:trPr>
        <w:tc>
          <w:tcPr>
            <w:tcW w:w="1988" w:type="dxa"/>
          </w:tcPr>
          <w:p w:rsidR="000553AB" w:rsidRPr="00870170" w:rsidRDefault="000553AB" w:rsidP="00E4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Vahiy katibi</w:t>
            </w:r>
          </w:p>
        </w:tc>
        <w:tc>
          <w:tcPr>
            <w:tcW w:w="2026" w:type="dxa"/>
          </w:tcPr>
          <w:p w:rsidR="000553AB" w:rsidRPr="00870170" w:rsidRDefault="000553AB" w:rsidP="00E4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hatim</w:t>
            </w:r>
          </w:p>
        </w:tc>
        <w:tc>
          <w:tcPr>
            <w:tcW w:w="1862" w:type="dxa"/>
          </w:tcPr>
          <w:p w:rsidR="000553AB" w:rsidRPr="00870170" w:rsidRDefault="000553AB" w:rsidP="00E4288E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Kevser</w:t>
            </w:r>
          </w:p>
        </w:tc>
        <w:tc>
          <w:tcPr>
            <w:tcW w:w="1533" w:type="dxa"/>
          </w:tcPr>
          <w:p w:rsidR="000553AB" w:rsidRPr="00870170" w:rsidRDefault="000553AB" w:rsidP="00E4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Halime</w:t>
            </w:r>
          </w:p>
        </w:tc>
      </w:tr>
      <w:tr w:rsidR="000553AB" w:rsidRPr="00870170">
        <w:trPr>
          <w:trHeight w:val="352"/>
        </w:trPr>
        <w:tc>
          <w:tcPr>
            <w:tcW w:w="1988" w:type="dxa"/>
          </w:tcPr>
          <w:p w:rsidR="000553AB" w:rsidRPr="00870170" w:rsidRDefault="000553AB" w:rsidP="00E4288E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Hz. Ebu Bekir</w:t>
            </w:r>
          </w:p>
        </w:tc>
        <w:tc>
          <w:tcPr>
            <w:tcW w:w="2026" w:type="dxa"/>
          </w:tcPr>
          <w:p w:rsidR="000553AB" w:rsidRPr="00870170" w:rsidRDefault="000553AB" w:rsidP="00E4288E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vahiy</w:t>
            </w:r>
          </w:p>
        </w:tc>
        <w:tc>
          <w:tcPr>
            <w:tcW w:w="1862" w:type="dxa"/>
          </w:tcPr>
          <w:p w:rsidR="000553AB" w:rsidRPr="00870170" w:rsidRDefault="000553AB" w:rsidP="00E4288E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Cebrail</w:t>
            </w:r>
          </w:p>
        </w:tc>
        <w:tc>
          <w:tcPr>
            <w:tcW w:w="1533" w:type="dxa"/>
          </w:tcPr>
          <w:p w:rsidR="000553AB" w:rsidRPr="00870170" w:rsidRDefault="000553AB" w:rsidP="00E428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İlahi</w:t>
            </w:r>
          </w:p>
        </w:tc>
      </w:tr>
    </w:tbl>
    <w:p w:rsidR="000553AB" w:rsidRPr="00870170" w:rsidRDefault="000553AB" w:rsidP="007E7EA8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5B4D62">
      <w:pPr>
        <w:pStyle w:val="NoSpacing"/>
        <w:rPr>
          <w:rFonts w:ascii="Comic Sans MS" w:hAnsi="Comic Sans MS" w:cs="Comic Sans MS"/>
          <w:kern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2059714680100827454S200x200Q85" style="position:absolute;margin-left:390.75pt;margin-top:1.95pt;width:132.65pt;height:86.35pt;z-index:-251658240;visibility:visible">
            <v:imagedata r:id="rId7" o:title=""/>
          </v:shape>
        </w:pict>
      </w:r>
      <w:r w:rsidRPr="00870170">
        <w:rPr>
          <w:rFonts w:ascii="Comic Sans MS" w:hAnsi="Comic Sans MS" w:cs="Comic Sans MS"/>
          <w:kern w:val="20"/>
        </w:rPr>
        <w:t>1- Kuran-ı Kerim’ in baştan sona okunmasına ……………… denir.</w:t>
      </w:r>
    </w:p>
    <w:p w:rsidR="000553AB" w:rsidRPr="00870170" w:rsidRDefault="000553AB" w:rsidP="005B4D6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2- Kuran-ı Kerim ………………………………… zamanında kitap haline dönüştürülmüştür.</w:t>
      </w:r>
    </w:p>
    <w:p w:rsidR="000553AB" w:rsidRPr="00870170" w:rsidRDefault="000553AB" w:rsidP="005B4D6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3-Hz. Muhammed (s.a.v.) ’in süt annesinin adı ...........................................'dir.</w:t>
      </w:r>
    </w:p>
    <w:p w:rsidR="000553AB" w:rsidRPr="00870170" w:rsidRDefault="000553AB" w:rsidP="005B4D62">
      <w:pPr>
        <w:pStyle w:val="ListParagraph"/>
        <w:spacing w:after="0" w:line="240" w:lineRule="auto"/>
        <w:ind w:left="0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4- Kuran-ı Kerim…………………………………  kitapların sonuncusudur.</w:t>
      </w:r>
    </w:p>
    <w:p w:rsidR="000553AB" w:rsidRPr="00870170" w:rsidRDefault="000553AB" w:rsidP="00273C0E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5- Vahiy meleğinin adı ……………………………… ‘dir.</w:t>
      </w:r>
    </w:p>
    <w:p w:rsidR="000553AB" w:rsidRPr="00870170" w:rsidRDefault="000553AB" w:rsidP="00273C0E">
      <w:pPr>
        <w:pStyle w:val="ListParagraph"/>
        <w:spacing w:after="0" w:line="240" w:lineRule="auto"/>
        <w:ind w:left="0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6- Allah’ın ilahi mesajlarını peygamberlere bildirmesine ………………………………… denir.</w:t>
      </w:r>
    </w:p>
    <w:p w:rsidR="000553AB" w:rsidRPr="00870170" w:rsidRDefault="000553AB" w:rsidP="005B4D62">
      <w:pPr>
        <w:pStyle w:val="ListParagraph"/>
        <w:spacing w:after="0" w:line="240" w:lineRule="auto"/>
        <w:ind w:left="0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7- Kuran ayetlerini yazan kişilere …………………………………………………… adı verilmiştir.</w:t>
      </w:r>
    </w:p>
    <w:p w:rsidR="000553AB" w:rsidRPr="00870170" w:rsidRDefault="000553AB" w:rsidP="005B4D6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8- Kuran-ı kerimin en kısa suresi  ……………………… süresidir.</w:t>
      </w:r>
    </w:p>
    <w:p w:rsidR="000553AB" w:rsidRPr="00870170" w:rsidRDefault="000553AB" w:rsidP="005B4D6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3B28A5">
      <w:pPr>
        <w:tabs>
          <w:tab w:val="left" w:pos="426"/>
          <w:tab w:val="left" w:pos="567"/>
        </w:tabs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C) Aşağıda sol tarafta verilen ifadelerin karşılıklarını, sağ taraftaki uygun sözcüklerle eşleştiriniz. </w:t>
      </w:r>
      <w:r>
        <w:rPr>
          <w:rFonts w:ascii="Comic Sans MS" w:hAnsi="Comic Sans MS" w:cs="Comic Sans MS"/>
          <w:i/>
          <w:iCs/>
          <w:kern w:val="20"/>
          <w:sz w:val="22"/>
          <w:szCs w:val="22"/>
        </w:rPr>
        <w:t xml:space="preserve">(10 </w:t>
      </w:r>
      <w:r w:rsidRPr="00870170">
        <w:rPr>
          <w:rFonts w:ascii="Comic Sans MS" w:hAnsi="Comic Sans MS" w:cs="Comic Sans MS"/>
          <w:i/>
          <w:iCs/>
          <w:kern w:val="20"/>
          <w:sz w:val="22"/>
          <w:szCs w:val="22"/>
        </w:rPr>
        <w:t>p)</w:t>
      </w:r>
    </w:p>
    <w:tbl>
      <w:tblPr>
        <w:tblW w:w="989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6078"/>
        <w:gridCol w:w="567"/>
        <w:gridCol w:w="2712"/>
      </w:tblGrid>
      <w:tr w:rsidR="000553AB" w:rsidRPr="00870170">
        <w:trPr>
          <w:trHeight w:val="314"/>
        </w:trPr>
        <w:tc>
          <w:tcPr>
            <w:tcW w:w="540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b/>
                <w:bCs/>
                <w:kern w:val="20"/>
              </w:rPr>
            </w:pPr>
            <w:r w:rsidRPr="00870170">
              <w:rPr>
                <w:rFonts w:ascii="Comic Sans MS" w:hAnsi="Comic Sans MS" w:cs="Comic Sans MS"/>
                <w:b/>
                <w:bCs/>
                <w:kern w:val="20"/>
                <w:sz w:val="22"/>
                <w:szCs w:val="22"/>
              </w:rPr>
              <w:t>1</w:t>
            </w:r>
          </w:p>
        </w:tc>
        <w:tc>
          <w:tcPr>
            <w:tcW w:w="6078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 xml:space="preserve"> Peygamberimiz Hz. Muhammed (s.a.v.) in annesi</w:t>
            </w:r>
          </w:p>
        </w:tc>
        <w:tc>
          <w:tcPr>
            <w:tcW w:w="567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b/>
                <w:bCs/>
                <w:kern w:val="20"/>
              </w:rPr>
            </w:pPr>
          </w:p>
        </w:tc>
        <w:tc>
          <w:tcPr>
            <w:tcW w:w="2712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HATİCE</w:t>
            </w:r>
          </w:p>
        </w:tc>
      </w:tr>
      <w:tr w:rsidR="000553AB" w:rsidRPr="00870170">
        <w:trPr>
          <w:trHeight w:val="330"/>
        </w:trPr>
        <w:tc>
          <w:tcPr>
            <w:tcW w:w="540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b/>
                <w:bCs/>
                <w:kern w:val="20"/>
              </w:rPr>
            </w:pPr>
            <w:r w:rsidRPr="00870170">
              <w:rPr>
                <w:rFonts w:ascii="Comic Sans MS" w:hAnsi="Comic Sans MS" w:cs="Comic Sans MS"/>
                <w:b/>
                <w:bCs/>
                <w:kern w:val="20"/>
                <w:sz w:val="22"/>
                <w:szCs w:val="22"/>
              </w:rPr>
              <w:t>2</w:t>
            </w:r>
          </w:p>
        </w:tc>
        <w:tc>
          <w:tcPr>
            <w:tcW w:w="6078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 xml:space="preserve"> Peygamberimiz Hz. Muhammed (s.a.v.) in dedesi</w:t>
            </w:r>
          </w:p>
        </w:tc>
        <w:tc>
          <w:tcPr>
            <w:tcW w:w="567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b/>
                <w:bCs/>
                <w:kern w:val="20"/>
              </w:rPr>
            </w:pPr>
          </w:p>
        </w:tc>
        <w:tc>
          <w:tcPr>
            <w:tcW w:w="2712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ABDULLAH</w:t>
            </w:r>
          </w:p>
        </w:tc>
      </w:tr>
      <w:tr w:rsidR="000553AB" w:rsidRPr="00870170">
        <w:trPr>
          <w:trHeight w:val="345"/>
        </w:trPr>
        <w:tc>
          <w:tcPr>
            <w:tcW w:w="540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b/>
                <w:bCs/>
                <w:kern w:val="20"/>
              </w:rPr>
            </w:pPr>
            <w:r w:rsidRPr="00870170">
              <w:rPr>
                <w:rFonts w:ascii="Comic Sans MS" w:hAnsi="Comic Sans MS" w:cs="Comic Sans MS"/>
                <w:b/>
                <w:bCs/>
                <w:kern w:val="20"/>
                <w:sz w:val="22"/>
                <w:szCs w:val="22"/>
              </w:rPr>
              <w:t>3</w:t>
            </w:r>
          </w:p>
        </w:tc>
        <w:tc>
          <w:tcPr>
            <w:tcW w:w="6078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 xml:space="preserve"> Peygamberimiz Hz. Muhammed (s.a.v.) in amcası</w:t>
            </w:r>
          </w:p>
        </w:tc>
        <w:tc>
          <w:tcPr>
            <w:tcW w:w="567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b/>
                <w:bCs/>
                <w:kern w:val="20"/>
              </w:rPr>
            </w:pPr>
          </w:p>
        </w:tc>
        <w:tc>
          <w:tcPr>
            <w:tcW w:w="2712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AMİNE</w:t>
            </w:r>
          </w:p>
        </w:tc>
      </w:tr>
      <w:tr w:rsidR="000553AB" w:rsidRPr="00870170">
        <w:trPr>
          <w:trHeight w:val="361"/>
        </w:trPr>
        <w:tc>
          <w:tcPr>
            <w:tcW w:w="540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b/>
                <w:bCs/>
                <w:kern w:val="20"/>
              </w:rPr>
            </w:pPr>
            <w:r w:rsidRPr="00870170">
              <w:rPr>
                <w:rFonts w:ascii="Comic Sans MS" w:hAnsi="Comic Sans MS" w:cs="Comic Sans MS"/>
                <w:b/>
                <w:bCs/>
                <w:kern w:val="20"/>
                <w:sz w:val="22"/>
                <w:szCs w:val="22"/>
              </w:rPr>
              <w:t>4</w:t>
            </w:r>
          </w:p>
        </w:tc>
        <w:tc>
          <w:tcPr>
            <w:tcW w:w="6078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 xml:space="preserve"> Peygamberimiz Hz. Muhammed (s.a.v.) in eşi</w:t>
            </w:r>
          </w:p>
        </w:tc>
        <w:tc>
          <w:tcPr>
            <w:tcW w:w="567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b/>
                <w:bCs/>
                <w:kern w:val="20"/>
              </w:rPr>
            </w:pPr>
          </w:p>
        </w:tc>
        <w:tc>
          <w:tcPr>
            <w:tcW w:w="2712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ABDULMUTTALİP</w:t>
            </w:r>
          </w:p>
        </w:tc>
      </w:tr>
      <w:tr w:rsidR="000553AB" w:rsidRPr="00870170">
        <w:trPr>
          <w:trHeight w:val="361"/>
        </w:trPr>
        <w:tc>
          <w:tcPr>
            <w:tcW w:w="540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b/>
                <w:bCs/>
                <w:kern w:val="20"/>
              </w:rPr>
            </w:pPr>
            <w:r w:rsidRPr="00870170">
              <w:rPr>
                <w:rFonts w:ascii="Comic Sans MS" w:hAnsi="Comic Sans MS" w:cs="Comic Sans MS"/>
                <w:b/>
                <w:bCs/>
                <w:kern w:val="20"/>
                <w:sz w:val="22"/>
                <w:szCs w:val="22"/>
              </w:rPr>
              <w:t>5</w:t>
            </w:r>
          </w:p>
        </w:tc>
        <w:tc>
          <w:tcPr>
            <w:tcW w:w="6078" w:type="dxa"/>
          </w:tcPr>
          <w:p w:rsidR="000553AB" w:rsidRPr="00870170" w:rsidRDefault="000553AB" w:rsidP="00623E7F">
            <w:pPr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 xml:space="preserve"> Peygamberimiz Hz. Muhammed (s.a.v.) in babası</w:t>
            </w:r>
          </w:p>
        </w:tc>
        <w:tc>
          <w:tcPr>
            <w:tcW w:w="567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b/>
                <w:bCs/>
                <w:kern w:val="20"/>
              </w:rPr>
            </w:pPr>
          </w:p>
        </w:tc>
        <w:tc>
          <w:tcPr>
            <w:tcW w:w="2712" w:type="dxa"/>
          </w:tcPr>
          <w:p w:rsidR="000553AB" w:rsidRPr="00870170" w:rsidRDefault="000553AB" w:rsidP="00623E7F">
            <w:pPr>
              <w:jc w:val="center"/>
              <w:rPr>
                <w:rFonts w:ascii="Comic Sans MS" w:hAnsi="Comic Sans MS" w:cs="Comic Sans MS"/>
                <w:kern w:val="20"/>
              </w:rPr>
            </w:pPr>
            <w:r w:rsidRPr="00870170">
              <w:rPr>
                <w:rFonts w:ascii="Comic Sans MS" w:hAnsi="Comic Sans MS" w:cs="Comic Sans MS"/>
                <w:kern w:val="20"/>
                <w:sz w:val="22"/>
                <w:szCs w:val="22"/>
              </w:rPr>
              <w:t>EBUTALİP</w:t>
            </w:r>
          </w:p>
        </w:tc>
      </w:tr>
    </w:tbl>
    <w:p w:rsidR="000553AB" w:rsidRPr="00870170" w:rsidRDefault="000553AB" w:rsidP="005B4D62">
      <w:pPr>
        <w:pStyle w:val="ListParagraph"/>
        <w:spacing w:after="0" w:line="240" w:lineRule="auto"/>
        <w:ind w:left="0"/>
        <w:rPr>
          <w:rFonts w:ascii="Comic Sans MS" w:hAnsi="Comic Sans MS" w:cs="Comic Sans MS"/>
          <w:kern w:val="20"/>
        </w:rPr>
      </w:pPr>
    </w:p>
    <w:p w:rsidR="000553AB" w:rsidRPr="00870170" w:rsidRDefault="000553AB" w:rsidP="005B4D62">
      <w:pPr>
        <w:pStyle w:val="ListParagraph"/>
        <w:spacing w:after="0" w:line="240" w:lineRule="auto"/>
        <w:ind w:left="0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Ç)</w:t>
      </w:r>
      <w:r w:rsidRPr="00870170">
        <w:rPr>
          <w:rFonts w:ascii="Comic Sans MS" w:hAnsi="Comic Sans MS" w:cs="Comic Sans MS"/>
          <w:kern w:val="20"/>
        </w:rPr>
        <w:t xml:space="preserve"> </w:t>
      </w:r>
      <w:r w:rsidRPr="00870170">
        <w:rPr>
          <w:rFonts w:ascii="Comic Sans MS" w:hAnsi="Comic Sans MS" w:cs="Comic Sans MS"/>
          <w:b/>
          <w:bCs/>
          <w:kern w:val="20"/>
        </w:rPr>
        <w:t xml:space="preserve">Aşağıdaki test sorularını cevaplayın. </w:t>
      </w:r>
      <w:r w:rsidRPr="00870170">
        <w:rPr>
          <w:rFonts w:ascii="Comic Sans MS" w:hAnsi="Comic Sans MS" w:cs="Comic Sans MS"/>
          <w:i/>
          <w:iCs/>
          <w:kern w:val="20"/>
        </w:rPr>
        <w:t>(Her soru 4 puandır.)</w:t>
      </w:r>
    </w:p>
    <w:p w:rsidR="000553AB" w:rsidRPr="00870170" w:rsidRDefault="000553AB" w:rsidP="005B4D62">
      <w:pPr>
        <w:pStyle w:val="ListParagraph"/>
        <w:spacing w:after="0" w:line="240" w:lineRule="auto"/>
        <w:ind w:left="0"/>
        <w:rPr>
          <w:rFonts w:ascii="Comic Sans MS" w:hAnsi="Comic Sans MS" w:cs="Comic Sans MS"/>
          <w:kern w:val="20"/>
        </w:rPr>
      </w:pPr>
    </w:p>
    <w:p w:rsidR="000553AB" w:rsidRPr="00870170" w:rsidRDefault="000553AB" w:rsidP="0077696A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  <w:sectPr w:rsidR="000553AB" w:rsidRPr="00870170" w:rsidSect="00D328B1">
          <w:type w:val="continuous"/>
          <w:pgSz w:w="11906" w:h="16838"/>
          <w:pgMar w:top="567" w:right="851" w:bottom="567" w:left="992" w:header="709" w:footer="709" w:gutter="0"/>
          <w:cols w:space="708"/>
          <w:docGrid w:linePitch="360"/>
        </w:sectPr>
      </w:pP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1) Aşağıdakilerden hangisi peygamberimizin, gelen vahiylerin korunması için aldığı tedbirlerden değildir?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Gelen vahiyleri önce kendisi ezberlerdi.</w:t>
      </w:r>
      <w:r w:rsidRPr="00870170">
        <w:rPr>
          <w:rFonts w:ascii="Comic Sans MS" w:hAnsi="Comic Sans MS" w:cs="Comic Sans MS"/>
          <w:kern w:val="20"/>
          <w:sz w:val="22"/>
          <w:szCs w:val="22"/>
        </w:rPr>
        <w:br/>
        <w:t>B) Vahiy kâtiplerini çağırır, onlara yazdırırdı.</w:t>
      </w:r>
      <w:r w:rsidRPr="00870170">
        <w:rPr>
          <w:rFonts w:ascii="Comic Sans MS" w:hAnsi="Comic Sans MS" w:cs="Comic Sans MS"/>
          <w:kern w:val="20"/>
          <w:sz w:val="22"/>
          <w:szCs w:val="22"/>
        </w:rPr>
        <w:br/>
        <w:t>C) Sahabelerden bazılarına gelen vahiyleri ezberletirdi. </w:t>
      </w:r>
      <w:r w:rsidRPr="00870170">
        <w:rPr>
          <w:rFonts w:ascii="Comic Sans MS" w:hAnsi="Comic Sans MS" w:cs="Comic Sans MS"/>
          <w:kern w:val="20"/>
          <w:sz w:val="22"/>
          <w:szCs w:val="22"/>
        </w:rPr>
        <w:br/>
        <w:t>D) Gelen vahyi unutmamak için hemen kendisi yazardı.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2) Kuran-ı Kerim’in inmesinin tamamlanması yaklaşık olarak kaç yıl sürmüştür?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23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B) 10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C) 13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D) 33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D328B1">
      <w:pPr>
        <w:ind w:right="-293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3) 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 xml:space="preserve">Peygamber Efendimize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“Muhammed’ül Emin”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 xml:space="preserve">  denmesinin sebebi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nedir?</w:t>
      </w:r>
    </w:p>
    <w:p w:rsidR="000553AB" w:rsidRPr="00870170" w:rsidRDefault="000553AB" w:rsidP="00D328B1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Güvenilir ve dürüst birisi olduğu için,</w:t>
      </w:r>
    </w:p>
    <w:p w:rsidR="000553AB" w:rsidRPr="00870170" w:rsidRDefault="000553AB" w:rsidP="00D328B1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B) Çok iyi ticaret yaptığı için,</w:t>
      </w:r>
    </w:p>
    <w:p w:rsidR="000553AB" w:rsidRPr="00870170" w:rsidRDefault="000553AB" w:rsidP="00D328B1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Mekke’de doğduğu için,</w:t>
      </w:r>
    </w:p>
    <w:p w:rsidR="000553AB" w:rsidRPr="00870170" w:rsidRDefault="000553AB" w:rsidP="00D328B1">
      <w:pPr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D) Müslüman olduğu için,</w:t>
      </w:r>
    </w:p>
    <w:p w:rsidR="000553AB" w:rsidRPr="00870170" w:rsidRDefault="000553AB" w:rsidP="00D328B1">
      <w:pPr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4) Hz. Muhammed’in doğduğu toplum için hangisi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  <w:u w:val="single"/>
        </w:rPr>
        <w:t xml:space="preserve">yanlış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bilgidir?</w:t>
      </w:r>
    </w:p>
    <w:p w:rsidR="000553AB" w:rsidRPr="00870170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Kız çocuklarına değer verilmezdi.</w:t>
      </w:r>
    </w:p>
    <w:p w:rsidR="000553AB" w:rsidRPr="00870170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B) İnsanlar eğitimsiz ve cahildi.</w:t>
      </w:r>
    </w:p>
    <w:p w:rsidR="000553AB" w:rsidRPr="00870170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İyi ve güzel davranışlar yaygındı.</w:t>
      </w:r>
    </w:p>
    <w:p w:rsidR="000553AB" w:rsidRPr="00870170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D) Kabile yaşantısı vardı.</w:t>
      </w:r>
    </w:p>
    <w:p w:rsidR="000553AB" w:rsidRPr="00870170" w:rsidRDefault="000553AB" w:rsidP="009D1DA9">
      <w:pPr>
        <w:shd w:val="clear" w:color="auto" w:fill="FFFFFF"/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9D1DA9">
      <w:pPr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5)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 xml:space="preserve">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Kur’an’ı baştan sona ezberlemiş kimselere ne ad verilir?</w:t>
      </w:r>
    </w:p>
    <w:p w:rsidR="000553AB" w:rsidRPr="00870170" w:rsidRDefault="000553AB" w:rsidP="009D1DA9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Vahiy kâtibi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B) Sahabe</w:t>
      </w:r>
    </w:p>
    <w:p w:rsidR="000553AB" w:rsidRPr="00870170" w:rsidRDefault="000553AB" w:rsidP="009D1DA9">
      <w:pPr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Hafız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D) Hatim</w:t>
      </w:r>
    </w:p>
    <w:p w:rsidR="000553AB" w:rsidRPr="00870170" w:rsidRDefault="000553AB" w:rsidP="009D1DA9">
      <w:pPr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ED64D3">
      <w:pPr>
        <w:pStyle w:val="NoSpacing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6) Peygamberimize gelen ilk vahyin anlamı hangisidir?</w:t>
      </w:r>
    </w:p>
    <w:p w:rsidR="000553AB" w:rsidRPr="00870170" w:rsidRDefault="000553AB" w:rsidP="00ED64D3">
      <w:pPr>
        <w:pStyle w:val="NoSpacing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A) Oku</w:t>
      </w:r>
      <w:r w:rsidRPr="00870170">
        <w:rPr>
          <w:rFonts w:ascii="Comic Sans MS" w:hAnsi="Comic Sans MS" w:cs="Comic Sans MS"/>
          <w:kern w:val="20"/>
        </w:rPr>
        <w:tab/>
      </w:r>
      <w:r w:rsidRPr="00870170">
        <w:rPr>
          <w:rFonts w:ascii="Comic Sans MS" w:hAnsi="Comic Sans MS" w:cs="Comic Sans MS"/>
          <w:kern w:val="20"/>
        </w:rPr>
        <w:tab/>
      </w:r>
      <w:r w:rsidRPr="00870170">
        <w:rPr>
          <w:rFonts w:ascii="Comic Sans MS" w:hAnsi="Comic Sans MS" w:cs="Comic Sans MS"/>
          <w:kern w:val="20"/>
        </w:rPr>
        <w:tab/>
        <w:t>B) Namaz kıl               C) Oruç tut</w:t>
      </w:r>
      <w:r w:rsidRPr="00870170">
        <w:rPr>
          <w:rFonts w:ascii="Comic Sans MS" w:hAnsi="Comic Sans MS" w:cs="Comic Sans MS"/>
          <w:kern w:val="20"/>
        </w:rPr>
        <w:tab/>
      </w:r>
      <w:r w:rsidRPr="00870170">
        <w:rPr>
          <w:rFonts w:ascii="Comic Sans MS" w:hAnsi="Comic Sans MS" w:cs="Comic Sans MS"/>
          <w:kern w:val="20"/>
        </w:rPr>
        <w:tab/>
      </w:r>
      <w:r w:rsidRPr="00870170">
        <w:rPr>
          <w:rFonts w:ascii="Comic Sans MS" w:hAnsi="Comic Sans MS" w:cs="Comic Sans MS"/>
          <w:kern w:val="20"/>
        </w:rPr>
        <w:tab/>
        <w:t>D) Dinle</w:t>
      </w:r>
    </w:p>
    <w:p w:rsidR="000553AB" w:rsidRPr="00870170" w:rsidRDefault="000553AB" w:rsidP="00ED64D3">
      <w:pPr>
        <w:pStyle w:val="NoSpacing"/>
        <w:rPr>
          <w:rFonts w:ascii="Comic Sans MS" w:hAnsi="Comic Sans MS" w:cs="Comic Sans MS"/>
          <w:kern w:val="20"/>
        </w:rPr>
      </w:pPr>
    </w:p>
    <w:p w:rsidR="000553AB" w:rsidRPr="00870170" w:rsidRDefault="000553AB" w:rsidP="00ED64D3">
      <w:pPr>
        <w:pStyle w:val="NoSpacing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7)</w:t>
      </w:r>
      <w:r w:rsidRPr="00870170">
        <w:rPr>
          <w:rFonts w:ascii="Comic Sans MS" w:hAnsi="Comic Sans MS" w:cs="Comic Sans MS"/>
          <w:kern w:val="20"/>
        </w:rPr>
        <w:t xml:space="preserve">    “İnna a’tayna kel kevser.  Fesalli  ……………… venhar. İnne ………………... hüvel ebter”</w:t>
      </w:r>
    </w:p>
    <w:p w:rsidR="000553AB" w:rsidRPr="00870170" w:rsidRDefault="000553AB" w:rsidP="00E14F00">
      <w:pPr>
        <w:pStyle w:val="ListParagraph"/>
        <w:spacing w:after="0" w:line="240" w:lineRule="auto"/>
        <w:ind w:left="0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Yukarıdaki surenin okunuşunda bazı yerler boş bırakılmıştır. Boşlukları hangi seçenekteki kelimeleri kullanırsak doğru olarak tamamlamış oluruz?</w:t>
      </w:r>
    </w:p>
    <w:p w:rsidR="000553AB" w:rsidRPr="00870170" w:rsidRDefault="000553AB" w:rsidP="00E14F00">
      <w:pPr>
        <w:pStyle w:val="ListParagraph"/>
        <w:spacing w:after="0" w:line="240" w:lineRule="auto"/>
        <w:ind w:left="0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A) vebihamdik – şanieke</w:t>
      </w:r>
    </w:p>
    <w:p w:rsidR="000553AB" w:rsidRPr="00870170" w:rsidRDefault="000553AB" w:rsidP="00ED64D3">
      <w:pPr>
        <w:pStyle w:val="ListParagraph"/>
        <w:spacing w:after="0" w:line="240" w:lineRule="auto"/>
        <w:ind w:left="0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B) lirabbike – ğayruk</w:t>
      </w:r>
    </w:p>
    <w:p w:rsidR="000553AB" w:rsidRPr="00870170" w:rsidRDefault="000553AB" w:rsidP="00ED64D3">
      <w:pPr>
        <w:pStyle w:val="ListParagraph"/>
        <w:spacing w:after="0" w:line="240" w:lineRule="auto"/>
        <w:ind w:left="0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C) lirabbike – şanieke</w:t>
      </w:r>
    </w:p>
    <w:p w:rsidR="000553AB" w:rsidRPr="00870170" w:rsidRDefault="000553AB" w:rsidP="00ED64D3">
      <w:pPr>
        <w:pStyle w:val="ListParagraph"/>
        <w:spacing w:after="0" w:line="240" w:lineRule="auto"/>
        <w:ind w:left="0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D) alemin – ceddük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8) Kur’an – ı Kerimde toplam </w:t>
      </w:r>
      <w:r w:rsidRPr="001310B9">
        <w:rPr>
          <w:rFonts w:ascii="Comic Sans MS" w:hAnsi="Comic Sans MS" w:cs="Comic Sans MS"/>
          <w:b/>
          <w:bCs/>
          <w:kern w:val="20"/>
          <w:sz w:val="22"/>
          <w:szCs w:val="22"/>
        </w:rPr>
        <w:t>kaç sure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 vardır?</w:t>
      </w:r>
    </w:p>
    <w:p w:rsidR="000553AB" w:rsidRPr="001310B9" w:rsidRDefault="000553AB" w:rsidP="00ED64D3">
      <w:pPr>
        <w:shd w:val="clear" w:color="auto" w:fill="FFFFFF"/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</w:t>
      </w:r>
      <w:r>
        <w:rPr>
          <w:rFonts w:ascii="Comic Sans MS" w:hAnsi="Comic Sans MS" w:cs="Comic Sans MS"/>
          <w:kern w:val="20"/>
          <w:sz w:val="22"/>
          <w:szCs w:val="22"/>
        </w:rPr>
        <w:t xml:space="preserve"> 104</w:t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>B)</w:t>
      </w:r>
      <w:r>
        <w:rPr>
          <w:rFonts w:ascii="Comic Sans MS" w:hAnsi="Comic Sans MS" w:cs="Comic Sans MS"/>
          <w:kern w:val="20"/>
          <w:sz w:val="22"/>
          <w:szCs w:val="22"/>
        </w:rPr>
        <w:t xml:space="preserve"> 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>114</w:t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>C)</w:t>
      </w:r>
      <w:r>
        <w:rPr>
          <w:rFonts w:ascii="Comic Sans MS" w:hAnsi="Comic Sans MS" w:cs="Comic Sans MS"/>
          <w:kern w:val="20"/>
          <w:sz w:val="22"/>
          <w:szCs w:val="22"/>
        </w:rPr>
        <w:t xml:space="preserve"> 12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>4</w:t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>D</w:t>
      </w:r>
      <w:r>
        <w:rPr>
          <w:rFonts w:ascii="Comic Sans MS" w:hAnsi="Comic Sans MS" w:cs="Comic Sans MS"/>
          <w:kern w:val="20"/>
          <w:sz w:val="22"/>
          <w:szCs w:val="22"/>
        </w:rPr>
        <w:t xml:space="preserve">) 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>214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9) Kur’an – ı Kerim’in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  <w:u w:val="single"/>
        </w:rPr>
        <w:t>her yirmi sayfadan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 oluşan bölümüne ne denir?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Ayet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B) Sure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C) Mushaf</w:t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>D) Cüz</w:t>
      </w:r>
    </w:p>
    <w:p w:rsidR="000553AB" w:rsidRPr="00870170" w:rsidRDefault="000553AB" w:rsidP="00ED64D3">
      <w:pPr>
        <w:shd w:val="clear" w:color="auto" w:fill="FFFFFF"/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9D1DA9">
      <w:pPr>
        <w:pStyle w:val="NoSpacing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10)</w:t>
      </w:r>
      <w:r w:rsidRPr="00870170">
        <w:rPr>
          <w:rFonts w:ascii="Comic Sans MS" w:hAnsi="Comic Sans MS" w:cs="Comic Sans MS"/>
          <w:kern w:val="20"/>
        </w:rPr>
        <w:t xml:space="preserve"> </w:t>
      </w:r>
      <w:r w:rsidRPr="00870170">
        <w:rPr>
          <w:rFonts w:ascii="Comic Sans MS" w:hAnsi="Comic Sans MS" w:cs="Comic Sans MS"/>
          <w:b/>
          <w:bCs/>
          <w:kern w:val="20"/>
        </w:rPr>
        <w:t xml:space="preserve">Hz. Muhammed (s.a.v) ‘in doğum tarihi ve yeri hangi seçenekte </w:t>
      </w:r>
      <w:r w:rsidRPr="00870170">
        <w:rPr>
          <w:rFonts w:ascii="Comic Sans MS" w:hAnsi="Comic Sans MS" w:cs="Comic Sans MS"/>
          <w:b/>
          <w:bCs/>
          <w:kern w:val="20"/>
          <w:u w:val="single"/>
        </w:rPr>
        <w:t>doğru</w:t>
      </w:r>
      <w:r w:rsidRPr="00870170">
        <w:rPr>
          <w:rFonts w:ascii="Comic Sans MS" w:hAnsi="Comic Sans MS" w:cs="Comic Sans MS"/>
          <w:b/>
          <w:bCs/>
          <w:kern w:val="20"/>
        </w:rPr>
        <w:t xml:space="preserve"> verilmiştir?</w:t>
      </w:r>
    </w:p>
    <w:p w:rsidR="000553AB" w:rsidRPr="00870170" w:rsidRDefault="000553AB" w:rsidP="009D1DA9">
      <w:pPr>
        <w:pStyle w:val="NoSpacing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A) 20 Nisan  571- Mekke</w:t>
      </w:r>
    </w:p>
    <w:p w:rsidR="000553AB" w:rsidRPr="00870170" w:rsidRDefault="000553AB" w:rsidP="009D1DA9">
      <w:pPr>
        <w:pStyle w:val="NoSpacing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B) 20 Şubat 571- Medine</w:t>
      </w:r>
    </w:p>
    <w:p w:rsidR="000553AB" w:rsidRPr="00870170" w:rsidRDefault="000553AB" w:rsidP="009D1DA9">
      <w:pPr>
        <w:pStyle w:val="NoSpacing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C) 20 Mart   571- Mardin</w:t>
      </w:r>
    </w:p>
    <w:p w:rsidR="000553AB" w:rsidRPr="00870170" w:rsidRDefault="000553AB" w:rsidP="009D1DA9">
      <w:pPr>
        <w:pStyle w:val="NoSpacing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D) 20 Mayıs  571- Cidde</w:t>
      </w:r>
    </w:p>
    <w:p w:rsidR="000553AB" w:rsidRPr="00870170" w:rsidRDefault="000553AB" w:rsidP="009D1DA9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</w:p>
    <w:p w:rsidR="000553AB" w:rsidRPr="00870170" w:rsidRDefault="000553AB" w:rsidP="001F23AD">
      <w:pPr>
        <w:pStyle w:val="NoSpacing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11)</w:t>
      </w:r>
      <w:r w:rsidRPr="00870170">
        <w:rPr>
          <w:rFonts w:ascii="Comic Sans MS" w:hAnsi="Comic Sans MS" w:cs="Comic Sans MS"/>
          <w:kern w:val="20"/>
        </w:rPr>
        <w:t xml:space="preserve"> </w:t>
      </w:r>
      <w:r w:rsidRPr="00870170">
        <w:rPr>
          <w:rFonts w:ascii="Comic Sans MS" w:hAnsi="Comic Sans MS" w:cs="Comic Sans MS"/>
          <w:b/>
          <w:bCs/>
          <w:kern w:val="20"/>
        </w:rPr>
        <w:t>Kur’an-ı Kerim hangi gecede indirilmeye başlanmıştır?</w:t>
      </w:r>
    </w:p>
    <w:p w:rsidR="000553AB" w:rsidRPr="00870170" w:rsidRDefault="000553AB" w:rsidP="001F23AD">
      <w:pPr>
        <w:pStyle w:val="NoSpacing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A) Kadir Gecesi</w:t>
      </w:r>
      <w:r w:rsidRPr="00870170">
        <w:rPr>
          <w:rFonts w:ascii="Comic Sans MS" w:hAnsi="Comic Sans MS" w:cs="Comic Sans MS"/>
          <w:kern w:val="20"/>
        </w:rPr>
        <w:tab/>
      </w:r>
      <w:r w:rsidRPr="00870170">
        <w:rPr>
          <w:rFonts w:ascii="Comic Sans MS" w:hAnsi="Comic Sans MS" w:cs="Comic Sans MS"/>
          <w:kern w:val="20"/>
        </w:rPr>
        <w:tab/>
        <w:t>B) Mi’rac Gecesi</w:t>
      </w:r>
    </w:p>
    <w:p w:rsidR="000553AB" w:rsidRPr="00870170" w:rsidRDefault="000553AB" w:rsidP="001F23AD">
      <w:pPr>
        <w:pStyle w:val="NoSpacing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C) Berat Gecesi</w:t>
      </w:r>
      <w:r w:rsidRPr="00870170">
        <w:rPr>
          <w:rFonts w:ascii="Comic Sans MS" w:hAnsi="Comic Sans MS" w:cs="Comic Sans MS"/>
          <w:kern w:val="20"/>
        </w:rPr>
        <w:tab/>
      </w:r>
      <w:r w:rsidRPr="00870170">
        <w:rPr>
          <w:rFonts w:ascii="Comic Sans MS" w:hAnsi="Comic Sans MS" w:cs="Comic Sans MS"/>
          <w:kern w:val="20"/>
        </w:rPr>
        <w:tab/>
        <w:t>D) Regaib Gecesi</w:t>
      </w: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12) Peygamberimizin Mekke’den Medine’ye göç etmesi olayına ne ad verilir?</w:t>
      </w:r>
    </w:p>
    <w:p w:rsidR="000553AB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kern w:val="20"/>
          <w:sz w:val="22"/>
          <w:szCs w:val="22"/>
        </w:rPr>
      </w:pPr>
      <w:r>
        <w:rPr>
          <w:rFonts w:ascii="Comic Sans MS" w:hAnsi="Comic Sans MS" w:cs="Comic Sans MS"/>
          <w:kern w:val="20"/>
          <w:sz w:val="22"/>
          <w:szCs w:val="22"/>
        </w:rPr>
        <w:t>A) Hürmet</w:t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>B) Hikmet</w:t>
      </w:r>
    </w:p>
    <w:p w:rsidR="000553AB" w:rsidRPr="00870170" w:rsidRDefault="000553AB" w:rsidP="009D1DA9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Hicret</w:t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>D) Kıymet</w:t>
      </w:r>
    </w:p>
    <w:p w:rsidR="000553AB" w:rsidRPr="00870170" w:rsidRDefault="000553AB" w:rsidP="00D328B1">
      <w:pPr>
        <w:shd w:val="clear" w:color="auto" w:fill="FFFFFF"/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13) “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>Peygamberimizin Ahmet, Mahmut, Mustafa ve Muhammed gibi güzel isimleri vardır.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“ </w:t>
      </w:r>
      <w:r w:rsidRPr="00870170">
        <w:rPr>
          <w:rFonts w:ascii="Comic Sans MS" w:hAnsi="Comic Sans MS" w:cs="Comic Sans MS"/>
          <w:b/>
          <w:bCs/>
          <w:i/>
          <w:iCs/>
          <w:kern w:val="20"/>
          <w:sz w:val="22"/>
          <w:szCs w:val="22"/>
          <w:u w:val="single"/>
        </w:rPr>
        <w:t>“ Muhammed “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 isminin anlamı aşağıdakilerden hangisidir?</w:t>
      </w:r>
    </w:p>
    <w:p w:rsidR="000553AB" w:rsidRPr="00870170" w:rsidRDefault="000553AB" w:rsidP="00D328B1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Seçilmiş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B) Yiğit</w:t>
      </w:r>
    </w:p>
    <w:p w:rsidR="000553AB" w:rsidRPr="00870170" w:rsidRDefault="000553AB" w:rsidP="00D328B1">
      <w:pPr>
        <w:rPr>
          <w:rFonts w:ascii="Comic Sans MS" w:hAnsi="Comic Sans MS" w:cs="Comic Sans MS"/>
          <w:b/>
          <w:bCs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Övülmüş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D) Akıllı</w:t>
      </w: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1F23AD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14)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 xml:space="preserve"> ‘’ Kuran-ı Kerim …………………………… ‘in halifeliği zamanında kitap haline getirilmiş, ……………………’in halifeliği zamanında ise çoğaltılıp çeşitli şehirlere gönderilmiştir.’’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 xml:space="preserve"> cümlesinde boşluklara sırasıyla hangisi gelmelidir?</w:t>
      </w:r>
    </w:p>
    <w:p w:rsidR="000553AB" w:rsidRPr="00870170" w:rsidRDefault="000553AB" w:rsidP="001F23AD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Hz. Muhammed - Hz. Ömer</w:t>
      </w:r>
    </w:p>
    <w:p w:rsidR="000553AB" w:rsidRPr="00870170" w:rsidRDefault="000553AB" w:rsidP="001F23AD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B) Hz. Ali – Hz. Osman</w:t>
      </w:r>
    </w:p>
    <w:p w:rsidR="000553AB" w:rsidRPr="00870170" w:rsidRDefault="000553AB" w:rsidP="001F23AD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Hz. Ebu Bekir – Hz. Osman</w:t>
      </w:r>
    </w:p>
    <w:p w:rsidR="000553AB" w:rsidRPr="00870170" w:rsidRDefault="000553AB" w:rsidP="001F23AD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D) Hz. Ömer – Hz. Osman</w:t>
      </w: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15)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 xml:space="preserve"> </w:t>
      </w:r>
      <w:r w:rsidRPr="00870170">
        <w:rPr>
          <w:rFonts w:ascii="Comic Sans MS" w:hAnsi="Comic Sans MS" w:cs="Comic Sans MS"/>
          <w:b/>
          <w:bCs/>
          <w:kern w:val="20"/>
          <w:sz w:val="22"/>
          <w:szCs w:val="22"/>
        </w:rPr>
        <w:t>Peygamberimize nerede peygamberlik gelmiştir?</w:t>
      </w: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A) Kabe'de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B) Hira Mağarasında</w:t>
      </w: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  <w:r w:rsidRPr="00870170">
        <w:rPr>
          <w:rFonts w:ascii="Comic Sans MS" w:hAnsi="Comic Sans MS" w:cs="Comic Sans MS"/>
          <w:kern w:val="20"/>
          <w:sz w:val="22"/>
          <w:szCs w:val="22"/>
        </w:rPr>
        <w:t>C) Camide</w:t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</w:r>
      <w:r w:rsidRPr="00870170">
        <w:rPr>
          <w:rFonts w:ascii="Comic Sans MS" w:hAnsi="Comic Sans MS" w:cs="Comic Sans MS"/>
          <w:kern w:val="20"/>
          <w:sz w:val="22"/>
          <w:szCs w:val="22"/>
        </w:rPr>
        <w:tab/>
        <w:t>D) Sevr Dağı'nda</w:t>
      </w:r>
    </w:p>
    <w:p w:rsidR="000553AB" w:rsidRPr="00870170" w:rsidRDefault="000553AB" w:rsidP="00ED64D3">
      <w:pPr>
        <w:rPr>
          <w:rFonts w:ascii="Comic Sans MS" w:hAnsi="Comic Sans MS" w:cs="Comic Sans MS"/>
          <w:kern w:val="20"/>
          <w:sz w:val="22"/>
          <w:szCs w:val="22"/>
        </w:rPr>
      </w:pPr>
    </w:p>
    <w:p w:rsidR="000553AB" w:rsidRPr="00870170" w:rsidRDefault="000553AB" w:rsidP="009D1DA9">
      <w:pPr>
        <w:pStyle w:val="NoSpacing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b/>
          <w:bCs/>
          <w:kern w:val="20"/>
        </w:rPr>
        <w:t>16)</w:t>
      </w:r>
      <w:r w:rsidRPr="00870170">
        <w:rPr>
          <w:rFonts w:ascii="Comic Sans MS" w:hAnsi="Comic Sans MS" w:cs="Comic Sans MS"/>
          <w:kern w:val="20"/>
        </w:rPr>
        <w:t xml:space="preserve"> </w:t>
      </w:r>
      <w:r w:rsidRPr="00870170">
        <w:rPr>
          <w:rFonts w:ascii="Comic Sans MS" w:hAnsi="Comic Sans MS" w:cs="Comic Sans MS"/>
          <w:b/>
          <w:bCs/>
          <w:kern w:val="20"/>
        </w:rPr>
        <w:t xml:space="preserve">Aşağıdakilerden hangisi Kur’an’ın özellikleri konusunda </w:t>
      </w:r>
      <w:r w:rsidRPr="00870170">
        <w:rPr>
          <w:rFonts w:ascii="Comic Sans MS" w:hAnsi="Comic Sans MS" w:cs="Comic Sans MS"/>
          <w:b/>
          <w:bCs/>
          <w:kern w:val="20"/>
          <w:u w:val="single"/>
        </w:rPr>
        <w:t>yanlış bir cümledir</w:t>
      </w:r>
      <w:r w:rsidRPr="00870170">
        <w:rPr>
          <w:rFonts w:ascii="Comic Sans MS" w:hAnsi="Comic Sans MS" w:cs="Comic Sans MS"/>
          <w:b/>
          <w:bCs/>
          <w:kern w:val="20"/>
        </w:rPr>
        <w:t>?</w:t>
      </w:r>
    </w:p>
    <w:p w:rsidR="000553AB" w:rsidRPr="00870170" w:rsidRDefault="000553AB" w:rsidP="009D1DA9">
      <w:pPr>
        <w:pStyle w:val="NoSpacing"/>
        <w:rPr>
          <w:rFonts w:ascii="Comic Sans MS" w:hAnsi="Comic Sans MS" w:cs="Comic Sans MS"/>
          <w:b/>
          <w:bCs/>
          <w:kern w:val="20"/>
        </w:rPr>
      </w:pPr>
      <w:r w:rsidRPr="00870170">
        <w:rPr>
          <w:rFonts w:ascii="Comic Sans MS" w:hAnsi="Comic Sans MS" w:cs="Comic Sans MS"/>
          <w:kern w:val="20"/>
        </w:rPr>
        <w:t>A) Kur’an tüm insanlığa vahiy yoluyla gönderilmiştir.</w:t>
      </w:r>
    </w:p>
    <w:p w:rsidR="000553AB" w:rsidRPr="00870170" w:rsidRDefault="000553AB" w:rsidP="009D1DA9">
      <w:pPr>
        <w:pStyle w:val="NoSpacing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B) Kur’an son ilahi kitaptır ve her çağda geçerlidir.</w:t>
      </w:r>
    </w:p>
    <w:p w:rsidR="000553AB" w:rsidRPr="00870170" w:rsidRDefault="000553AB" w:rsidP="009D1DA9">
      <w:pPr>
        <w:pStyle w:val="NoSpacing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C) Kur’an aslını koruyarak günümüze kadar gelmiştir.</w:t>
      </w:r>
    </w:p>
    <w:p w:rsidR="000553AB" w:rsidRPr="00870170" w:rsidRDefault="000553AB" w:rsidP="009D1DA9">
      <w:pPr>
        <w:pStyle w:val="NoSpacing"/>
        <w:rPr>
          <w:rFonts w:ascii="Comic Sans MS" w:hAnsi="Comic Sans MS" w:cs="Comic Sans MS"/>
          <w:kern w:val="20"/>
        </w:rPr>
      </w:pPr>
      <w:r w:rsidRPr="00870170">
        <w:rPr>
          <w:rFonts w:ascii="Comic Sans MS" w:hAnsi="Comic Sans MS" w:cs="Comic Sans MS"/>
          <w:kern w:val="20"/>
        </w:rPr>
        <w:t>D) Kur’an yaşlılar içindir.</w:t>
      </w:r>
    </w:p>
    <w:p w:rsidR="000553AB" w:rsidRPr="00870170" w:rsidRDefault="000553AB" w:rsidP="009D1DA9">
      <w:pPr>
        <w:pStyle w:val="NoSpacing"/>
        <w:rPr>
          <w:rFonts w:ascii="Comic Sans MS" w:hAnsi="Comic Sans MS" w:cs="Comic Sans MS"/>
          <w:kern w:val="20"/>
        </w:rPr>
      </w:pPr>
    </w:p>
    <w:p w:rsidR="000553AB" w:rsidRPr="00870170" w:rsidRDefault="000553AB" w:rsidP="005F5056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16"/>
          <w:sz w:val="22"/>
          <w:szCs w:val="22"/>
        </w:rPr>
      </w:pPr>
      <w:r w:rsidRPr="00870170">
        <w:rPr>
          <w:rFonts w:ascii="Comic Sans MS" w:hAnsi="Comic Sans MS" w:cs="Comic Sans MS"/>
          <w:b/>
          <w:bCs/>
          <w:kern w:val="16"/>
          <w:sz w:val="22"/>
          <w:szCs w:val="22"/>
        </w:rPr>
        <w:t>17)</w:t>
      </w:r>
      <w:r w:rsidRPr="00870170">
        <w:rPr>
          <w:rFonts w:ascii="Comic Sans MS" w:hAnsi="Comic Sans MS" w:cs="Comic Sans MS"/>
          <w:kern w:val="16"/>
          <w:sz w:val="22"/>
          <w:szCs w:val="22"/>
        </w:rPr>
        <w:t xml:space="preserve"> </w:t>
      </w:r>
      <w:r w:rsidRPr="00870170">
        <w:rPr>
          <w:rFonts w:ascii="Comic Sans MS" w:hAnsi="Comic Sans MS" w:cs="Comic Sans MS"/>
          <w:b/>
          <w:bCs/>
          <w:kern w:val="16"/>
          <w:sz w:val="22"/>
          <w:szCs w:val="22"/>
        </w:rPr>
        <w:t>Peygamberimizin adı anıldığında aşağıdakilerden hangisini söylememiz gerekir?</w:t>
      </w:r>
    </w:p>
    <w:p w:rsidR="000553AB" w:rsidRPr="00870170" w:rsidRDefault="000553AB" w:rsidP="005F5056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16"/>
          <w:sz w:val="22"/>
          <w:szCs w:val="22"/>
        </w:rPr>
      </w:pPr>
      <w:r w:rsidRPr="00870170">
        <w:rPr>
          <w:rFonts w:ascii="Comic Sans MS" w:hAnsi="Comic Sans MS" w:cs="Comic Sans MS"/>
          <w:kern w:val="16"/>
          <w:sz w:val="22"/>
          <w:szCs w:val="22"/>
        </w:rPr>
        <w:t>A) Bismillahirrahmanirrahim</w:t>
      </w:r>
    </w:p>
    <w:p w:rsidR="000553AB" w:rsidRPr="00870170" w:rsidRDefault="000553AB" w:rsidP="005F5056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16"/>
          <w:sz w:val="22"/>
          <w:szCs w:val="22"/>
        </w:rPr>
      </w:pPr>
      <w:r w:rsidRPr="00870170">
        <w:rPr>
          <w:rFonts w:ascii="Comic Sans MS" w:hAnsi="Comic Sans MS" w:cs="Comic Sans MS"/>
          <w:kern w:val="16"/>
          <w:sz w:val="22"/>
          <w:szCs w:val="22"/>
        </w:rPr>
        <w:t xml:space="preserve">B) Elhamdülillah </w:t>
      </w:r>
    </w:p>
    <w:p w:rsidR="000553AB" w:rsidRPr="00870170" w:rsidRDefault="000553AB" w:rsidP="005F5056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16"/>
          <w:sz w:val="22"/>
          <w:szCs w:val="22"/>
        </w:rPr>
      </w:pPr>
      <w:r w:rsidRPr="00870170">
        <w:rPr>
          <w:rFonts w:ascii="Comic Sans MS" w:hAnsi="Comic Sans MS" w:cs="Comic Sans MS"/>
          <w:kern w:val="16"/>
          <w:sz w:val="22"/>
          <w:szCs w:val="22"/>
        </w:rPr>
        <w:t>C) Sallallahü Aleyhi Ve Sellem</w:t>
      </w:r>
    </w:p>
    <w:p w:rsidR="000553AB" w:rsidRPr="00870170" w:rsidRDefault="000553AB" w:rsidP="00273C0E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kern w:val="16"/>
          <w:sz w:val="22"/>
          <w:szCs w:val="22"/>
        </w:rPr>
      </w:pPr>
      <w:r w:rsidRPr="00870170">
        <w:rPr>
          <w:rFonts w:ascii="Comic Sans MS" w:hAnsi="Comic Sans MS" w:cs="Comic Sans MS"/>
          <w:kern w:val="16"/>
          <w:sz w:val="22"/>
          <w:szCs w:val="22"/>
        </w:rPr>
        <w:t>D) Allahu Ekber</w:t>
      </w:r>
    </w:p>
    <w:p w:rsidR="000553AB" w:rsidRPr="00870170" w:rsidRDefault="000553AB" w:rsidP="009D1DA9">
      <w:pPr>
        <w:pStyle w:val="NoSpacing"/>
        <w:rPr>
          <w:rFonts w:ascii="Comic Sans MS" w:hAnsi="Comic Sans MS" w:cs="Comic Sans MS"/>
          <w:kern w:val="16"/>
        </w:rPr>
      </w:pPr>
    </w:p>
    <w:p w:rsidR="000553AB" w:rsidRDefault="000553AB" w:rsidP="009D1DA9">
      <w:pPr>
        <w:pStyle w:val="NoSpacing"/>
        <w:rPr>
          <w:rFonts w:ascii="Comic Sans MS" w:hAnsi="Comic Sans MS" w:cs="Comic Sans MS"/>
          <w:b/>
          <w:bCs/>
        </w:rPr>
      </w:pPr>
      <w:r w:rsidRPr="00870170">
        <w:rPr>
          <w:rFonts w:ascii="Comic Sans MS" w:hAnsi="Comic Sans MS" w:cs="Comic Sans MS"/>
          <w:b/>
          <w:bCs/>
          <w:kern w:val="16"/>
        </w:rPr>
        <w:t xml:space="preserve">18) </w:t>
      </w:r>
      <w:r w:rsidRPr="00870170">
        <w:rPr>
          <w:rFonts w:ascii="Comic Sans MS" w:hAnsi="Comic Sans MS" w:cs="Comic Sans MS"/>
          <w:b/>
          <w:bCs/>
        </w:rPr>
        <w:t>Peygamber Ef</w:t>
      </w:r>
      <w:r>
        <w:rPr>
          <w:rFonts w:ascii="Comic Sans MS" w:hAnsi="Comic Sans MS" w:cs="Comic Sans MS"/>
          <w:b/>
          <w:bCs/>
        </w:rPr>
        <w:t xml:space="preserve">endimiz vahiy gelince ayetleri </w:t>
      </w:r>
      <w:r w:rsidRPr="00870170">
        <w:rPr>
          <w:rFonts w:ascii="Comic Sans MS" w:hAnsi="Comic Sans MS" w:cs="Comic Sans MS"/>
          <w:b/>
          <w:bCs/>
        </w:rPr>
        <w:t>hangi malzemelerin üzerine yazdırıyordu?</w:t>
      </w:r>
    </w:p>
    <w:p w:rsidR="000553AB" w:rsidRPr="00870170" w:rsidRDefault="000553AB" w:rsidP="009D1DA9">
      <w:pPr>
        <w:pStyle w:val="NoSpacing"/>
        <w:rPr>
          <w:rFonts w:ascii="Comic Sans MS" w:hAnsi="Comic Sans MS" w:cs="Comic Sans MS"/>
          <w:b/>
          <w:bCs/>
          <w:kern w:val="16"/>
        </w:rPr>
      </w:pPr>
    </w:p>
    <w:p w:rsidR="000553AB" w:rsidRDefault="000553AB" w:rsidP="003F1038">
      <w:pPr>
        <w:numPr>
          <w:ilvl w:val="0"/>
          <w:numId w:val="11"/>
        </w:numPr>
        <w:spacing w:line="360" w:lineRule="auto"/>
        <w:ind w:hanging="578"/>
        <w:rPr>
          <w:rFonts w:ascii="Comic Sans MS" w:hAnsi="Comic Sans MS" w:cs="Comic Sans MS"/>
          <w:kern w:val="20"/>
          <w:sz w:val="22"/>
          <w:szCs w:val="22"/>
        </w:rPr>
      </w:pPr>
      <w:r>
        <w:rPr>
          <w:rFonts w:ascii="Comic Sans MS" w:hAnsi="Comic Sans MS" w:cs="Comic Sans MS"/>
          <w:kern w:val="20"/>
          <w:sz w:val="22"/>
          <w:szCs w:val="22"/>
        </w:rPr>
        <w:t xml:space="preserve"> </w:t>
      </w:r>
    </w:p>
    <w:p w:rsidR="000553AB" w:rsidRDefault="000553AB" w:rsidP="003F1038">
      <w:pPr>
        <w:numPr>
          <w:ilvl w:val="0"/>
          <w:numId w:val="11"/>
        </w:numPr>
        <w:spacing w:line="360" w:lineRule="auto"/>
        <w:ind w:hanging="578"/>
        <w:rPr>
          <w:rFonts w:ascii="Comic Sans MS" w:hAnsi="Comic Sans MS" w:cs="Comic Sans MS"/>
          <w:kern w:val="20"/>
          <w:sz w:val="22"/>
          <w:szCs w:val="22"/>
        </w:rPr>
      </w:pPr>
      <w:r>
        <w:rPr>
          <w:rFonts w:ascii="Comic Sans MS" w:hAnsi="Comic Sans MS" w:cs="Comic Sans MS"/>
          <w:kern w:val="20"/>
          <w:sz w:val="22"/>
          <w:szCs w:val="22"/>
        </w:rPr>
        <w:t xml:space="preserve"> </w:t>
      </w:r>
    </w:p>
    <w:p w:rsidR="000553AB" w:rsidRDefault="000553AB" w:rsidP="003F1038">
      <w:pPr>
        <w:numPr>
          <w:ilvl w:val="0"/>
          <w:numId w:val="11"/>
        </w:numPr>
        <w:spacing w:line="360" w:lineRule="auto"/>
        <w:ind w:hanging="578"/>
        <w:rPr>
          <w:rFonts w:ascii="Comic Sans MS" w:hAnsi="Comic Sans MS" w:cs="Comic Sans MS"/>
          <w:kern w:val="20"/>
          <w:sz w:val="22"/>
          <w:szCs w:val="22"/>
        </w:rPr>
      </w:pPr>
      <w:r>
        <w:rPr>
          <w:rFonts w:ascii="Comic Sans MS" w:hAnsi="Comic Sans MS" w:cs="Comic Sans MS"/>
          <w:kern w:val="20"/>
          <w:sz w:val="22"/>
          <w:szCs w:val="22"/>
        </w:rPr>
        <w:t xml:space="preserve"> </w:t>
      </w:r>
    </w:p>
    <w:p w:rsidR="000553AB" w:rsidRPr="001310B9" w:rsidRDefault="000553AB" w:rsidP="003F1038">
      <w:pPr>
        <w:numPr>
          <w:ilvl w:val="0"/>
          <w:numId w:val="11"/>
        </w:numPr>
        <w:spacing w:line="360" w:lineRule="auto"/>
        <w:ind w:hanging="578"/>
        <w:rPr>
          <w:rFonts w:ascii="Comic Sans MS" w:hAnsi="Comic Sans MS" w:cs="Comic Sans MS"/>
          <w:kern w:val="20"/>
          <w:sz w:val="22"/>
          <w:szCs w:val="22"/>
        </w:rPr>
      </w:pPr>
      <w:r>
        <w:rPr>
          <w:rFonts w:ascii="Comic Sans MS" w:hAnsi="Comic Sans MS" w:cs="Comic Sans MS"/>
          <w:kern w:val="20"/>
          <w:sz w:val="22"/>
          <w:szCs w:val="22"/>
        </w:rPr>
        <w:t xml:space="preserve"> </w:t>
      </w:r>
      <w:hyperlink r:id="rId8" w:history="1">
        <w:r>
          <w:rPr>
            <w:rStyle w:val="Hyperlink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</w:p>
    <w:sectPr w:rsidR="000553AB" w:rsidRPr="001310B9" w:rsidSect="00870170">
      <w:type w:val="continuous"/>
      <w:pgSz w:w="11906" w:h="16838"/>
      <w:pgMar w:top="567" w:right="794" w:bottom="567" w:left="794" w:header="709" w:footer="709" w:gutter="0"/>
      <w:cols w:num="2"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3AB" w:rsidRDefault="000553AB" w:rsidP="00A106C9">
      <w:r>
        <w:separator/>
      </w:r>
    </w:p>
  </w:endnote>
  <w:endnote w:type="continuationSeparator" w:id="0">
    <w:p w:rsidR="000553AB" w:rsidRDefault="000553AB" w:rsidP="00A10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3AB" w:rsidRDefault="000553AB" w:rsidP="00A106C9">
      <w:r>
        <w:separator/>
      </w:r>
    </w:p>
  </w:footnote>
  <w:footnote w:type="continuationSeparator" w:id="0">
    <w:p w:rsidR="000553AB" w:rsidRDefault="000553AB" w:rsidP="00A106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6A04"/>
    <w:multiLevelType w:val="hybridMultilevel"/>
    <w:tmpl w:val="992A55F8"/>
    <w:lvl w:ilvl="0" w:tplc="783897C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170B5"/>
    <w:multiLevelType w:val="hybridMultilevel"/>
    <w:tmpl w:val="15886162"/>
    <w:lvl w:ilvl="0" w:tplc="4DE0EF34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3DF6034"/>
    <w:multiLevelType w:val="hybridMultilevel"/>
    <w:tmpl w:val="C7BE5722"/>
    <w:lvl w:ilvl="0" w:tplc="041F0009">
      <w:start w:val="1"/>
      <w:numFmt w:val="bullet"/>
      <w:lvlText w:val=""/>
      <w:lvlJc w:val="left"/>
      <w:pPr>
        <w:ind w:left="862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3">
    <w:nsid w:val="2C6E2600"/>
    <w:multiLevelType w:val="hybridMultilevel"/>
    <w:tmpl w:val="EAF2FC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47D6D77"/>
    <w:multiLevelType w:val="hybridMultilevel"/>
    <w:tmpl w:val="7F9AD3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DF3359C"/>
    <w:multiLevelType w:val="hybridMultilevel"/>
    <w:tmpl w:val="66BE05E6"/>
    <w:lvl w:ilvl="0" w:tplc="581C83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441B2E"/>
    <w:multiLevelType w:val="hybridMultilevel"/>
    <w:tmpl w:val="E59AC1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CB14A6A"/>
    <w:multiLevelType w:val="hybridMultilevel"/>
    <w:tmpl w:val="718C6138"/>
    <w:lvl w:ilvl="0" w:tplc="07EC4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4B4551"/>
    <w:multiLevelType w:val="hybridMultilevel"/>
    <w:tmpl w:val="273A263A"/>
    <w:lvl w:ilvl="0" w:tplc="3DA8B718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10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81A"/>
    <w:rsid w:val="00000F86"/>
    <w:rsid w:val="000553AB"/>
    <w:rsid w:val="00057767"/>
    <w:rsid w:val="0008032E"/>
    <w:rsid w:val="00085B2F"/>
    <w:rsid w:val="000A41C5"/>
    <w:rsid w:val="000D55B1"/>
    <w:rsid w:val="00121B79"/>
    <w:rsid w:val="001310B9"/>
    <w:rsid w:val="00132517"/>
    <w:rsid w:val="001628C6"/>
    <w:rsid w:val="00162AD9"/>
    <w:rsid w:val="001C367A"/>
    <w:rsid w:val="001D5FB6"/>
    <w:rsid w:val="001F23AD"/>
    <w:rsid w:val="00243D2A"/>
    <w:rsid w:val="0025252C"/>
    <w:rsid w:val="002707C4"/>
    <w:rsid w:val="00273C0E"/>
    <w:rsid w:val="0029428A"/>
    <w:rsid w:val="002B5151"/>
    <w:rsid w:val="002B7513"/>
    <w:rsid w:val="0031691D"/>
    <w:rsid w:val="00330E85"/>
    <w:rsid w:val="0034603B"/>
    <w:rsid w:val="00376926"/>
    <w:rsid w:val="003B28A5"/>
    <w:rsid w:val="003C5DE3"/>
    <w:rsid w:val="003F1038"/>
    <w:rsid w:val="0040627B"/>
    <w:rsid w:val="004662FD"/>
    <w:rsid w:val="00476842"/>
    <w:rsid w:val="004A2F62"/>
    <w:rsid w:val="004A331B"/>
    <w:rsid w:val="004B1B59"/>
    <w:rsid w:val="004E4154"/>
    <w:rsid w:val="004F2D31"/>
    <w:rsid w:val="005555D9"/>
    <w:rsid w:val="0056181A"/>
    <w:rsid w:val="00595E50"/>
    <w:rsid w:val="005B4D62"/>
    <w:rsid w:val="005D5422"/>
    <w:rsid w:val="005F5056"/>
    <w:rsid w:val="0060634C"/>
    <w:rsid w:val="00611809"/>
    <w:rsid w:val="00623E7F"/>
    <w:rsid w:val="006274B6"/>
    <w:rsid w:val="00637134"/>
    <w:rsid w:val="00656ADD"/>
    <w:rsid w:val="006A15C6"/>
    <w:rsid w:val="006B015D"/>
    <w:rsid w:val="007012D5"/>
    <w:rsid w:val="007238CD"/>
    <w:rsid w:val="007324DA"/>
    <w:rsid w:val="007549B1"/>
    <w:rsid w:val="00771064"/>
    <w:rsid w:val="0077696A"/>
    <w:rsid w:val="00781915"/>
    <w:rsid w:val="007A35E5"/>
    <w:rsid w:val="007B1D15"/>
    <w:rsid w:val="007C3C52"/>
    <w:rsid w:val="007D124E"/>
    <w:rsid w:val="007D6B5B"/>
    <w:rsid w:val="007E7EA8"/>
    <w:rsid w:val="0081607F"/>
    <w:rsid w:val="00850B9C"/>
    <w:rsid w:val="00870170"/>
    <w:rsid w:val="008D1AA0"/>
    <w:rsid w:val="008E5FB6"/>
    <w:rsid w:val="00912638"/>
    <w:rsid w:val="009229B9"/>
    <w:rsid w:val="009265CD"/>
    <w:rsid w:val="00935CB5"/>
    <w:rsid w:val="009442F5"/>
    <w:rsid w:val="0094437C"/>
    <w:rsid w:val="00982C8F"/>
    <w:rsid w:val="009A00A8"/>
    <w:rsid w:val="009A3DF3"/>
    <w:rsid w:val="009B2012"/>
    <w:rsid w:val="009B71CC"/>
    <w:rsid w:val="009D11B9"/>
    <w:rsid w:val="009D1DA9"/>
    <w:rsid w:val="00A106C9"/>
    <w:rsid w:val="00A318B8"/>
    <w:rsid w:val="00A53014"/>
    <w:rsid w:val="00A717C8"/>
    <w:rsid w:val="00AA4E9A"/>
    <w:rsid w:val="00AD0188"/>
    <w:rsid w:val="00AD5BAA"/>
    <w:rsid w:val="00B131D0"/>
    <w:rsid w:val="00B253E3"/>
    <w:rsid w:val="00B74EBD"/>
    <w:rsid w:val="00B81B0A"/>
    <w:rsid w:val="00B90151"/>
    <w:rsid w:val="00BD651C"/>
    <w:rsid w:val="00C03AFA"/>
    <w:rsid w:val="00C044C0"/>
    <w:rsid w:val="00C04786"/>
    <w:rsid w:val="00C716B8"/>
    <w:rsid w:val="00C74190"/>
    <w:rsid w:val="00C83D20"/>
    <w:rsid w:val="00CD0EF5"/>
    <w:rsid w:val="00CD4FBB"/>
    <w:rsid w:val="00CD7AC4"/>
    <w:rsid w:val="00D328B1"/>
    <w:rsid w:val="00D430F7"/>
    <w:rsid w:val="00D64BF1"/>
    <w:rsid w:val="00DB5405"/>
    <w:rsid w:val="00DC4076"/>
    <w:rsid w:val="00DE648F"/>
    <w:rsid w:val="00DF1A68"/>
    <w:rsid w:val="00E024A5"/>
    <w:rsid w:val="00E12F97"/>
    <w:rsid w:val="00E14F00"/>
    <w:rsid w:val="00E30954"/>
    <w:rsid w:val="00E37DAE"/>
    <w:rsid w:val="00E4288E"/>
    <w:rsid w:val="00E45D98"/>
    <w:rsid w:val="00E46D2A"/>
    <w:rsid w:val="00EB43EC"/>
    <w:rsid w:val="00EC3948"/>
    <w:rsid w:val="00ED4E5B"/>
    <w:rsid w:val="00ED64D3"/>
    <w:rsid w:val="00F02E03"/>
    <w:rsid w:val="00F05746"/>
    <w:rsid w:val="00F21972"/>
    <w:rsid w:val="00F22371"/>
    <w:rsid w:val="00F33481"/>
    <w:rsid w:val="00F762F3"/>
    <w:rsid w:val="00FB63FA"/>
    <w:rsid w:val="00FC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1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4603B"/>
    <w:rPr>
      <w:rFonts w:ascii="Calibri" w:hAnsi="Calibri" w:cs="Calibri"/>
      <w:lang w:eastAsia="en-US"/>
    </w:rPr>
  </w:style>
  <w:style w:type="table" w:styleId="TableGrid">
    <w:name w:val="Table Grid"/>
    <w:basedOn w:val="TableNormal"/>
    <w:uiPriority w:val="99"/>
    <w:rsid w:val="007E7E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uiPriority w:val="99"/>
    <w:rsid w:val="0025252C"/>
    <w:pPr>
      <w:spacing w:before="300" w:after="300"/>
      <w:ind w:left="300" w:right="300"/>
    </w:pPr>
  </w:style>
  <w:style w:type="paragraph" w:styleId="Header">
    <w:name w:val="header"/>
    <w:basedOn w:val="Normal"/>
    <w:link w:val="HeaderChar"/>
    <w:uiPriority w:val="99"/>
    <w:rsid w:val="00A106C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106C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106C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106C9"/>
    <w:rPr>
      <w:sz w:val="24"/>
      <w:szCs w:val="24"/>
    </w:rPr>
  </w:style>
  <w:style w:type="character" w:styleId="Hyperlink">
    <w:name w:val="Hyperlink"/>
    <w:basedOn w:val="DefaultParagraphFont"/>
    <w:uiPriority w:val="99"/>
    <w:rsid w:val="00330E85"/>
    <w:rPr>
      <w:color w:val="0000FF"/>
      <w:u w:val="single"/>
    </w:rPr>
  </w:style>
  <w:style w:type="paragraph" w:customStyle="1" w:styleId="Default">
    <w:name w:val="Default"/>
    <w:uiPriority w:val="99"/>
    <w:rsid w:val="00EB43E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E12F9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70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786</Words>
  <Characters>4483</Characters>
  <Application>Microsoft Office Outlook</Application>
  <DocSecurity>0</DocSecurity>
  <Lines>0</Lines>
  <Paragraphs>0</Paragraphs>
  <ScaleCrop>false</ScaleCrop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ikra</dc:creator>
  <cp:keywords>www.sorubak.com</cp:keywords>
  <dc:description/>
  <cp:lastModifiedBy>edanur</cp:lastModifiedBy>
  <cp:revision>4</cp:revision>
  <cp:lastPrinted>2015-04-07T13:01:00Z</cp:lastPrinted>
  <dcterms:created xsi:type="dcterms:W3CDTF">2015-03-26T07:35:00Z</dcterms:created>
  <dcterms:modified xsi:type="dcterms:W3CDTF">2015-04-08T16:05:00Z</dcterms:modified>
  <cp:category>www.sorubak.com</cp:category>
</cp:coreProperties>
</file>