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A6E" w:rsidRPr="00C25428" w:rsidRDefault="00A66A6E" w:rsidP="00E966A8">
      <w:pPr>
        <w:pStyle w:val="AralkYok1"/>
        <w:rPr>
          <w:b/>
          <w:bCs/>
          <w:i/>
          <w:iCs/>
          <w:sz w:val="22"/>
          <w:szCs w:val="22"/>
        </w:rPr>
        <w:sectPr w:rsidR="00A66A6E" w:rsidRPr="00C25428" w:rsidSect="00CC345E">
          <w:pgSz w:w="11906" w:h="16838"/>
          <w:pgMar w:top="142" w:right="282" w:bottom="0" w:left="426" w:header="708" w:footer="708" w:gutter="0"/>
          <w:cols w:space="424"/>
          <w:docGrid w:linePitch="360"/>
        </w:sectPr>
      </w:pPr>
      <w:r w:rsidRPr="00C25428">
        <w:rPr>
          <w:sz w:val="22"/>
          <w:szCs w:val="22"/>
        </w:rPr>
        <w:t xml:space="preserve">                                                          </w:t>
      </w:r>
      <w:r>
        <w:rPr>
          <w:sz w:val="22"/>
          <w:szCs w:val="22"/>
        </w:rPr>
        <w:t xml:space="preserve">     </w:t>
      </w:r>
      <w:r w:rsidRPr="00C25428">
        <w:rPr>
          <w:sz w:val="22"/>
          <w:szCs w:val="22"/>
        </w:rPr>
        <w:t>2014-2015 EĞİTİM ÖĞRETİM YILI                                           26 / 03 / 2015</w:t>
      </w:r>
      <w:bookmarkStart w:id="0" w:name="_GoBack"/>
      <w:bookmarkEnd w:id="0"/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</w:t>
      </w:r>
      <w:r w:rsidRPr="00C25428">
        <w:rPr>
          <w:sz w:val="22"/>
          <w:szCs w:val="22"/>
        </w:rPr>
        <w:t>GAZİ MUSTAFA KEMAL İLKOKULU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Pr="00C25428">
        <w:rPr>
          <w:sz w:val="22"/>
          <w:szCs w:val="22"/>
        </w:rPr>
        <w:t>4-A SINIFI TRAFİK GÜVENLİĞİ VE İLKYARDIM DERSİ II.DÖNEM I.YAZILI SINAVI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Adı – Soyadı: ……………………….……………..       No : …….                                      Aldığı Puan :………….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Pr="00C25428">
        <w:rPr>
          <w:b/>
          <w:bCs/>
          <w:sz w:val="22"/>
          <w:szCs w:val="22"/>
        </w:rPr>
        <w:t xml:space="preserve"> - </w:t>
      </w:r>
      <w:r w:rsidRPr="00C25428">
        <w:rPr>
          <w:sz w:val="22"/>
          <w:szCs w:val="22"/>
        </w:rPr>
        <w:t xml:space="preserve">Aşağıdaki cümlelerde verilen bilgiler </w:t>
      </w:r>
      <w:r w:rsidRPr="00C25428">
        <w:rPr>
          <w:b/>
          <w:bCs/>
          <w:sz w:val="22"/>
          <w:szCs w:val="22"/>
        </w:rPr>
        <w:t>doğru ise D</w:t>
      </w:r>
      <w:r w:rsidRPr="00C25428">
        <w:rPr>
          <w:sz w:val="22"/>
          <w:szCs w:val="22"/>
        </w:rPr>
        <w:t xml:space="preserve">, </w:t>
      </w:r>
      <w:r w:rsidRPr="00C25428">
        <w:rPr>
          <w:b/>
          <w:bCs/>
          <w:sz w:val="22"/>
          <w:szCs w:val="22"/>
        </w:rPr>
        <w:t xml:space="preserve">yanlış ise Y </w:t>
      </w:r>
      <w:r>
        <w:rPr>
          <w:sz w:val="22"/>
          <w:szCs w:val="22"/>
        </w:rPr>
        <w:t>yazınız. (9</w:t>
      </w:r>
      <w:r w:rsidRPr="00C25428">
        <w:rPr>
          <w:sz w:val="22"/>
          <w:szCs w:val="22"/>
        </w:rPr>
        <w:t xml:space="preserve"> puan)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1-( ___ ) – Yolculuk sırasında sürekli şoförle konuşup onu rahatsız etmeliyiz.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2-( ___ )-</w:t>
      </w:r>
      <w:r>
        <w:rPr>
          <w:sz w:val="22"/>
          <w:szCs w:val="22"/>
        </w:rPr>
        <w:t xml:space="preserve">  Duran bir aracın hemen önünden ya da arkasından geç</w:t>
      </w:r>
      <w:r w:rsidRPr="00C25428">
        <w:rPr>
          <w:sz w:val="22"/>
          <w:szCs w:val="22"/>
        </w:rPr>
        <w:t>mek çok tehlikelidir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3-(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Trafik polislerinin uyarılarını dikkate almak gerekmez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4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Karlı ve buzlu yollarda yürürken ellerimizi cebimize koymalıyız böylelikle daha rahat yürürüz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5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Bisikletlerimizi kullanırken ellerimizi direksiyondan bırakarak sürmek en güvenli sürüş yöntemidir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6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Helikopterler, savaş uçakları , balonlar havada hareket eden taşıtlardır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7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Trafikte kırmızı ışık dur, yeşil ışık geç anlamına gelir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8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En güvenli oyun yerleri araçların gelip geçtiği sokaklar ve caddelerdir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9</w:t>
      </w:r>
      <w:r w:rsidRPr="00C25428">
        <w:rPr>
          <w:sz w:val="22"/>
          <w:szCs w:val="22"/>
        </w:rPr>
        <w:t>-( ___ )-Toplu taşıma araçlarında yaşlılara ve hamilelere yer vermeliyiz.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8"/>
        <w:gridCol w:w="2111"/>
        <w:gridCol w:w="2126"/>
        <w:gridCol w:w="1985"/>
        <w:gridCol w:w="1842"/>
      </w:tblGrid>
      <w:tr w:rsidR="00A66A6E" w:rsidRPr="000075DE">
        <w:trPr>
          <w:jc w:val="center"/>
        </w:trPr>
        <w:tc>
          <w:tcPr>
            <w:tcW w:w="1858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kaldırım</w:t>
            </w:r>
          </w:p>
        </w:tc>
        <w:tc>
          <w:tcPr>
            <w:tcW w:w="2111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alkollü</w:t>
            </w:r>
          </w:p>
        </w:tc>
        <w:tc>
          <w:tcPr>
            <w:tcW w:w="2126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açık</w:t>
            </w:r>
          </w:p>
        </w:tc>
        <w:tc>
          <w:tcPr>
            <w:tcW w:w="1985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yaya kaldırımı</w:t>
            </w:r>
          </w:p>
        </w:tc>
        <w:tc>
          <w:tcPr>
            <w:tcW w:w="1842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motosiklet</w:t>
            </w:r>
          </w:p>
        </w:tc>
      </w:tr>
      <w:tr w:rsidR="00A66A6E" w:rsidRPr="000075DE">
        <w:trPr>
          <w:jc w:val="center"/>
        </w:trPr>
        <w:tc>
          <w:tcPr>
            <w:tcW w:w="1858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kırmızı</w:t>
            </w:r>
          </w:p>
        </w:tc>
        <w:tc>
          <w:tcPr>
            <w:tcW w:w="2111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demir</w:t>
            </w:r>
          </w:p>
        </w:tc>
        <w:tc>
          <w:tcPr>
            <w:tcW w:w="2126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yasal</w:t>
            </w:r>
          </w:p>
        </w:tc>
        <w:tc>
          <w:tcPr>
            <w:tcW w:w="1985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güvenli</w:t>
            </w:r>
          </w:p>
        </w:tc>
        <w:tc>
          <w:tcPr>
            <w:tcW w:w="1842" w:type="dxa"/>
            <w:shd w:val="clear" w:color="auto" w:fill="EAF1DD"/>
          </w:tcPr>
          <w:p w:rsidR="00A66A6E" w:rsidRPr="000075DE" w:rsidRDefault="00A66A6E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deniz</w:t>
            </w:r>
          </w:p>
        </w:tc>
      </w:tr>
    </w:tbl>
    <w:p w:rsidR="00A66A6E" w:rsidRPr="00C25428" w:rsidRDefault="00A66A6E" w:rsidP="00E966A8">
      <w:pPr>
        <w:pStyle w:val="AralkYok1"/>
        <w:rPr>
          <w:sz w:val="22"/>
          <w:szCs w:val="22"/>
        </w:rPr>
      </w:pPr>
    </w:p>
    <w:p w:rsidR="00A66A6E" w:rsidRPr="00C25428" w:rsidRDefault="00A66A6E" w:rsidP="00E966A8">
      <w:pPr>
        <w:pStyle w:val="AralkYok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 </w:t>
      </w:r>
      <w:r w:rsidRPr="00C25428">
        <w:rPr>
          <w:sz w:val="22"/>
          <w:szCs w:val="22"/>
        </w:rPr>
        <w:t>-Yukarıdaki tabloda verilen kelimelerden uygun olanları</w:t>
      </w:r>
      <w:r>
        <w:rPr>
          <w:sz w:val="22"/>
          <w:szCs w:val="22"/>
        </w:rPr>
        <w:t xml:space="preserve"> aşağıdaki boşluklara yazınız.(1</w:t>
      </w:r>
      <w:r w:rsidRPr="00C25428">
        <w:rPr>
          <w:sz w:val="22"/>
          <w:szCs w:val="22"/>
        </w:rPr>
        <w:t>0 puan)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1-Emniyet kemeri kullanmak …………………………zorunluluktur.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2-Metro yer altında hareket eden …………………………yolu taşıtıdır.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3-Yaya kaldırımında bekleyen yayalar için yeşil yandığında trafikteki araçlar için ………………………… yanar.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4-Vapurlar, feribotlar ve gemiler ……………………………yolu taşıtlarıdır.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5-……………………………araç kullanmak trafik kazalarına sebep olabilir.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6-Geceleri yürürken sürücülerin bizi daha iyi fark  etmesi için …………………………</w:t>
      </w:r>
      <w:r>
        <w:rPr>
          <w:sz w:val="22"/>
          <w:szCs w:val="22"/>
        </w:rPr>
        <w:t xml:space="preserve"> </w:t>
      </w:r>
      <w:r w:rsidRPr="00C25428">
        <w:rPr>
          <w:sz w:val="22"/>
          <w:szCs w:val="22"/>
        </w:rPr>
        <w:t>renk kıyafetler giymeliyiz.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7-Sokaklarda ve caddelerde her zaman ………………………………………dan yürümeliyiz.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8-………………………………………kara taşıtlarına örnektir.</w:t>
      </w:r>
    </w:p>
    <w:p w:rsidR="00A66A6E" w:rsidRPr="00E966A8" w:rsidRDefault="00A66A6E" w:rsidP="00E966A8">
      <w:pPr>
        <w:pStyle w:val="NoSpacing"/>
        <w:rPr>
          <w:rFonts w:ascii="Times New Roman" w:hAnsi="Times New Roman" w:cs="Times New Roman"/>
        </w:rPr>
      </w:pPr>
      <w:r w:rsidRPr="00E966A8">
        <w:rPr>
          <w:rFonts w:ascii="Times New Roman" w:hAnsi="Times New Roman" w:cs="Times New Roman"/>
        </w:rPr>
        <w:t>9- …………………………………………………………olmayan yerlerde yolun solundan ve kenarından yürümeliyiz.</w:t>
      </w:r>
    </w:p>
    <w:p w:rsidR="00A66A6E" w:rsidRPr="008A6AC8" w:rsidRDefault="00A66A6E" w:rsidP="008A6AC8">
      <w:pPr>
        <w:pStyle w:val="NoSpacing"/>
        <w:rPr>
          <w:rFonts w:ascii="Times New Roman" w:hAnsi="Times New Roman" w:cs="Times New Roman"/>
        </w:rPr>
      </w:pPr>
      <w:r w:rsidRPr="00E966A8">
        <w:rPr>
          <w:rFonts w:ascii="Times New Roman" w:hAnsi="Times New Roman" w:cs="Times New Roman"/>
        </w:rPr>
        <w:t>10-Bir yere giderken en kısa yolu değil en ……………………………………… yolu kullanmalıyız.</w:t>
      </w:r>
    </w:p>
    <w:p w:rsidR="00A66A6E" w:rsidRPr="008A6AC8" w:rsidRDefault="00A66A6E" w:rsidP="00E966A8">
      <w:pPr>
        <w:pStyle w:val="AralkYok1"/>
        <w:rPr>
          <w:b/>
          <w:bCs/>
          <w:sz w:val="22"/>
          <w:szCs w:val="22"/>
        </w:rPr>
        <w:sectPr w:rsidR="00A66A6E" w:rsidRPr="008A6AC8" w:rsidSect="007A6931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  <w:r w:rsidRPr="008A6AC8">
        <w:rPr>
          <w:b/>
          <w:bCs/>
          <w:sz w:val="22"/>
          <w:szCs w:val="22"/>
        </w:rPr>
        <w:t>C- Aşağıdaki çoktan seçmeli soruların doğru cevaplarını işaretleyiniz.</w:t>
      </w:r>
    </w:p>
    <w:tbl>
      <w:tblPr>
        <w:tblW w:w="10238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5387"/>
        <w:gridCol w:w="4851"/>
      </w:tblGrid>
      <w:tr w:rsidR="00A66A6E" w:rsidRPr="000075DE">
        <w:tc>
          <w:tcPr>
            <w:tcW w:w="538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1- </w:t>
            </w:r>
            <w:r w:rsidRPr="00C25428">
              <w:rPr>
                <w:rFonts w:ascii="Times New Roman" w:hAnsi="Times New Roman" w:cs="Times New Roman"/>
              </w:rPr>
              <w:t xml:space="preserve">)Aşağıdaki trafik işaret levhalarından hangisi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güvenli geçiş yerlerinden</w:t>
            </w:r>
            <w:r w:rsidRPr="00C25428">
              <w:rPr>
                <w:rFonts w:ascii="Times New Roman" w:hAnsi="Times New Roman" w:cs="Times New Roman"/>
              </w:rPr>
              <w:t xml:space="preserve"> birini göstermektedir?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A)</w:t>
            </w:r>
            <w:r w:rsidRPr="00282268"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1" o:spid="_x0000_i1025" type="#_x0000_t75" alt="trafiktanzim1" style="width:42pt;height:32.25pt;visibility:visible">
                  <v:imagedata r:id="rId5" o:title="" cropbottom="8604f"/>
                </v:shape>
              </w:pic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  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282268">
              <w:rPr>
                <w:rFonts w:ascii="Times New Roman" w:hAnsi="Times New Roman" w:cs="Times New Roman"/>
                <w:noProof/>
              </w:rPr>
              <w:pict>
                <v:shape id="Resim 10" o:spid="_x0000_i1026" type="#_x0000_t75" alt="bisiklet-ge%C3%A7ebilir-trafik-levhas%C4%B1" style="width:39pt;height:28.5pt;visibility:visible">
                  <v:imagedata r:id="rId6" o:title=""/>
                </v:shape>
              </w:pic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 C)</w:t>
            </w:r>
            <w:r w:rsidRPr="00282268">
              <w:rPr>
                <w:rFonts w:ascii="Times New Roman" w:hAnsi="Times New Roman" w:cs="Times New Roman"/>
                <w:noProof/>
              </w:rPr>
              <w:pict>
                <v:shape id="Resim 9" o:spid="_x0000_i1027" type="#_x0000_t75" alt="altgecit" style="width:30.75pt;height:28.5pt;visibility:visible">
                  <v:imagedata r:id="rId7" o:title="" cropbottom="14942f"/>
                </v:shape>
              </w:pic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                 D) </w:t>
            </w:r>
            <w:r w:rsidRPr="00282268">
              <w:rPr>
                <w:rFonts w:ascii="Times New Roman" w:hAnsi="Times New Roman" w:cs="Times New Roman"/>
                <w:noProof/>
              </w:rPr>
              <w:pict>
                <v:shape id="Resim 8" o:spid="_x0000_i1028" type="#_x0000_t75" alt="pr_01_1113_min" style="width:30.75pt;height:27pt;visibility:visible">
                  <v:imagedata r:id="rId8" o:title="" cropbottom="19209f"/>
                </v:shape>
              </w:pict>
            </w:r>
          </w:p>
        </w:tc>
        <w:tc>
          <w:tcPr>
            <w:tcW w:w="4851" w:type="dxa"/>
          </w:tcPr>
          <w:p w:rsidR="00A66A6E" w:rsidRPr="00C25428" w:rsidRDefault="00A66A6E" w:rsidP="00E966A8">
            <w:pPr>
              <w:pStyle w:val="AralkYok1"/>
              <w:rPr>
                <w:i/>
                <w:iCs/>
                <w:sz w:val="22"/>
                <w:szCs w:val="22"/>
              </w:rPr>
            </w:pPr>
            <w:r w:rsidRPr="00C25428">
              <w:rPr>
                <w:i/>
                <w:iCs/>
                <w:sz w:val="22"/>
                <w:szCs w:val="22"/>
              </w:rPr>
              <w:t xml:space="preserve">I- Koyu renkli elbiseler giymeliyiz                                            II-El feneri kullanmalıyız    </w:t>
            </w:r>
          </w:p>
          <w:p w:rsidR="00A66A6E" w:rsidRPr="00C25428" w:rsidRDefault="00A66A6E" w:rsidP="00E966A8">
            <w:pPr>
              <w:pStyle w:val="AralkYok1"/>
              <w:rPr>
                <w:i/>
                <w:iCs/>
                <w:sz w:val="22"/>
                <w:szCs w:val="22"/>
              </w:rPr>
            </w:pPr>
            <w:r w:rsidRPr="00C25428">
              <w:rPr>
                <w:i/>
                <w:iCs/>
                <w:sz w:val="22"/>
                <w:szCs w:val="22"/>
              </w:rPr>
              <w:t xml:space="preserve">III-Kıyafetlerimize ışığı yansıtan etiketler takmalıyız            IV-Açık renk kıyafetler giymeliyiz </w:t>
            </w:r>
          </w:p>
          <w:p w:rsidR="00A66A6E" w:rsidRPr="00C25428" w:rsidRDefault="00A66A6E" w:rsidP="00E966A8">
            <w:pPr>
              <w:pStyle w:val="AralkYok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C2542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C25428">
              <w:rPr>
                <w:sz w:val="22"/>
                <w:szCs w:val="22"/>
              </w:rPr>
              <w:t xml:space="preserve">Karanlıkta yürürken yukarıdaki davranışlardan hangilerini  </w:t>
            </w:r>
            <w:r w:rsidRPr="00C25428">
              <w:rPr>
                <w:b/>
                <w:bCs/>
                <w:sz w:val="22"/>
                <w:szCs w:val="22"/>
                <w:u w:val="single"/>
              </w:rPr>
              <w:t>yapmalıyız?</w:t>
            </w:r>
          </w:p>
          <w:p w:rsidR="00A66A6E" w:rsidRPr="00C25428" w:rsidRDefault="00A66A6E" w:rsidP="00E966A8">
            <w:pPr>
              <w:pStyle w:val="AralkYok1"/>
              <w:rPr>
                <w:sz w:val="22"/>
                <w:szCs w:val="22"/>
              </w:rPr>
            </w:pPr>
            <w:r w:rsidRPr="00C25428">
              <w:rPr>
                <w:sz w:val="22"/>
                <w:szCs w:val="22"/>
              </w:rPr>
              <w:t>A-Sadece I                         B-I ve II                            C-II, III ve IV                      D-Hepsi</w:t>
            </w:r>
          </w:p>
        </w:tc>
      </w:tr>
      <w:tr w:rsidR="00A66A6E" w:rsidRPr="000075DE">
        <w:tc>
          <w:tcPr>
            <w:tcW w:w="538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)Aşağıdakilerden hangisinde emniyet kemeri ile ilgili   bilgiler doğru verilmiştir?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Emniyet kemerini sadece arka koltukta oturanlar takmalıdır.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Emniyet kemeri takılması zorunlu değildir.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Sadece yetişkinler emniyet kemeri takmalıdır.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Özel taşıtta bulunan herkes emniyet kemerini takmalıdır.</w:t>
            </w:r>
          </w:p>
        </w:tc>
        <w:tc>
          <w:tcPr>
            <w:tcW w:w="4851" w:type="dxa"/>
          </w:tcPr>
          <w:p w:rsidR="00A66A6E" w:rsidRPr="002C0AB4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Bisiklet, kaykay vb. kullanırken aşağıdakilerden hangisine </w:t>
            </w: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dikkat etmeliyiz?</w:t>
            </w:r>
          </w:p>
          <w:p w:rsidR="00A66A6E" w:rsidRPr="00A25D26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Kask, dizlik ve dirseklik kullanmalıyız.</w:t>
            </w:r>
          </w:p>
          <w:p w:rsidR="00A66A6E" w:rsidRPr="00A25D26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Trafikte kullanmalıyız.</w:t>
            </w:r>
          </w:p>
          <w:p w:rsidR="00A66A6E" w:rsidRPr="00A25D26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Akrobatik hareketler yapmalıyız.  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Yayaları rahatsız edici şekilde kullanmalıyız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6A6E" w:rsidRPr="000075DE">
        <w:tc>
          <w:tcPr>
            <w:tcW w:w="538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) Aşağıdakilerden hangisi insanlardan kaynaklanan trafik kazalarının nedenlerinden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A) alkol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>B) dikkatsizlik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C) sis     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>D) uykusuzluk</w:t>
            </w:r>
          </w:p>
        </w:tc>
        <w:tc>
          <w:tcPr>
            <w:tcW w:w="4851" w:type="dxa"/>
          </w:tcPr>
          <w:p w:rsidR="00A66A6E" w:rsidRPr="00C25428" w:rsidRDefault="00A66A6E" w:rsidP="00E966A8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-)Aşağıdakilerden hangisi tehlikeli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bir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oyun alanıdır? 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Park</w:t>
            </w:r>
            <w:r>
              <w:rPr>
                <w:rFonts w:ascii="Times New Roman" w:hAnsi="Times New Roman" w:cs="Times New Roman"/>
              </w:rPr>
              <w:tab/>
              <w:t xml:space="preserve">     </w:t>
            </w:r>
            <w:r w:rsidRPr="00C25428">
              <w:rPr>
                <w:rFonts w:ascii="Times New Roman" w:hAnsi="Times New Roman" w:cs="Times New Roman"/>
              </w:rPr>
              <w:t xml:space="preserve">B) Anayol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 xml:space="preserve"> C) </w:t>
            </w:r>
            <w:r>
              <w:rPr>
                <w:rFonts w:ascii="Times New Roman" w:hAnsi="Times New Roman" w:cs="Times New Roman"/>
              </w:rPr>
              <w:t xml:space="preserve">Okul bahçesi    </w:t>
            </w:r>
            <w:r w:rsidRPr="00C25428">
              <w:rPr>
                <w:rFonts w:ascii="Times New Roman" w:hAnsi="Times New Roman" w:cs="Times New Roman"/>
              </w:rPr>
              <w:t>D) Bahçe</w:t>
            </w:r>
          </w:p>
        </w:tc>
      </w:tr>
      <w:tr w:rsidR="00A66A6E" w:rsidRPr="000075DE">
        <w:trPr>
          <w:trHeight w:val="1692"/>
        </w:trPr>
        <w:tc>
          <w:tcPr>
            <w:tcW w:w="5387" w:type="dxa"/>
          </w:tcPr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7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 </w:t>
            </w:r>
            <w:r w:rsidRPr="00C25428">
              <w:rPr>
                <w:rFonts w:ascii="Times New Roman" w:hAnsi="Times New Roman" w:cs="Times New Roman"/>
              </w:rPr>
              <w:t xml:space="preserve">Aşağıda verilen bilgilerden hangisi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yanlıştır?</w:t>
            </w:r>
          </w:p>
          <w:p w:rsidR="00A66A6E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A-Çevremizdeki trafik levhalarına zarar vermemeliyiz        </w:t>
            </w:r>
          </w:p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B-Yolculuk sırasında gürültü yapmalıyız.</w:t>
            </w:r>
          </w:p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C-Taşıtların arkasına tutunup seyahat etmemeliyiz             D-Taşıtların penceresinden  elimizi çıkarmamalıyız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51" w:type="dxa"/>
          </w:tcPr>
          <w:p w:rsidR="00A66A6E" w:rsidRPr="00C25428" w:rsidRDefault="00A66A6E" w:rsidP="00E966A8">
            <w:pPr>
              <w:tabs>
                <w:tab w:val="center" w:pos="2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 xml:space="preserve">8- ) </w:t>
            </w:r>
            <w:r w:rsidRPr="00C25428">
              <w:rPr>
                <w:rFonts w:ascii="Times New Roman" w:hAnsi="Times New Roman" w:cs="Times New Roman"/>
              </w:rPr>
              <w:t>Karşıdan karşıya geçerken yapmamız gereken davranış aşağıdakilerden hangisidir?</w:t>
            </w:r>
          </w:p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A- Önce sola sonra arkamıza bakmak                                   B-Önce sağa sonra sola bakma</w:t>
            </w:r>
          </w:p>
          <w:p w:rsidR="00A66A6E" w:rsidRPr="00C25428" w:rsidRDefault="00A66A6E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C-Önce sola sonra sağa sonra tekrar sola bakmak               D-Önce önümüze sonra arkamıza bakmak </w:t>
            </w:r>
          </w:p>
        </w:tc>
      </w:tr>
    </w:tbl>
    <w:p w:rsidR="00A66A6E" w:rsidRPr="00C25428" w:rsidRDefault="00A66A6E" w:rsidP="00E966A8">
      <w:pPr>
        <w:pStyle w:val="AralkYok1"/>
        <w:rPr>
          <w:sz w:val="22"/>
          <w:szCs w:val="22"/>
        </w:rPr>
        <w:sectPr w:rsidR="00A66A6E" w:rsidRPr="00C25428" w:rsidSect="002A2B23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tbl>
      <w:tblPr>
        <w:tblW w:w="10173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5436"/>
        <w:gridCol w:w="4737"/>
      </w:tblGrid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9-) </w:t>
            </w:r>
            <w:r w:rsidRPr="00C25428">
              <w:rPr>
                <w:rFonts w:ascii="Times New Roman" w:hAnsi="Times New Roman" w:cs="Times New Roman"/>
              </w:rPr>
              <w:t xml:space="preserve">Aşağıdakilerden hangisi yolcuların kurallara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uygun davranışlarındandır?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Taşıtların penceresinden başını ve kolunu çıkarmadan yolculuk yapmak.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C25428">
              <w:rPr>
                <w:rFonts w:ascii="Times New Roman" w:hAnsi="Times New Roman" w:cs="Times New Roman"/>
              </w:rPr>
              <w:t xml:space="preserve"> Üzeri açık araçlarda ve yük üzerinde yolculuk yapmak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Taşıt durmadan binmek ve inmek 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Taşıt içinde tutunmadan yolculuk yapmak</w:t>
            </w:r>
          </w:p>
        </w:tc>
        <w:tc>
          <w:tcPr>
            <w:tcW w:w="4737" w:type="dxa"/>
            <w:vMerge w:val="restart"/>
          </w:tcPr>
          <w:p w:rsidR="00A66A6E" w:rsidRPr="00C25428" w:rsidRDefault="00A66A6E" w:rsidP="001F61F0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10-)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Aşağı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dakilerden hangisi toplu taşıma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araçlarında yapılan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yanlış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davranışlardan biridir?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Taşıtlara binerken sıra olmalıyız.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B) Taşıt içinde bir şeyler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yememeliyiz</w:t>
            </w:r>
            <w:r w:rsidRPr="00C25428">
              <w:rPr>
                <w:rFonts w:ascii="Times New Roman" w:hAnsi="Times New Roman" w:cs="Times New Roman"/>
              </w:rPr>
              <w:t>.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Koltuğun üstüne adımızı yazmalıyız.</w:t>
            </w:r>
          </w:p>
          <w:p w:rsidR="00A66A6E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D) Önümüzdeki koltuğu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itmemeliyiz</w:t>
            </w:r>
            <w:r w:rsidRPr="00C25428">
              <w:rPr>
                <w:rFonts w:ascii="Times New Roman" w:hAnsi="Times New Roman" w:cs="Times New Roman"/>
              </w:rPr>
              <w:t>.</w:t>
            </w:r>
          </w:p>
          <w:p w:rsidR="00A66A6E" w:rsidRPr="001F61F0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 )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Aşağıdakilerden hangisi emniyet kemeri kullanmanın 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yararlarındandır?</w:t>
            </w:r>
          </w:p>
          <w:p w:rsidR="00A66A6E" w:rsidRPr="001F61F0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A) Uyuyarak rahat yolculuk sağlamak    </w:t>
            </w:r>
          </w:p>
          <w:p w:rsidR="00A66A6E" w:rsidRPr="001F61F0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B) Ölüm ve yaralanmaları en aza indirmek</w:t>
            </w:r>
          </w:p>
          <w:p w:rsidR="00A66A6E" w:rsidRPr="001F61F0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C) Akaryakıttan tasarruf sağlamak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6A6E" w:rsidRPr="007E5BB1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D) Sürücünün rahat nefes almasını sağlamak</w:t>
            </w:r>
          </w:p>
        </w:tc>
      </w:tr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11-)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Aşağıdakilerden hangisi emniyet kemeri kullanma nedenlerinden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Aracın içinden fırlamayı önlemek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Kaza anında diğer yolculara zarar vermemek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Keyifli bir yolculuk geçirmek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Ani frenlerde alabileceği darbeleri önlemek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7" w:type="dxa"/>
            <w:vMerge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13- 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Okul geçitlerine veya çocukların oyun alanlarına yaklaşan bir sürücü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ne yapmalıdır?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A) Hızlanmalıdır             </w:t>
            </w:r>
            <w:r w:rsidRPr="00C25428">
              <w:rPr>
                <w:rFonts w:ascii="Times New Roman" w:hAnsi="Times New Roman" w:cs="Times New Roman"/>
              </w:rPr>
              <w:tab/>
              <w:t>B) Uzaklaşmalıdır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25428">
              <w:rPr>
                <w:rFonts w:ascii="Times New Roman" w:hAnsi="Times New Roman" w:cs="Times New Roman"/>
              </w:rPr>
              <w:t xml:space="preserve">C) Yavaşlamalıdır 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D) Araçtan inmelidir               </w:t>
            </w:r>
          </w:p>
        </w:tc>
        <w:tc>
          <w:tcPr>
            <w:tcW w:w="473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-)Herhangi bir trafik kazası sonrası veya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hayati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tehlike anında aşağıdaki telefon numaralarından hangisini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aramalıyız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112</w:t>
            </w:r>
            <w:r>
              <w:rPr>
                <w:rFonts w:ascii="Times New Roman" w:hAnsi="Times New Roman" w:cs="Times New Roman"/>
              </w:rPr>
              <w:tab/>
              <w:t xml:space="preserve">       B) 177  </w:t>
            </w:r>
            <w:r>
              <w:rPr>
                <w:rFonts w:ascii="Times New Roman" w:hAnsi="Times New Roman" w:cs="Times New Roman"/>
              </w:rPr>
              <w:tab/>
              <w:t>C) 110</w:t>
            </w:r>
            <w:r>
              <w:rPr>
                <w:rFonts w:ascii="Times New Roman" w:hAnsi="Times New Roman" w:cs="Times New Roman"/>
              </w:rPr>
              <w:tab/>
              <w:t xml:space="preserve">      </w:t>
            </w:r>
            <w:r w:rsidRPr="00C25428">
              <w:rPr>
                <w:rFonts w:ascii="Times New Roman" w:hAnsi="Times New Roman" w:cs="Times New Roman"/>
              </w:rPr>
              <w:t xml:space="preserve">   D) 118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2268">
              <w:rPr>
                <w:rFonts w:ascii="Times New Roman" w:hAnsi="Times New Roman" w:cs="Times New Roman"/>
                <w:noProof/>
              </w:rPr>
              <w:pict>
                <v:shape id="Resim 14" o:spid="_x0000_i1029" type="#_x0000_t75" style="width:258.75pt;height:51pt;visibility:visible">
                  <v:imagedata r:id="rId9" o:title=""/>
                </v:shape>
              </w:pic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15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)Yukarıda verilen resimlerde hangi ulaşım türünden örnek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verilmemiştir?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Demir yolu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B) Hava Yolu  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C) Deniz yolu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C25428">
              <w:rPr>
                <w:rFonts w:ascii="Times New Roman" w:hAnsi="Times New Roman" w:cs="Times New Roman"/>
              </w:rPr>
              <w:t>D) Kara Yolu</w:t>
            </w:r>
          </w:p>
        </w:tc>
        <w:tc>
          <w:tcPr>
            <w:tcW w:w="4737" w:type="dxa"/>
          </w:tcPr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28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Bir taşıt sürücüsünün  aşağıdaki davranışlardan hangisini yapması  sakıncalı olur?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Arkasındaki yaşlı yolcularla konuşmak.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B) Ani duruş ve kalkışlarda </w:t>
            </w:r>
            <w:r w:rsidRPr="00C25428">
              <w:rPr>
                <w:rFonts w:ascii="Times New Roman" w:hAnsi="Times New Roman" w:cs="Times New Roman"/>
                <w:u w:val="single"/>
              </w:rPr>
              <w:t>bulunmamak.</w:t>
            </w:r>
          </w:p>
          <w:p w:rsidR="00A66A6E" w:rsidRPr="00C25428" w:rsidRDefault="00A66A6E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C) Uykusuz araç </w:t>
            </w:r>
            <w:r w:rsidRPr="00C25428">
              <w:rPr>
                <w:rFonts w:ascii="Times New Roman" w:hAnsi="Times New Roman" w:cs="Times New Roman"/>
                <w:u w:val="single"/>
              </w:rPr>
              <w:t>kullanmamak.</w:t>
            </w:r>
          </w:p>
          <w:p w:rsidR="00A66A6E" w:rsidRPr="001F61F0" w:rsidRDefault="00A66A6E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428">
              <w:rPr>
                <w:rFonts w:ascii="Times New Roman" w:hAnsi="Times New Roman" w:cs="Times New Roman"/>
              </w:rPr>
              <w:t xml:space="preserve">D) Gereksiz yere korna </w:t>
            </w:r>
            <w:r w:rsidRPr="00C25428">
              <w:rPr>
                <w:rFonts w:ascii="Times New Roman" w:hAnsi="Times New Roman" w:cs="Times New Roman"/>
                <w:u w:val="single"/>
              </w:rPr>
              <w:t>çalmamak.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6A6E" w:rsidRPr="000075DE">
        <w:tc>
          <w:tcPr>
            <w:tcW w:w="5436" w:type="dxa"/>
          </w:tcPr>
          <w:p w:rsidR="00A66A6E" w:rsidRPr="006D797C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17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</w:t>
            </w:r>
            <w:r w:rsidRPr="006D7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Yaya kaldırımında yürüyen çocuklar için aşağıdakilerden hangisi doğrudur?   </w:t>
            </w:r>
          </w:p>
          <w:p w:rsidR="00A66A6E" w:rsidRPr="006D797C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A) Kaldırımda şakalaşarak yürümek.</w:t>
            </w:r>
          </w:p>
          <w:p w:rsidR="00A66A6E" w:rsidRPr="006D797C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B) Kaldırımın yola uzak kısmından yürümek.</w:t>
            </w:r>
          </w:p>
          <w:p w:rsidR="00A66A6E" w:rsidRPr="006D797C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C) Yol boş ise kaldırımda top oynamak.</w:t>
            </w:r>
          </w:p>
          <w:p w:rsidR="00A66A6E" w:rsidRPr="006D797C" w:rsidRDefault="00A66A6E" w:rsidP="00E966A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D) Yan yana guruplar halinde yürümek.</w:t>
            </w:r>
          </w:p>
        </w:tc>
        <w:tc>
          <w:tcPr>
            <w:tcW w:w="4737" w:type="dxa"/>
          </w:tcPr>
          <w:p w:rsidR="00A66A6E" w:rsidRPr="00C25428" w:rsidRDefault="00A66A6E" w:rsidP="00E966A8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-)Aşağıdakilerden hangisi,  trafikte iyi davranışlardandır?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İşaret vermeden dönüş yapmak.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Kontrolsüz taşıt yoluna çıkmak.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Sık sık şerit değiştirmek.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Hız sınırlarına uymak.</w:t>
            </w:r>
          </w:p>
        </w:tc>
      </w:tr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19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 Aşağıdakilerden hangisi yanlış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davranıştır?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Yaya kaldırımdan gitmek.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Kırmızı ışıkta durmak.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Hareket halindeki araçtan inmek.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Araca bindiğimizde emniyet kemerini bağlamak.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20- )</w:t>
            </w:r>
            <w:r w:rsidRPr="00C25428"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Aşağıdakilerden hangisi kaza nedeni olabilir?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Uykusuz araç kullanmak.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C25428">
              <w:rPr>
                <w:rFonts w:ascii="Times New Roman" w:hAnsi="Times New Roman" w:cs="Times New Roman"/>
              </w:rPr>
              <w:t>B) Yeşil ışıkta geçmek.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Kırmızı ışıkta durmak.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Trafik kuralına uygun hızda gitmek.</w:t>
            </w:r>
          </w:p>
        </w:tc>
      </w:tr>
      <w:tr w:rsidR="00A66A6E" w:rsidRPr="000075DE"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21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-)Aşağıdakilerden hangisi trafikte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yayanın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sorumluluklarından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A) Kurallara uygun davranma.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B) Yaya kaldırımlı yoldan yürüme.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C) Şehir içi ve dışı hız limitlerine uyma.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D) Karanlık ise</w:t>
            </w:r>
            <w:r w:rsidRPr="00C25428">
              <w:rPr>
                <w:rFonts w:ascii="Times New Roman" w:eastAsia="Arial Unicode MS" w:hAnsi="Times New Roman" w:cs="Times New Roman"/>
              </w:rPr>
              <w:t xml:space="preserve"> görülebilmek için önlem alma </w:t>
            </w:r>
          </w:p>
        </w:tc>
        <w:tc>
          <w:tcPr>
            <w:tcW w:w="473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0" o:spid="_x0000_s1026" type="#_x0000_t202" style="position:absolute;margin-left:201pt;margin-top:39.1pt;width:58.6pt;height:75.5pt;z-index:251658240;visibility:visible;mso-wrap-style:none;mso-position-horizontal-relative:text;mso-position-vertical-relative:text" strokecolor="white">
                  <v:textbox style="mso-next-textbox:#Metin Kutusu 20;mso-fit-shape-to-text:t">
                    <w:txbxContent>
                      <w:p w:rsidR="00A66A6E" w:rsidRDefault="00A66A6E" w:rsidP="00C25428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</w:rPr>
              <w:t xml:space="preserve">22 </w:t>
            </w:r>
            <w:r w:rsidRPr="00C25428">
              <w:rPr>
                <w:rFonts w:ascii="Times New Roman" w:hAnsi="Times New Roman" w:cs="Times New Roman"/>
              </w:rPr>
              <w:t>-)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“Taşıt durmadan inmek …………………….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 xml:space="preserve">neden olur.”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İfadesinde boşluğa aşağıdakilerden hangisi gelmelidir?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A)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kazalara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B)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zamandan tasarruf etmemize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C)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 xml:space="preserve">daha hızlı hareket etmemize  </w:t>
            </w:r>
          </w:p>
          <w:p w:rsidR="00A66A6E" w:rsidRPr="002A2B23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D)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varacağımız yere erken varmamıza</w:t>
            </w:r>
          </w:p>
        </w:tc>
      </w:tr>
      <w:tr w:rsidR="00A66A6E" w:rsidRPr="000075DE">
        <w:trPr>
          <w:trHeight w:val="1553"/>
        </w:trPr>
        <w:tc>
          <w:tcPr>
            <w:tcW w:w="5436" w:type="dxa"/>
          </w:tcPr>
          <w:p w:rsidR="00A66A6E" w:rsidRPr="001F61F0" w:rsidRDefault="00A66A6E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  <w:r w:rsidRPr="00C2542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)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 Trafikte yayaların daha güvenli geçmesi için 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yolun üstüne yapılan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  yapı nedir?</w:t>
            </w:r>
          </w:p>
          <w:p w:rsidR="00A66A6E" w:rsidRPr="001F61F0" w:rsidRDefault="00A66A6E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A-Üst geçit                          B-Trafik ışıkları                  C-Alt geçit                           D-Yaya geçidi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37" w:type="dxa"/>
          </w:tcPr>
          <w:p w:rsidR="00A66A6E" w:rsidRPr="007E5BB1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24 </w:t>
            </w:r>
            <w:r w:rsidRPr="00C25428">
              <w:rPr>
                <w:rFonts w:ascii="Times New Roman" w:hAnsi="Times New Roman" w:cs="Times New Roman"/>
              </w:rPr>
              <w:t>-)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Aşağıdakilerden hangisinin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taşıt içinde yapılması sakıncalıdır?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Taşıt camından dışarı sarkmak  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C25428">
              <w:rPr>
                <w:rFonts w:ascii="Times New Roman" w:hAnsi="Times New Roman" w:cs="Times New Roman"/>
              </w:rPr>
              <w:t xml:space="preserve"> Şoförü meşgul etmemek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Emniyet kemeri takmak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Taşıt içinde dolaşmamak</w:t>
            </w:r>
          </w:p>
        </w:tc>
      </w:tr>
      <w:tr w:rsidR="00A66A6E" w:rsidRPr="000075DE">
        <w:trPr>
          <w:trHeight w:val="1009"/>
        </w:trPr>
        <w:tc>
          <w:tcPr>
            <w:tcW w:w="5436" w:type="dxa"/>
          </w:tcPr>
          <w:p w:rsidR="00A66A6E" w:rsidRPr="006D797C" w:rsidRDefault="00A66A6E" w:rsidP="00E966A8">
            <w:pPr>
              <w:spacing w:after="0" w:line="240" w:lineRule="auto"/>
              <w:ind w:right="-29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25- ) </w:t>
            </w:r>
            <w:r w:rsidRPr="006D797C">
              <w:rPr>
                <w:rFonts w:ascii="Times New Roman" w:hAnsi="Times New Roman" w:cs="Times New Roman"/>
                <w:b/>
                <w:bCs/>
              </w:rPr>
              <w:t xml:space="preserve">Taşıt yollarının iki kenarında bulunan, yayaların yürümesine ve taşıtların durmasına yarayan çakıl ve toprak bölüme ne ad verilir? 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A) Yol    B) Yaya kaldırımı   C) Banket    D) Geçit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37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26- )</w:t>
            </w:r>
            <w:r w:rsidRPr="00C25428">
              <w:rPr>
                <w:rFonts w:ascii="Times New Roman" w:hAnsi="Times New Roman" w:cs="Times New Roman"/>
              </w:rPr>
              <w:t>Aşağıdakilerden hangisinde yolculuk yapmak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güvenlidir?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Üzeri açık taşıtlarda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 w:rsidRPr="00C25428">
              <w:rPr>
                <w:rFonts w:ascii="Times New Roman" w:hAnsi="Times New Roman" w:cs="Times New Roman"/>
              </w:rPr>
              <w:t xml:space="preserve"> Yük taşıtlarında                 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Römorklarda            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Otobüslerde</w:t>
            </w:r>
          </w:p>
        </w:tc>
      </w:tr>
      <w:tr w:rsidR="00A66A6E" w:rsidRPr="000075DE">
        <w:trPr>
          <w:trHeight w:val="1687"/>
        </w:trPr>
        <w:tc>
          <w:tcPr>
            <w:tcW w:w="5436" w:type="dxa"/>
          </w:tcPr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-)Toplu taşıma aracında yolculuk yaparken         aşağıda belirtilen davranışlardan hangisini yapan yolcu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uyarılmalıdır?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Kulaklıkla müzik dinleyen yolcu.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Koltukların üzerine resim yapan yolcu.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Kitap okuyan yolcu.</w:t>
            </w:r>
          </w:p>
          <w:p w:rsidR="00A66A6E" w:rsidRPr="00C25428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Etrafı izleyen yolcu.</w:t>
            </w:r>
          </w:p>
        </w:tc>
        <w:tc>
          <w:tcPr>
            <w:tcW w:w="4737" w:type="dxa"/>
          </w:tcPr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NOT :  </w:t>
            </w:r>
            <w:r>
              <w:rPr>
                <w:rFonts w:ascii="Times New Roman" w:hAnsi="Times New Roman" w:cs="Times New Roman"/>
              </w:rPr>
              <w:t>A ve B bölümündeki sorular 1’er puan olup, C bölümü soruları 3’er puandır.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6AC8">
              <w:rPr>
                <w:rFonts w:ascii="Times New Roman" w:hAnsi="Times New Roman" w:cs="Times New Roman"/>
                <w:u w:val="single"/>
              </w:rPr>
              <w:t>Süre 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 ders saatidir.</w:t>
            </w:r>
          </w:p>
          <w:p w:rsidR="00A66A6E" w:rsidRDefault="00A66A6E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6A6E" w:rsidRDefault="00A66A6E" w:rsidP="008A6AC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BAŞARILAR DİLERİM.</w:t>
            </w:r>
          </w:p>
          <w:p w:rsidR="00A66A6E" w:rsidRDefault="00A66A6E" w:rsidP="008A6A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Ali DOĞAN</w:t>
            </w:r>
          </w:p>
          <w:p w:rsidR="00A66A6E" w:rsidRPr="008A6AC8" w:rsidRDefault="00A66A6E" w:rsidP="008A6A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4 A S. Öğretmeni</w:t>
            </w:r>
          </w:p>
        </w:tc>
      </w:tr>
    </w:tbl>
    <w:p w:rsidR="00A66A6E" w:rsidRDefault="00A66A6E" w:rsidP="0088479E">
      <w:pPr>
        <w:pStyle w:val="AralkYok"/>
        <w:jc w:val="center"/>
        <w:rPr>
          <w:rFonts w:ascii="Comic Sans MS" w:hAnsi="Comic Sans MS" w:cs="Comic Sans MS"/>
          <w:sz w:val="28"/>
          <w:szCs w:val="28"/>
          <w:lang w:val="tr-TR" w:eastAsia="tr-TR"/>
        </w:rPr>
      </w:pPr>
      <w:r>
        <w:rPr>
          <w:rFonts w:ascii="Comic Sans MS" w:hAnsi="Comic Sans MS" w:cs="Comic Sans MS"/>
          <w:sz w:val="28"/>
          <w:szCs w:val="28"/>
          <w:lang w:val="tr-TR" w:eastAsia="tr-TR"/>
        </w:rPr>
        <w:t xml:space="preserve">Sorubak.com </w:t>
      </w:r>
    </w:p>
    <w:p w:rsidR="00A66A6E" w:rsidRPr="00C25428" w:rsidRDefault="00A66A6E" w:rsidP="00E966A8">
      <w:pPr>
        <w:pStyle w:val="AralkYok1"/>
        <w:rPr>
          <w:sz w:val="22"/>
          <w:szCs w:val="22"/>
        </w:rPr>
      </w:pPr>
    </w:p>
    <w:sectPr w:rsidR="00A66A6E" w:rsidRPr="00C25428" w:rsidSect="002A2B23">
      <w:type w:val="continuous"/>
      <w:pgSz w:w="11906" w:h="16838"/>
      <w:pgMar w:top="284" w:right="141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53431"/>
    <w:multiLevelType w:val="hybridMultilevel"/>
    <w:tmpl w:val="2F30CA7A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88D6F16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428"/>
    <w:rsid w:val="000075DE"/>
    <w:rsid w:val="0003173C"/>
    <w:rsid w:val="000A465B"/>
    <w:rsid w:val="000E6333"/>
    <w:rsid w:val="001A2642"/>
    <w:rsid w:val="001A57F4"/>
    <w:rsid w:val="001A6E09"/>
    <w:rsid w:val="001F5B00"/>
    <w:rsid w:val="001F61F0"/>
    <w:rsid w:val="00282268"/>
    <w:rsid w:val="002A2B23"/>
    <w:rsid w:val="002C0AB4"/>
    <w:rsid w:val="003F71F6"/>
    <w:rsid w:val="00433D40"/>
    <w:rsid w:val="004973F7"/>
    <w:rsid w:val="00631FD4"/>
    <w:rsid w:val="006D797C"/>
    <w:rsid w:val="007236A6"/>
    <w:rsid w:val="007A6931"/>
    <w:rsid w:val="007B02A5"/>
    <w:rsid w:val="007B3F3D"/>
    <w:rsid w:val="007E5BB1"/>
    <w:rsid w:val="00810599"/>
    <w:rsid w:val="0088479E"/>
    <w:rsid w:val="008A6AC8"/>
    <w:rsid w:val="008E490B"/>
    <w:rsid w:val="009F38D2"/>
    <w:rsid w:val="00A25D26"/>
    <w:rsid w:val="00A66A6E"/>
    <w:rsid w:val="00C25428"/>
    <w:rsid w:val="00C776AA"/>
    <w:rsid w:val="00CC345E"/>
    <w:rsid w:val="00DF48A8"/>
    <w:rsid w:val="00E96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64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C25428"/>
    <w:rPr>
      <w:rFonts w:cs="Calibri"/>
      <w:sz w:val="24"/>
      <w:szCs w:val="24"/>
    </w:rPr>
  </w:style>
  <w:style w:type="table" w:customStyle="1" w:styleId="TabloKlavuzu1">
    <w:name w:val="Tablo Kılavuzu1"/>
    <w:uiPriority w:val="99"/>
    <w:rsid w:val="00C2542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C2542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25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428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C25428"/>
    <w:rPr>
      <w:rFonts w:cs="Calibri"/>
    </w:rPr>
  </w:style>
  <w:style w:type="character" w:styleId="Hyperlink">
    <w:name w:val="Hyperlink"/>
    <w:basedOn w:val="DefaultParagraphFont"/>
    <w:uiPriority w:val="99"/>
    <w:rsid w:val="001F5B00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88479E"/>
    <w:rPr>
      <w:rFonts w:ascii="Calibri" w:hAnsi="Calibri" w:cs="Calibri"/>
      <w:sz w:val="22"/>
      <w:szCs w:val="22"/>
    </w:rPr>
  </w:style>
  <w:style w:type="paragraph" w:customStyle="1" w:styleId="AralkYok">
    <w:name w:val="Aralık Yok"/>
    <w:link w:val="AralkYokChar"/>
    <w:uiPriority w:val="99"/>
    <w:rsid w:val="0088479E"/>
    <w:rPr>
      <w:rFonts w:cs="Calibri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22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2</Pages>
  <Words>1261</Words>
  <Characters>7194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asus</dc:creator>
  <cp:keywords>sorubak.com</cp:keywords>
  <dc:description/>
  <cp:lastModifiedBy>edanur</cp:lastModifiedBy>
  <cp:revision>12</cp:revision>
  <cp:lastPrinted>2015-03-31T18:34:00Z</cp:lastPrinted>
  <dcterms:created xsi:type="dcterms:W3CDTF">2015-03-25T08:59:00Z</dcterms:created>
  <dcterms:modified xsi:type="dcterms:W3CDTF">2015-03-31T19:09:00Z</dcterms:modified>
  <cp:contentStatus>sorubak.com;</cp:contentStatus>
</cp:coreProperties>
</file>