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3E" w:rsidRPr="000F7CFB" w:rsidRDefault="00801C3E" w:rsidP="000F7CFB">
      <w:pPr>
        <w:pStyle w:val="NoSpacing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GÜMÜŞOLUK</w:t>
      </w:r>
      <w:r w:rsidRPr="000F7CFB">
        <w:rPr>
          <w:rFonts w:ascii="Comic Sans MS" w:hAnsi="Comic Sans MS" w:cs="Comic Sans MS"/>
          <w:b/>
          <w:bCs/>
        </w:rPr>
        <w:t xml:space="preserve"> İLKOKULU 2014-2015 EĞİTİM- ÖĞRETİM YILI</w:t>
      </w:r>
    </w:p>
    <w:p w:rsidR="00801C3E" w:rsidRDefault="00801C3E" w:rsidP="000F7CFB">
      <w:pPr>
        <w:pStyle w:val="NoSpacing"/>
        <w:jc w:val="center"/>
        <w:rPr>
          <w:rFonts w:ascii="Comic Sans MS" w:hAnsi="Comic Sans MS" w:cs="Comic Sans MS"/>
          <w:b/>
          <w:bCs/>
        </w:rPr>
        <w:sectPr w:rsidR="00801C3E" w:rsidSect="00D873B9">
          <w:headerReference w:type="first" r:id="rId7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  <w:r w:rsidRPr="000F7CFB">
        <w:rPr>
          <w:rFonts w:ascii="Comic Sans MS" w:hAnsi="Comic Sans MS" w:cs="Comic Sans MS"/>
          <w:b/>
          <w:bCs/>
        </w:rPr>
        <w:t>4-A SINIFI 2. DÖNEM 1. TÜRKÇE YAZILISI</w:t>
      </w:r>
    </w:p>
    <w:p w:rsidR="00801C3E" w:rsidRPr="000F7CFB" w:rsidRDefault="00801C3E" w:rsidP="000F7CFB">
      <w:pPr>
        <w:pStyle w:val="Heading1"/>
        <w:rPr>
          <w:rFonts w:ascii="Comic Sans MS" w:hAnsi="Comic Sans MS" w:cs="Comic Sans MS"/>
          <w:sz w:val="20"/>
          <w:szCs w:val="20"/>
        </w:rPr>
      </w:pPr>
      <w:r w:rsidRPr="000F7CFB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</w:t>
      </w:r>
      <w:r w:rsidRPr="000F7CFB">
        <w:rPr>
          <w:rFonts w:ascii="Comic Sans MS" w:hAnsi="Comic Sans MS" w:cs="Comic Sans MS"/>
          <w:sz w:val="20"/>
          <w:szCs w:val="20"/>
        </w:rPr>
        <w:t xml:space="preserve"> MİLLET MALI</w:t>
      </w:r>
    </w:p>
    <w:p w:rsidR="00801C3E" w:rsidRPr="000F7CFB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Soğuk, karlı bir hava... Her yer bembeyaz... Bu beyazlığı, yalnız önümüzde giden karartılar bozuyor. Bunlar, kağnılarıyla ordumuza cephane taşıyan köylü kadınlardı. Biraz sonra onlara yetişip selamlaştık.</w:t>
      </w:r>
    </w:p>
    <w:p w:rsidR="00801C3E" w:rsidRPr="000F7CFB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Biz, kalın paltolarımız altında titrerken, çok yaşlı bir nine, yorganını kağnının üstüne örtmüş, çıplak ayaklarıyla karları çiğniyordu. 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 Sırtındaki peştamalın içinde de, kendisi gibi çıplak bir yavru vardı. Onları görünce içim sızladı.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—Nineciğim, dedim, üşümez misin sen? Bak torunun da neredeyse donacak. Arabaya serdiğin yorganı onun üstüne örtsene!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Nine kağnıya doğru koştu: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—Kar serpiyor oğlum, dedi. Bunun altındaki millet malıdır. Nem kapmasın.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Sonra, yorganın uçlarını çeke çeke top mermilerini iyice örttü.</w:t>
      </w:r>
    </w:p>
    <w:p w:rsidR="00801C3E" w:rsidRPr="000F7CFB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>Torunundan, oğlundan, kendinden daha çok ordumuzun cephanesini düşünüyordu.</w:t>
      </w:r>
    </w:p>
    <w:p w:rsidR="00801C3E" w:rsidRPr="000F7CFB" w:rsidRDefault="00801C3E" w:rsidP="000F7CFB">
      <w:pPr>
        <w:tabs>
          <w:tab w:val="left" w:pos="8824"/>
        </w:tabs>
        <w:rPr>
          <w:sz w:val="20"/>
          <w:szCs w:val="20"/>
        </w:rPr>
      </w:pPr>
      <w:r w:rsidRPr="000F7CFB">
        <w:rPr>
          <w:rFonts w:ascii="Comic Sans MS" w:hAnsi="Comic Sans MS" w:cs="Comic Sans MS"/>
          <w:b/>
          <w:bCs/>
          <w:sz w:val="20"/>
          <w:szCs w:val="20"/>
        </w:rPr>
        <w:t xml:space="preserve">      İşte Türk Milleti, Kurtuluş Savaşı’nı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böyle fedakârlıklarla kazandı.</w:t>
      </w:r>
    </w:p>
    <w:p w:rsidR="00801C3E" w:rsidRPr="00792BC2" w:rsidRDefault="00801C3E" w:rsidP="000F7CFB">
      <w:pPr>
        <w:rPr>
          <w:rFonts w:ascii="Comic Sans MS" w:hAnsi="Comic Sans MS" w:cs="Comic Sans MS"/>
          <w:b/>
          <w:bCs/>
          <w:color w:val="002060"/>
        </w:rPr>
      </w:pPr>
      <w:r w:rsidRPr="006D2B2F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A47025">
        <w:rPr>
          <w:rFonts w:ascii="Comic Sans MS" w:hAnsi="Comic Sans MS" w:cs="Comic Sans MS"/>
          <w:b/>
          <w:bCs/>
          <w:color w:val="002060"/>
        </w:rPr>
        <w:t>A-    Aşağıdaki</w:t>
      </w:r>
      <w:r w:rsidRPr="00792BC2">
        <w:rPr>
          <w:rFonts w:ascii="Comic Sans MS" w:hAnsi="Comic Sans MS" w:cs="Comic Sans MS"/>
          <w:b/>
          <w:bCs/>
          <w:color w:val="002060"/>
        </w:rPr>
        <w:t xml:space="preserve"> soruları yukarıdaki metne göre cevaplayınız                                                                                                             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265853">
        <w:rPr>
          <w:rFonts w:ascii="Comic Sans MS" w:hAnsi="Comic Sans MS" w:cs="Comic Sans MS"/>
          <w:sz w:val="22"/>
          <w:szCs w:val="22"/>
        </w:rPr>
        <w:t xml:space="preserve"> </w:t>
      </w:r>
      <w:r w:rsidRPr="00265853">
        <w:rPr>
          <w:rFonts w:ascii="Comic Sans MS" w:hAnsi="Comic Sans MS" w:cs="Comic Sans MS"/>
          <w:b/>
          <w:bCs/>
          <w:sz w:val="22"/>
          <w:szCs w:val="22"/>
        </w:rPr>
        <w:t>S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-1</w:t>
      </w:r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Yazar, yolda  neyle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karşılaşıyor</w:t>
      </w:r>
      <w:r w:rsidRPr="00EF5F08">
        <w:rPr>
          <w:b/>
          <w:bCs/>
          <w:sz w:val="20"/>
          <w:szCs w:val="20"/>
        </w:rPr>
        <w:t>?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(4p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801C3E" w:rsidRPr="00EF5F08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S-2)Nine, neden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 xml:space="preserve"> yorganı,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torununun değil,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cephanenin üstüne örtüyor?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801C3E" w:rsidRPr="00EF5F08" w:rsidRDefault="00801C3E" w:rsidP="000F7CFB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S-3) Köylü kadının “millet malı” dediği şey nedir?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S-4</w:t>
      </w:r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Bu yazıda anlatılan olay, hangi savaşta geçmiştir?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793E3C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:rsidR="00801C3E" w:rsidRPr="00EF5F08" w:rsidRDefault="00801C3E" w:rsidP="000F7CFB">
      <w:pPr>
        <w:rPr>
          <w:rFonts w:ascii="Comic Sans MS" w:hAnsi="Comic Sans MS" w:cs="Comic Sans MS"/>
          <w:b/>
          <w:bCs/>
          <w:sz w:val="20"/>
          <w:szCs w:val="20"/>
        </w:rPr>
      </w:pPr>
      <w:r w:rsidRPr="00EF5F08">
        <w:rPr>
          <w:rFonts w:ascii="Comic Sans MS" w:hAnsi="Comic Sans MS" w:cs="Comic Sans MS"/>
          <w:b/>
          <w:bCs/>
          <w:sz w:val="20"/>
          <w:szCs w:val="20"/>
        </w:rPr>
        <w:t>S-5</w:t>
      </w:r>
      <w:r w:rsidRPr="00EF5F08">
        <w:rPr>
          <w:rFonts w:ascii="Comic Sans MS" w:hAnsi="Comic Sans MS" w:cs="Comic Sans MS"/>
          <w:sz w:val="20"/>
          <w:szCs w:val="20"/>
        </w:rPr>
        <w:t xml:space="preserve">) </w:t>
      </w:r>
      <w:r w:rsidRPr="00EF5F08">
        <w:rPr>
          <w:rFonts w:ascii="Comic Sans MS" w:hAnsi="Comic Sans MS" w:cs="Comic Sans MS"/>
          <w:b/>
          <w:bCs/>
          <w:sz w:val="20"/>
          <w:szCs w:val="20"/>
        </w:rPr>
        <w:t>Bu yazının ana fikri nedir?</w:t>
      </w:r>
      <w:r>
        <w:rPr>
          <w:rFonts w:ascii="Comic Sans MS" w:hAnsi="Comic Sans MS" w:cs="Comic Sans MS"/>
          <w:b/>
          <w:bCs/>
          <w:sz w:val="20"/>
          <w:szCs w:val="20"/>
        </w:rPr>
        <w:t>(4p)</w:t>
      </w:r>
    </w:p>
    <w:p w:rsidR="00801C3E" w:rsidRPr="007C1167" w:rsidRDefault="00801C3E" w:rsidP="000F7CFB">
      <w:pPr>
        <w:rPr>
          <w:rFonts w:ascii="Tahoma" w:hAnsi="Tahoma" w:cs="Tahoma"/>
          <w:sz w:val="10"/>
          <w:szCs w:val="10"/>
        </w:rPr>
      </w:pPr>
    </w:p>
    <w:p w:rsidR="00801C3E" w:rsidRPr="00B81CA6" w:rsidRDefault="00801C3E" w:rsidP="000F7CFB">
      <w:pPr>
        <w:jc w:val="both"/>
        <w:rPr>
          <w:b/>
          <w:b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01C3E" w:rsidRDefault="00801C3E" w:rsidP="000F7CFB">
      <w:pPr>
        <w:pStyle w:val="NoSpacing"/>
        <w:rPr>
          <w:rFonts w:ascii="Comic Sans MS" w:hAnsi="Comic Sans MS" w:cs="Comic Sans MS"/>
          <w:b/>
          <w:bCs/>
        </w:rPr>
      </w:pPr>
    </w:p>
    <w:p w:rsidR="00801C3E" w:rsidRDefault="00801C3E" w:rsidP="000F7CFB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B) Aşağıdaki kelimelerin eş anlamlılarını ve zıt anlamlılarını yazınız.(6p)</w:t>
      </w:r>
    </w:p>
    <w:p w:rsidR="00801C3E" w:rsidRDefault="00801C3E" w:rsidP="000F7CFB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ab/>
        <w:t>EŞ ANLAMLI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ZIT ANLAMLI</w:t>
      </w:r>
    </w:p>
    <w:p w:rsidR="00801C3E" w:rsidRDefault="00801C3E" w:rsidP="000F7CF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Vatan:………………………..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Cesur:…………………………….</w:t>
      </w:r>
    </w:p>
    <w:p w:rsidR="00801C3E" w:rsidRDefault="00801C3E" w:rsidP="000F7CF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Yürek:…………………………..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Zarar:……………………………..</w:t>
      </w:r>
    </w:p>
    <w:p w:rsidR="00801C3E" w:rsidRDefault="00801C3E" w:rsidP="000F7CFB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Sene:………………………….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Gece:……………………………….</w:t>
      </w:r>
    </w:p>
    <w:p w:rsidR="00801C3E" w:rsidRDefault="00801C3E" w:rsidP="000F7CFB">
      <w:pPr>
        <w:pStyle w:val="NoSpacing"/>
        <w:rPr>
          <w:rFonts w:ascii="Comic Sans MS" w:hAnsi="Comic Sans MS" w:cs="Comic Sans MS"/>
        </w:rPr>
      </w:pPr>
    </w:p>
    <w:p w:rsidR="00801C3E" w:rsidRDefault="00801C3E" w:rsidP="00793E3C">
      <w:pPr>
        <w:rPr>
          <w:rFonts w:ascii="Comic Sans MS" w:eastAsia="Batang" w:hAnsi="Comic Sans MS"/>
          <w:b/>
          <w:bCs/>
          <w:color w:val="000000"/>
          <w:sz w:val="22"/>
          <w:szCs w:val="22"/>
        </w:rPr>
      </w:pPr>
      <w:r w:rsidRPr="00DB3F43">
        <w:rPr>
          <w:rFonts w:ascii="Comic Sans MS" w:hAnsi="Comic Sans MS" w:cs="Comic Sans MS"/>
          <w:b/>
          <w:bCs/>
          <w:color w:val="000000"/>
        </w:rPr>
        <w:t>C)</w:t>
      </w:r>
      <w:r w:rsidRPr="00DB3F43"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 xml:space="preserve"> Aşağıdaki cümlelerdeki boşluklara yazılacak deyimlerin numarasını uygun cümlenin başına yazınız(10p)</w:t>
      </w:r>
    </w:p>
    <w:p w:rsidR="00801C3E" w:rsidRPr="00793E3C" w:rsidRDefault="00801C3E" w:rsidP="00793E3C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3"/>
        <w:tblW w:w="0" w:type="auto"/>
        <w:tblCellSpacing w:w="20" w:type="dxa"/>
        <w:tblBorders>
          <w:top w:val="outset" w:sz="8" w:space="0" w:color="0070C0"/>
          <w:left w:val="outset" w:sz="8" w:space="0" w:color="0070C0"/>
          <w:bottom w:val="inset" w:sz="8" w:space="0" w:color="0070C0"/>
          <w:right w:val="inset" w:sz="8" w:space="0" w:color="0070C0"/>
          <w:insideH w:val="single" w:sz="6" w:space="0" w:color="0070C0"/>
          <w:insideV w:val="single" w:sz="6" w:space="0" w:color="0070C0"/>
        </w:tblBorders>
        <w:tblLook w:val="01E0"/>
      </w:tblPr>
      <w:tblGrid>
        <w:gridCol w:w="509"/>
        <w:gridCol w:w="2414"/>
        <w:gridCol w:w="363"/>
        <w:gridCol w:w="4038"/>
      </w:tblGrid>
      <w:tr w:rsidR="00801C3E" w:rsidRPr="00DB3F43">
        <w:trPr>
          <w:trHeight w:val="188"/>
          <w:tblCellSpacing w:w="20" w:type="dxa"/>
        </w:trPr>
        <w:tc>
          <w:tcPr>
            <w:tcW w:w="449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22"/>
                <w:szCs w:val="22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74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Çenesi düşük</w:t>
            </w:r>
          </w:p>
        </w:tc>
        <w:tc>
          <w:tcPr>
            <w:tcW w:w="323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tcBorders>
              <w:top w:val="out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Annem evde yokken kardeşime ……………………….</w:t>
            </w:r>
          </w:p>
        </w:tc>
      </w:tr>
      <w:tr w:rsidR="00801C3E" w:rsidRPr="00DB3F43">
        <w:trPr>
          <w:trHeight w:val="188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22"/>
                <w:szCs w:val="22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Ateş pahası</w:t>
            </w: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İlhan evle okul arasında sık sık gidip geliyor,  ………..</w:t>
            </w:r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8"/>
                <w:szCs w:val="8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8"/>
                <w:szCs w:val="8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Göz kulak olmak</w:t>
            </w: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8"/>
                <w:szCs w:val="8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Komşumuz  ……..  biri, konuşmaya başladı mı susmak bilmiyor</w:t>
            </w:r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22"/>
                <w:szCs w:val="22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74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Göze girmek</w:t>
            </w:r>
          </w:p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23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Ankara’da geçinmemiz çok zor, burada her şey  ………….</w:t>
            </w:r>
            <w:r w:rsidRPr="00AD416C">
              <w:rPr>
                <w:rFonts w:ascii="Ecofont Vera Sans" w:eastAsia="Batang" w:hAnsi="Ecofont Vera Sans" w:cs="Ecofont Vera Sans"/>
                <w:sz w:val="20"/>
                <w:szCs w:val="20"/>
              </w:rPr>
              <w:t>.</w:t>
            </w:r>
          </w:p>
        </w:tc>
      </w:tr>
      <w:tr w:rsidR="00801C3E" w:rsidRPr="00DB3F43">
        <w:trPr>
          <w:trHeight w:val="200"/>
          <w:tblCellSpacing w:w="20" w:type="dxa"/>
        </w:trPr>
        <w:tc>
          <w:tcPr>
            <w:tcW w:w="449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/>
                <w:b/>
                <w:bCs/>
                <w:sz w:val="22"/>
                <w:szCs w:val="22"/>
              </w:rPr>
            </w:pPr>
          </w:p>
          <w:p w:rsidR="00801C3E" w:rsidRPr="00AD416C" w:rsidRDefault="00801C3E" w:rsidP="00AD416C">
            <w:pPr>
              <w:jc w:val="center"/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</w:pPr>
            <w:r w:rsidRPr="00AD416C">
              <w:rPr>
                <w:rFonts w:ascii="Ecofont Vera Sans" w:eastAsia="Batang" w:hAnsi="Ecofont Vera Sans" w:cs="Ecofont Vera San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74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</w:p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Mekik dokumak</w:t>
            </w:r>
            <w:r w:rsidRPr="00AD416C">
              <w:rPr>
                <w:rFonts w:ascii="Ecofont Vera Sans" w:eastAsia="Batang" w:hAnsi="Ecofont Vera Sans" w:cs="Ecofont Vera Sans"/>
                <w:sz w:val="20"/>
                <w:szCs w:val="20"/>
              </w:rPr>
              <w:t xml:space="preserve"> .</w:t>
            </w:r>
          </w:p>
        </w:tc>
        <w:tc>
          <w:tcPr>
            <w:tcW w:w="323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 w:cs="Ecofont Vera Sans"/>
                <w:sz w:val="20"/>
                <w:szCs w:val="20"/>
              </w:rPr>
            </w:pPr>
          </w:p>
        </w:tc>
        <w:tc>
          <w:tcPr>
            <w:tcW w:w="3978" w:type="dxa"/>
            <w:tcBorders>
              <w:bottom w:val="inset" w:sz="8" w:space="0" w:color="0070C0"/>
            </w:tcBorders>
            <w:shd w:val="clear" w:color="auto" w:fill="FFFFCC"/>
          </w:tcPr>
          <w:p w:rsidR="00801C3E" w:rsidRPr="00AD416C" w:rsidRDefault="00801C3E" w:rsidP="00AD416C">
            <w:pPr>
              <w:rPr>
                <w:rFonts w:ascii="Ecofont Vera Sans" w:eastAsia="Batang" w:hAnsi="Ecofont Vera Sans"/>
                <w:sz w:val="20"/>
                <w:szCs w:val="20"/>
              </w:rPr>
            </w:pPr>
            <w:r w:rsidRPr="00AD416C">
              <w:rPr>
                <w:rFonts w:ascii="Comic Sans MS" w:eastAsia="Batang" w:hAnsi="Comic Sans MS" w:cs="Comic Sans MS"/>
                <w:b/>
                <w:bCs/>
                <w:sz w:val="20"/>
                <w:szCs w:val="20"/>
              </w:rPr>
              <w:t>Eda, derslerine çok çalıştı, bu sayede öğretmeninin ……………………</w:t>
            </w:r>
          </w:p>
        </w:tc>
      </w:tr>
    </w:tbl>
    <w:p w:rsidR="00801C3E" w:rsidRDefault="00801C3E" w:rsidP="00793E3C">
      <w:pPr>
        <w:pStyle w:val="BodyTextIndent"/>
        <w:spacing w:after="0"/>
        <w:ind w:left="0"/>
        <w:rPr>
          <w:rFonts w:ascii="Comic Sans MS" w:hAnsi="Comic Sans MS" w:cs="Comic Sans MS"/>
          <w:b/>
          <w:bCs/>
          <w:sz w:val="22"/>
          <w:szCs w:val="22"/>
        </w:rPr>
      </w:pPr>
    </w:p>
    <w:p w:rsidR="00801C3E" w:rsidRPr="007E4898" w:rsidRDefault="00801C3E" w:rsidP="00793E3C">
      <w:pPr>
        <w:pStyle w:val="BodyTextIndent"/>
        <w:spacing w:after="0"/>
        <w:ind w:left="0"/>
        <w:rPr>
          <w:rFonts w:ascii="Comic Sans MS" w:hAnsi="Comic Sans MS" w:cs="Comic Sans MS"/>
          <w:b/>
          <w:bCs/>
          <w:sz w:val="22"/>
          <w:szCs w:val="22"/>
        </w:rPr>
      </w:pPr>
      <w:r w:rsidRPr="007E4898">
        <w:rPr>
          <w:rFonts w:ascii="Comic Sans MS" w:hAnsi="Comic Sans MS" w:cs="Comic Sans MS"/>
          <w:b/>
          <w:bCs/>
          <w:sz w:val="22"/>
          <w:szCs w:val="22"/>
        </w:rPr>
        <w:t>D)Aşağıdaki cümlelerde boş bırakılan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yerleri “ev” sözcüğüne (- e,- i - de - den )</w:t>
      </w:r>
      <w:r w:rsidRPr="007E4898">
        <w:rPr>
          <w:rFonts w:ascii="Comic Sans MS" w:hAnsi="Comic Sans MS" w:cs="Comic Sans MS"/>
          <w:b/>
          <w:bCs/>
          <w:sz w:val="22"/>
          <w:szCs w:val="22"/>
        </w:rPr>
        <w:t>eklerinden uygun olanları yazarak tamamlayınız. ( 5p )</w:t>
      </w:r>
    </w:p>
    <w:p w:rsidR="00801C3E" w:rsidRPr="00793E3C" w:rsidRDefault="00801C3E" w:rsidP="00793E3C">
      <w:pPr>
        <w:pStyle w:val="BodyTextIndent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>Annem    …………….   süpürdü.</w:t>
      </w:r>
    </w:p>
    <w:p w:rsidR="00801C3E" w:rsidRPr="00793E3C" w:rsidRDefault="00801C3E" w:rsidP="00793E3C">
      <w:pPr>
        <w:pStyle w:val="BodyTextIndent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>Onlar  ……………….   oynuyorlar.</w:t>
      </w:r>
    </w:p>
    <w:p w:rsidR="00801C3E" w:rsidRPr="00793E3C" w:rsidRDefault="00801C3E" w:rsidP="00793E3C">
      <w:pPr>
        <w:pStyle w:val="BodyTextIndent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>Köpekten korkup  …………..  kaçtım.</w:t>
      </w:r>
    </w:p>
    <w:p w:rsidR="00801C3E" w:rsidRPr="00793E3C" w:rsidRDefault="00801C3E" w:rsidP="00793E3C">
      <w:pPr>
        <w:pStyle w:val="BodyTextIndent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>Nasreddin Hoca  ………… çıkıp pazara gitti.</w:t>
      </w:r>
    </w:p>
    <w:p w:rsidR="00801C3E" w:rsidRPr="00793E3C" w:rsidRDefault="00801C3E" w:rsidP="00DB3F43">
      <w:pPr>
        <w:pStyle w:val="BodyTextIndent"/>
        <w:numPr>
          <w:ilvl w:val="0"/>
          <w:numId w:val="6"/>
        </w:numPr>
        <w:spacing w:after="0" w:line="276" w:lineRule="auto"/>
        <w:rPr>
          <w:rFonts w:ascii="Comic Sans MS" w:hAnsi="Comic Sans MS" w:cs="Comic Sans MS"/>
          <w:sz w:val="22"/>
          <w:szCs w:val="22"/>
        </w:rPr>
      </w:pPr>
      <w:r w:rsidRPr="00793E3C">
        <w:rPr>
          <w:rFonts w:ascii="Comic Sans MS" w:hAnsi="Comic Sans MS" w:cs="Comic Sans MS"/>
          <w:sz w:val="22"/>
          <w:szCs w:val="22"/>
        </w:rPr>
        <w:t>Geçen hafta Adapazarı’ndan  ………..  aldık</w:t>
      </w:r>
      <w:bookmarkStart w:id="0" w:name="_GoBack"/>
      <w:bookmarkEnd w:id="0"/>
      <w:r>
        <w:rPr>
          <w:rFonts w:ascii="Comic Sans MS" w:hAnsi="Comic Sans MS" w:cs="Comic Sans MS"/>
          <w:sz w:val="22"/>
          <w:szCs w:val="22"/>
        </w:rPr>
        <w:t>.</w:t>
      </w:r>
    </w:p>
    <w:p w:rsidR="00801C3E" w:rsidRPr="006362A0" w:rsidRDefault="00801C3E" w:rsidP="00F75159">
      <w:pPr>
        <w:rPr>
          <w:b/>
          <w:bCs/>
        </w:rPr>
      </w:pPr>
      <w:r>
        <w:rPr>
          <w:rFonts w:ascii="Comic Sans MS" w:hAnsi="Comic Sans MS" w:cs="Comic Sans MS"/>
          <w:b/>
          <w:bCs/>
        </w:rPr>
        <w:t xml:space="preserve">E) </w:t>
      </w:r>
      <w:r w:rsidRPr="00F75159">
        <w:rPr>
          <w:rFonts w:ascii="Comic Sans MS" w:hAnsi="Comic Sans MS" w:cs="Comic Sans MS"/>
          <w:b/>
          <w:bCs/>
          <w:sz w:val="22"/>
          <w:szCs w:val="22"/>
        </w:rPr>
        <w:t>Aşağıdaki cümlelerden hangisi öznel hangisi nesnel yargıdır? Parentez içine öznel olanlara "Ö" nesnel olanlara "N" harfini yazınız.(5</w:t>
      </w:r>
      <w:r>
        <w:rPr>
          <w:rFonts w:ascii="Comic Sans MS" w:hAnsi="Comic Sans MS" w:cs="Comic Sans MS"/>
          <w:b/>
          <w:bCs/>
          <w:sz w:val="22"/>
          <w:szCs w:val="22"/>
        </w:rPr>
        <w:t>p</w:t>
      </w:r>
      <w:r w:rsidRPr="00F75159"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801C3E" w:rsidRDefault="00801C3E" w:rsidP="002A6423">
      <w:pPr>
        <w:spacing w:line="276" w:lineRule="auto"/>
        <w:rPr>
          <w:sz w:val="32"/>
          <w:szCs w:val="32"/>
        </w:rPr>
      </w:pPr>
      <w:r w:rsidRPr="002A6423">
        <w:rPr>
          <w:rFonts w:ascii="Comic Sans MS" w:hAnsi="Comic Sans MS" w:cs="Comic Sans MS"/>
          <w:sz w:val="22"/>
          <w:szCs w:val="22"/>
        </w:rPr>
        <w:t>(     ) Ankara Türkiye'nin başkentidir.  (     ) Bir hafta yedi gündür.                    (     ) Geceki konser çok güzeldi.          (     ) Mavi renklerin en güzelidir.               (     )Nasrettin Hoca, Hortu'da doğdu</w:t>
      </w:r>
      <w:r w:rsidRPr="002A6423">
        <w:rPr>
          <w:sz w:val="32"/>
          <w:szCs w:val="32"/>
        </w:rPr>
        <w:t>.</w:t>
      </w:r>
    </w:p>
    <w:p w:rsidR="00801C3E" w:rsidRPr="002A6423" w:rsidRDefault="00801C3E" w:rsidP="002A6423">
      <w:pPr>
        <w:spacing w:line="276" w:lineRule="auto"/>
        <w:rPr>
          <w:sz w:val="32"/>
          <w:szCs w:val="32"/>
        </w:rPr>
      </w:pPr>
    </w:p>
    <w:p w:rsidR="00801C3E" w:rsidRPr="00B17EEF" w:rsidRDefault="00801C3E" w:rsidP="007E4898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F)</w:t>
      </w:r>
      <w:r w:rsidRPr="007E4898">
        <w:rPr>
          <w:rFonts w:ascii="Comic Sans MS" w:hAnsi="Comic Sans MS" w:cs="Comic Sans MS"/>
          <w:b/>
          <w:bCs/>
          <w:sz w:val="20"/>
          <w:szCs w:val="20"/>
        </w:rPr>
        <w:t>“sivrisinek, fare, sebzelik, evli, ayakkabı, kitap, çöpçü, tuz,Atatürk, “      kelimeleri yapılarına göre ayıralım. ( Her biri 1’er puan=9puan)</w:t>
      </w:r>
    </w:p>
    <w:p w:rsidR="00801C3E" w:rsidRPr="007E4898" w:rsidRDefault="00801C3E" w:rsidP="007E4898">
      <w:pPr>
        <w:pStyle w:val="NoSpacing"/>
        <w:spacing w:line="360" w:lineRule="auto"/>
        <w:rPr>
          <w:rFonts w:ascii="Comic Sans MS" w:hAnsi="Comic Sans MS" w:cs="Comic Sans MS"/>
        </w:rPr>
      </w:pPr>
      <w:r w:rsidRPr="007E4898">
        <w:rPr>
          <w:rFonts w:ascii="Comic Sans MS" w:hAnsi="Comic Sans MS" w:cs="Comic Sans MS"/>
          <w:u w:val="single"/>
        </w:rPr>
        <w:t xml:space="preserve">Basit sözcükler </w:t>
      </w:r>
      <w:r w:rsidRPr="007E4898">
        <w:rPr>
          <w:rFonts w:ascii="Comic Sans MS" w:hAnsi="Comic Sans MS" w:cs="Comic Sans MS"/>
        </w:rPr>
        <w:t>:………………………………………………………………………………………………</w:t>
      </w:r>
    </w:p>
    <w:p w:rsidR="00801C3E" w:rsidRPr="007E4898" w:rsidRDefault="00801C3E" w:rsidP="007E4898">
      <w:pPr>
        <w:pStyle w:val="NoSpacing"/>
        <w:spacing w:line="360" w:lineRule="auto"/>
        <w:rPr>
          <w:rFonts w:ascii="Comic Sans MS" w:hAnsi="Comic Sans MS" w:cs="Comic Sans MS"/>
        </w:rPr>
      </w:pPr>
      <w:r w:rsidRPr="007E4898">
        <w:rPr>
          <w:rFonts w:ascii="Comic Sans MS" w:hAnsi="Comic Sans MS" w:cs="Comic Sans MS"/>
          <w:u w:val="single"/>
        </w:rPr>
        <w:t>Türemiş sözcükler</w:t>
      </w:r>
      <w:r w:rsidRPr="007E4898">
        <w:rPr>
          <w:rFonts w:ascii="Comic Sans MS" w:hAnsi="Comic Sans MS" w:cs="Comic Sans MS"/>
        </w:rPr>
        <w:t>: …………………………………………………………………………………………</w:t>
      </w:r>
    </w:p>
    <w:p w:rsidR="00801C3E" w:rsidRPr="007E4898" w:rsidRDefault="00801C3E" w:rsidP="007E4898">
      <w:pPr>
        <w:pStyle w:val="NoSpacing"/>
        <w:spacing w:line="360" w:lineRule="auto"/>
        <w:rPr>
          <w:b/>
          <w:bCs/>
          <w:sz w:val="24"/>
          <w:szCs w:val="24"/>
        </w:rPr>
      </w:pPr>
      <w:r>
        <w:rPr>
          <w:rFonts w:ascii="Comic Sans MS" w:hAnsi="Comic Sans MS" w:cs="Comic Sans MS"/>
          <w:u w:val="single"/>
        </w:rPr>
        <w:t xml:space="preserve">Birleşik </w:t>
      </w:r>
      <w:r w:rsidRPr="007E4898">
        <w:rPr>
          <w:rFonts w:ascii="Comic Sans MS" w:hAnsi="Comic Sans MS" w:cs="Comic Sans MS"/>
          <w:u w:val="single"/>
        </w:rPr>
        <w:t>sözcükler:</w:t>
      </w:r>
      <w:r w:rsidRPr="00B17EEF">
        <w:rPr>
          <w:b/>
          <w:bCs/>
          <w:sz w:val="24"/>
          <w:szCs w:val="24"/>
        </w:rPr>
        <w:t>……</w:t>
      </w:r>
      <w:r>
        <w:rPr>
          <w:b/>
          <w:bCs/>
          <w:sz w:val="24"/>
          <w:szCs w:val="24"/>
        </w:rPr>
        <w:t>……………………………………………………………………………</w:t>
      </w:r>
    </w:p>
    <w:p w:rsidR="00801C3E" w:rsidRPr="00F75159" w:rsidRDefault="00801C3E" w:rsidP="00F75159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</w:t>
      </w:r>
      <w:r w:rsidRPr="00F75159">
        <w:rPr>
          <w:rFonts w:ascii="Comic Sans MS" w:hAnsi="Comic Sans MS" w:cs="Comic Sans MS"/>
          <w:b/>
          <w:bCs/>
        </w:rPr>
        <w:t>)Aşağıdaki cümlelerde yer alan sıfatları bulunuz noktalı y</w:t>
      </w:r>
      <w:r>
        <w:rPr>
          <w:rFonts w:ascii="Comic Sans MS" w:hAnsi="Comic Sans MS" w:cs="Comic Sans MS"/>
          <w:b/>
          <w:bCs/>
        </w:rPr>
        <w:t>erlere gibi yazınız.(5p</w:t>
      </w:r>
      <w:r w:rsidRPr="00F75159">
        <w:rPr>
          <w:rFonts w:ascii="Comic Sans MS" w:hAnsi="Comic Sans MS" w:cs="Comic Sans MS"/>
          <w:b/>
          <w:bCs/>
        </w:rPr>
        <w:t>)</w:t>
      </w:r>
    </w:p>
    <w:p w:rsidR="00801C3E" w:rsidRPr="00F75159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a)Küçük çocuk bizi görünce yanımıza geldi. (………………………)</w:t>
      </w:r>
    </w:p>
    <w:p w:rsidR="00801C3E" w:rsidRPr="00F75159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b)Gökyüzünü aniden kapkara bulutlar sardı. (………………………)</w:t>
      </w:r>
    </w:p>
    <w:p w:rsidR="00801C3E" w:rsidRPr="00F75159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c)Okulun bahçesi kuru yapraklarla dolmuş. (………………………)</w:t>
      </w:r>
    </w:p>
    <w:p w:rsidR="00801C3E" w:rsidRPr="00F75159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d)Tatilde kaç kitap okudun? (………………………)</w:t>
      </w:r>
    </w:p>
    <w:p w:rsidR="00801C3E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  <w:r w:rsidRPr="00F75159">
        <w:rPr>
          <w:rFonts w:ascii="Comic Sans MS" w:hAnsi="Comic Sans MS" w:cs="Comic Sans MS"/>
        </w:rPr>
        <w:t>f)Okuldan çıkınca hangi eve gideceğiz. (………………………)</w:t>
      </w:r>
    </w:p>
    <w:p w:rsidR="00801C3E" w:rsidRPr="007E4898" w:rsidRDefault="00801C3E" w:rsidP="002A6423">
      <w:pPr>
        <w:pStyle w:val="NoSpacing"/>
        <w:spacing w:line="276" w:lineRule="auto"/>
        <w:rPr>
          <w:rFonts w:ascii="Comic Sans MS" w:hAnsi="Comic Sans MS" w:cs="Comic Sans MS"/>
        </w:rPr>
      </w:pPr>
    </w:p>
    <w:p w:rsidR="00801C3E" w:rsidRDefault="00801C3E" w:rsidP="00DB3F43">
      <w:pP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>H) Verilen cümlelerde altı çizili kelimelerin sıfat mı zamir mi olduğunu  yazınız.(5p)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Babam </w:t>
      </w: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sarı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arabasına binerek işe gitti. (…………………………………………)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Herkes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bağırarak şarkı söyledi.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(…………………………………………)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Bu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kalemi kim kırdı?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(…………………………………………)</w:t>
      </w:r>
    </w:p>
    <w:p w:rsidR="00801C3E" w:rsidRDefault="00801C3E" w:rsidP="00DB3F43">
      <w:pPr>
        <w:rPr>
          <w:rFonts w:ascii="Comic Sans MS" w:eastAsia="Batang" w:hAnsi="Comic Sans MS" w:cs="Comic Sans MS"/>
          <w:color w:val="000000"/>
          <w:sz w:val="22"/>
          <w:szCs w:val="22"/>
        </w:rPr>
      </w:pP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Bunları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kitaplığa koy.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(…………………………………………)</w:t>
      </w:r>
    </w:p>
    <w:p w:rsidR="00801C3E" w:rsidRPr="00BA1D57" w:rsidRDefault="00801C3E" w:rsidP="00DB3F43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Dolaptan </w:t>
      </w:r>
      <w:r w:rsidRPr="00BA1D57">
        <w:rPr>
          <w:rFonts w:ascii="Comic Sans MS" w:eastAsia="Batang" w:hAnsi="Comic Sans MS" w:cs="Comic Sans MS"/>
          <w:color w:val="000000"/>
          <w:sz w:val="22"/>
          <w:szCs w:val="22"/>
          <w:u w:val="single"/>
        </w:rPr>
        <w:t>iki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 xml:space="preserve"> elma getir.</w:t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</w:r>
      <w:r>
        <w:rPr>
          <w:rFonts w:ascii="Comic Sans MS" w:eastAsia="Batang" w:hAnsi="Comic Sans MS" w:cs="Comic Sans MS"/>
          <w:color w:val="000000"/>
          <w:sz w:val="22"/>
          <w:szCs w:val="22"/>
        </w:rPr>
        <w:tab/>
        <w:t xml:space="preserve">       (…………………………………………)</w:t>
      </w:r>
    </w:p>
    <w:p w:rsidR="00801C3E" w:rsidRPr="00DB3F43" w:rsidRDefault="00801C3E" w:rsidP="00DB3F43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801C3E" w:rsidRPr="00DB3F43" w:rsidRDefault="00801C3E" w:rsidP="00DB3F43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801C3E" w:rsidRDefault="00801C3E" w:rsidP="00546B4A">
      <w:pPr>
        <w:pStyle w:val="sorumetni"/>
        <w:numPr>
          <w:ilvl w:val="0"/>
          <w:numId w:val="0"/>
        </w:numPr>
        <w:spacing w:after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I</w:t>
      </w:r>
      <w:r w:rsidRPr="00AF5159">
        <w:rPr>
          <w:rFonts w:ascii="Comic Sans MS" w:hAnsi="Comic Sans MS" w:cs="Comic Sans MS"/>
          <w:b/>
          <w:bCs/>
        </w:rPr>
        <w:t xml:space="preserve">) </w:t>
      </w:r>
      <w:r w:rsidRPr="0019787C">
        <w:rPr>
          <w:rFonts w:ascii="Comic Sans MS" w:hAnsi="Comic Sans MS" w:cs="Comic Sans MS"/>
          <w:b/>
          <w:bCs/>
          <w:sz w:val="22"/>
          <w:szCs w:val="22"/>
        </w:rPr>
        <w:t>"Sakla samanı gelir zama</w:t>
      </w:r>
      <w:r>
        <w:rPr>
          <w:rFonts w:ascii="Comic Sans MS" w:hAnsi="Comic Sans MS" w:cs="Comic Sans MS"/>
          <w:b/>
          <w:bCs/>
          <w:sz w:val="22"/>
          <w:szCs w:val="22"/>
        </w:rPr>
        <w:t>nı" atasözünü açıklayınız (5p</w:t>
      </w:r>
      <w:r w:rsidRPr="0019787C"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801C3E" w:rsidRDefault="00801C3E" w:rsidP="000F7CFB">
      <w:pPr>
        <w:pStyle w:val="NoSpacing"/>
        <w:rPr>
          <w:rFonts w:ascii="Comic Sans MS" w:hAnsi="Comic Sans MS" w:cs="Comic Sans MS"/>
          <w:b/>
          <w:bCs/>
          <w:lang w:eastAsia="tr-TR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J</w:t>
      </w:r>
      <w:r w:rsidRPr="00D64025">
        <w:rPr>
          <w:rFonts w:ascii="Comic Sans MS" w:hAnsi="Comic Sans MS" w:cs="Comic Sans MS"/>
          <w:b/>
          <w:bCs/>
        </w:rPr>
        <w:t>)Aşağıdaki soruları cevaplayınız.</w:t>
      </w:r>
      <w:r>
        <w:rPr>
          <w:rFonts w:ascii="Comic Sans MS" w:hAnsi="Comic Sans MS" w:cs="Comic Sans MS"/>
          <w:b/>
          <w:bCs/>
        </w:rPr>
        <w:t>(30p)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1. Aşağıdaki cümlelerin hangisinde ünlü düşmesinin olduğu bir kelime vardır?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A) Bahçede top oynuyoruz.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B)Annemin yaptığı kek nefis görünüyor.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C) Sabah uyandığımda boynum tutulmuştu.</w:t>
      </w:r>
    </w:p>
    <w:p w:rsidR="00801C3E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ab/>
        <w:t>D) Karlı havada dışarı çıkınca hasta oldum.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2. Aşağıdaki cümlelerin hangisinde neden-sonuç ilişkisi vardır?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Babamız bu akşam gecikebilir.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B) Dişlerimi fırçaladım.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Maç yaptığım için çok susadım.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Güzel bir kahvaltı yaptılar.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3. .”Yüz rakamını söylerken yüzü sarardı.” cümlesindeki “yüz” sözcüklerinin arasındaki anlam ilişkisi aşa</w:t>
      </w:r>
      <w:r>
        <w:rPr>
          <w:rFonts w:ascii="Comic Sans MS" w:hAnsi="Comic Sans MS" w:cs="Comic Sans MS"/>
        </w:rPr>
        <w:t>ğıdakilerden hangisidir?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karşıt anlam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B) anlamdaşlık</w:t>
      </w:r>
      <w:r w:rsidRPr="00D64025">
        <w:rPr>
          <w:rFonts w:ascii="Comic Sans MS" w:hAnsi="Comic Sans MS" w:cs="Comic Sans MS"/>
        </w:rPr>
        <w:tab/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yakın anlam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sesteşlik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 xml:space="preserve">4. Aşağıdaki sözcüklerden hangisi </w:t>
      </w:r>
      <w:r>
        <w:rPr>
          <w:rFonts w:ascii="Comic Sans MS" w:hAnsi="Comic Sans MS" w:cs="Comic Sans MS"/>
        </w:rPr>
        <w:t>terim anlamlı değildir?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 kitap</w:t>
      </w:r>
      <w:r w:rsidRPr="00D64025">
        <w:rPr>
          <w:rFonts w:ascii="Comic Sans MS" w:hAnsi="Comic Sans MS" w:cs="Comic Sans MS"/>
        </w:rPr>
        <w:tab/>
        <w:t>B) kare</w:t>
      </w:r>
      <w:r w:rsidRPr="00D64025">
        <w:rPr>
          <w:rFonts w:ascii="Comic Sans MS" w:hAnsi="Comic Sans MS" w:cs="Comic Sans MS"/>
        </w:rPr>
        <w:tab/>
        <w:t>C) üçgen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>D) dikdörtgen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5. Aşağıdaki cümlelerde altı çizili sözcüklerden hangisi gerçek anlamda kullanılmıştır?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  <w:u w:val="single"/>
        </w:rPr>
      </w:pPr>
      <w:r w:rsidRPr="00D64025">
        <w:rPr>
          <w:rFonts w:ascii="Comic Sans MS" w:hAnsi="Comic Sans MS" w:cs="Comic Sans MS"/>
        </w:rPr>
        <w:t xml:space="preserve">A) Size kalbim </w:t>
      </w:r>
      <w:r w:rsidRPr="00D64025">
        <w:rPr>
          <w:rFonts w:ascii="Comic Sans MS" w:hAnsi="Comic Sans MS" w:cs="Comic Sans MS"/>
          <w:u w:val="single"/>
        </w:rPr>
        <w:t>ısındı.</w:t>
      </w:r>
      <w:r w:rsidRPr="00D64025"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ab/>
        <w:t xml:space="preserve">B) Ağlamamak için kendimi </w:t>
      </w:r>
      <w:r w:rsidRPr="00D64025">
        <w:rPr>
          <w:rFonts w:ascii="Comic Sans MS" w:hAnsi="Comic Sans MS" w:cs="Comic Sans MS"/>
          <w:u w:val="single"/>
        </w:rPr>
        <w:t>tuttum.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  <w:u w:val="single"/>
        </w:rPr>
      </w:pPr>
      <w:r w:rsidRPr="00D64025">
        <w:rPr>
          <w:rFonts w:ascii="Comic Sans MS" w:hAnsi="Comic Sans MS" w:cs="Comic Sans MS"/>
        </w:rPr>
        <w:t xml:space="preserve">C) Sevinçten </w:t>
      </w:r>
      <w:r w:rsidRPr="00D64025">
        <w:rPr>
          <w:rFonts w:ascii="Comic Sans MS" w:hAnsi="Comic Sans MS" w:cs="Comic Sans MS"/>
          <w:u w:val="single"/>
        </w:rPr>
        <w:t>uçuyordum.</w:t>
      </w:r>
      <w:r w:rsidRPr="00D6402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D64025">
        <w:rPr>
          <w:rFonts w:ascii="Comic Sans MS" w:hAnsi="Comic Sans MS" w:cs="Comic Sans MS"/>
        </w:rPr>
        <w:t xml:space="preserve">D) Karpuzu sofraya </w:t>
      </w:r>
      <w:r w:rsidRPr="00D64025">
        <w:rPr>
          <w:rFonts w:ascii="Comic Sans MS" w:hAnsi="Comic Sans MS" w:cs="Comic Sans MS"/>
          <w:u w:val="single"/>
        </w:rPr>
        <w:t>getirdi.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  <w:u w:val="single"/>
        </w:rPr>
      </w:pP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6.Aşağıdaki cümlelerin hangisinde yumuşamaya uğramış bir sözcük vardır?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A)Okuldan eve yürüyerek geldim.</w:t>
      </w:r>
      <w:r w:rsidRPr="00D64025">
        <w:rPr>
          <w:rFonts w:ascii="Comic Sans MS" w:hAnsi="Comic Sans MS" w:cs="Comic Sans MS"/>
        </w:rPr>
        <w:tab/>
        <w:t xml:space="preserve">   B)Çaydanlığı getirir misin?</w:t>
      </w:r>
    </w:p>
    <w:p w:rsidR="00801C3E" w:rsidRPr="00D64025" w:rsidRDefault="00801C3E" w:rsidP="00D64025">
      <w:pPr>
        <w:pStyle w:val="NoSpacing"/>
        <w:rPr>
          <w:rFonts w:ascii="Comic Sans MS" w:hAnsi="Comic Sans MS" w:cs="Comic Sans MS"/>
        </w:rPr>
      </w:pPr>
      <w:r w:rsidRPr="00D64025">
        <w:rPr>
          <w:rFonts w:ascii="Comic Sans MS" w:hAnsi="Comic Sans MS" w:cs="Comic Sans MS"/>
        </w:rPr>
        <w:t>C) Telefonumdaki numaralar silinmiş. D) Akşam misafir gelecek.</w:t>
      </w:r>
    </w:p>
    <w:p w:rsidR="00801C3E" w:rsidRDefault="00801C3E" w:rsidP="00F36949">
      <w:pPr>
        <w:jc w:val="right"/>
        <w:rPr>
          <w:b/>
          <w:bCs/>
          <w:sz w:val="18"/>
          <w:szCs w:val="18"/>
        </w:rPr>
      </w:pPr>
      <w:hyperlink r:id="rId8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p w:rsidR="00801C3E" w:rsidRDefault="00801C3E" w:rsidP="00A37E34"/>
    <w:p w:rsidR="00801C3E" w:rsidRDefault="00801C3E" w:rsidP="000F7CFB">
      <w:pPr>
        <w:pStyle w:val="NoSpacing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  <w:t xml:space="preserve">        BAŞARILAR…</w:t>
      </w:r>
    </w:p>
    <w:p w:rsidR="00801C3E" w:rsidRPr="00E95A48" w:rsidRDefault="00801C3E" w:rsidP="000F7CFB">
      <w:pPr>
        <w:pStyle w:val="NoSpacing"/>
        <w:rPr>
          <w:rFonts w:ascii="Comic Sans MS" w:hAnsi="Comic Sans MS" w:cs="Comic Sans MS"/>
          <w:lang w:eastAsia="tr-TR"/>
        </w:rPr>
      </w:pP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  <w:t xml:space="preserve">        Fatih GÜVEN</w:t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  <w:r>
        <w:rPr>
          <w:rFonts w:ascii="Comic Sans MS" w:hAnsi="Comic Sans MS" w:cs="Comic Sans MS"/>
          <w:lang w:eastAsia="tr-TR"/>
        </w:rPr>
        <w:tab/>
      </w:r>
    </w:p>
    <w:sectPr w:rsidR="00801C3E" w:rsidRPr="00E95A48" w:rsidSect="000F7CFB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C3E" w:rsidRDefault="00801C3E" w:rsidP="00D873B9">
      <w:r>
        <w:separator/>
      </w:r>
    </w:p>
  </w:endnote>
  <w:endnote w:type="continuationSeparator" w:id="0">
    <w:p w:rsidR="00801C3E" w:rsidRDefault="00801C3E" w:rsidP="00D8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cofont Vera Sans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C3E" w:rsidRDefault="00801C3E" w:rsidP="00D873B9">
      <w:r>
        <w:separator/>
      </w:r>
    </w:p>
  </w:footnote>
  <w:footnote w:type="continuationSeparator" w:id="0">
    <w:p w:rsidR="00801C3E" w:rsidRDefault="00801C3E" w:rsidP="00D87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C3E" w:rsidRPr="00793E3C" w:rsidRDefault="00801C3E">
    <w:pPr>
      <w:pStyle w:val="Header"/>
      <w:rPr>
        <w:rFonts w:ascii="Comic Sans MS" w:hAnsi="Comic Sans MS" w:cs="Comic Sans MS"/>
      </w:rPr>
    </w:pPr>
    <w:r w:rsidRPr="00793E3C">
      <w:rPr>
        <w:rFonts w:ascii="Comic Sans MS" w:hAnsi="Comic Sans MS" w:cs="Comic Sans MS"/>
      </w:rPr>
      <w:t>Ad-Soyad:</w:t>
    </w:r>
    <w:r>
      <w:rPr>
        <w:rFonts w:ascii="Comic Sans MS" w:hAnsi="Comic Sans MS" w:cs="Comic Sans MS"/>
      </w:rPr>
      <w:t xml:space="preserve">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72641F"/>
    <w:multiLevelType w:val="hybridMultilevel"/>
    <w:tmpl w:val="4A82CC00"/>
    <w:lvl w:ilvl="0" w:tplc="28F4A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D107F"/>
    <w:multiLevelType w:val="hybridMultilevel"/>
    <w:tmpl w:val="2A42836A"/>
    <w:lvl w:ilvl="0" w:tplc="F26240CE">
      <w:start w:val="1"/>
      <w:numFmt w:val="decimal"/>
      <w:pStyle w:val="sorumetni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sz w:val="22"/>
        <w:szCs w:val="22"/>
      </w:rPr>
    </w:lvl>
    <w:lvl w:ilvl="2" w:tplc="6C1C0A9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B76CA5"/>
    <w:multiLevelType w:val="hybridMultilevel"/>
    <w:tmpl w:val="76B6C6F8"/>
    <w:lvl w:ilvl="0" w:tplc="83D856C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A3795"/>
    <w:multiLevelType w:val="hybridMultilevel"/>
    <w:tmpl w:val="48264694"/>
    <w:lvl w:ilvl="0" w:tplc="000E8DF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E79C8"/>
    <w:multiLevelType w:val="hybridMultilevel"/>
    <w:tmpl w:val="9BB8561C"/>
    <w:lvl w:ilvl="0" w:tplc="6EF6423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FB"/>
    <w:rsid w:val="00085083"/>
    <w:rsid w:val="000F7CFB"/>
    <w:rsid w:val="0019787C"/>
    <w:rsid w:val="00265853"/>
    <w:rsid w:val="002A6423"/>
    <w:rsid w:val="003B57C1"/>
    <w:rsid w:val="00405E46"/>
    <w:rsid w:val="00484D6F"/>
    <w:rsid w:val="00546B4A"/>
    <w:rsid w:val="00550A28"/>
    <w:rsid w:val="006362A0"/>
    <w:rsid w:val="00641274"/>
    <w:rsid w:val="006558FC"/>
    <w:rsid w:val="006D2B2F"/>
    <w:rsid w:val="00792BC2"/>
    <w:rsid w:val="00793E3C"/>
    <w:rsid w:val="007C1167"/>
    <w:rsid w:val="007E4898"/>
    <w:rsid w:val="00801C3E"/>
    <w:rsid w:val="00985EF4"/>
    <w:rsid w:val="00A37E34"/>
    <w:rsid w:val="00A47025"/>
    <w:rsid w:val="00AD416C"/>
    <w:rsid w:val="00AF5159"/>
    <w:rsid w:val="00B17EEF"/>
    <w:rsid w:val="00B81CA6"/>
    <w:rsid w:val="00B873F2"/>
    <w:rsid w:val="00BA1D57"/>
    <w:rsid w:val="00BA40C2"/>
    <w:rsid w:val="00D64025"/>
    <w:rsid w:val="00D873B9"/>
    <w:rsid w:val="00DB3F43"/>
    <w:rsid w:val="00E95A48"/>
    <w:rsid w:val="00EC2A50"/>
    <w:rsid w:val="00EF5F08"/>
    <w:rsid w:val="00F01E90"/>
    <w:rsid w:val="00F36949"/>
    <w:rsid w:val="00F75159"/>
    <w:rsid w:val="00FD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CF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7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7CFB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NoSpacing">
    <w:name w:val="No Spacing"/>
    <w:uiPriority w:val="99"/>
    <w:qFormat/>
    <w:rsid w:val="000F7CFB"/>
    <w:rPr>
      <w:rFonts w:cs="Calibri"/>
      <w:lang w:eastAsia="en-US"/>
    </w:rPr>
  </w:style>
  <w:style w:type="table" w:styleId="TableWeb1">
    <w:name w:val="Table Web 1"/>
    <w:basedOn w:val="TableNormal"/>
    <w:uiPriority w:val="99"/>
    <w:rsid w:val="00DB3F43"/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orumetni">
    <w:name w:val="soru metni"/>
    <w:basedOn w:val="Normal"/>
    <w:link w:val="sorumetniChar"/>
    <w:uiPriority w:val="99"/>
    <w:rsid w:val="00546B4A"/>
    <w:pPr>
      <w:numPr>
        <w:numId w:val="1"/>
      </w:numPr>
      <w:tabs>
        <w:tab w:val="clear" w:pos="360"/>
      </w:tabs>
      <w:spacing w:after="120" w:line="276" w:lineRule="auto"/>
      <w:ind w:left="454" w:hanging="454"/>
    </w:pPr>
    <w:rPr>
      <w:rFonts w:ascii="Verdana" w:hAnsi="Verdana" w:cs="Verdana"/>
      <w:sz w:val="19"/>
      <w:szCs w:val="19"/>
    </w:rPr>
  </w:style>
  <w:style w:type="character" w:customStyle="1" w:styleId="sorumetniChar">
    <w:name w:val="soru metni Char"/>
    <w:basedOn w:val="DefaultParagraphFont"/>
    <w:link w:val="sorumetni"/>
    <w:uiPriority w:val="99"/>
    <w:locked/>
    <w:rsid w:val="00546B4A"/>
    <w:rPr>
      <w:rFonts w:ascii="Verdana" w:hAnsi="Verdana" w:cs="Verdana"/>
      <w:sz w:val="19"/>
      <w:szCs w:val="19"/>
      <w:lang w:eastAsia="tr-TR"/>
    </w:rPr>
  </w:style>
  <w:style w:type="paragraph" w:styleId="ListParagraph">
    <w:name w:val="List Paragraph"/>
    <w:basedOn w:val="Normal"/>
    <w:uiPriority w:val="99"/>
    <w:qFormat/>
    <w:rsid w:val="00AF5159"/>
    <w:pPr>
      <w:ind w:left="720"/>
    </w:pPr>
  </w:style>
  <w:style w:type="paragraph" w:styleId="Header">
    <w:name w:val="header"/>
    <w:basedOn w:val="Normal"/>
    <w:link w:val="HeaderChar"/>
    <w:uiPriority w:val="99"/>
    <w:rsid w:val="00D873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73B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873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873B9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6558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8FC"/>
    <w:rPr>
      <w:rFonts w:ascii="Segoe UI" w:hAnsi="Segoe UI" w:cs="Segoe UI"/>
      <w:sz w:val="18"/>
      <w:szCs w:val="18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793E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93E3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F3694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25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3</Pages>
  <Words>849</Words>
  <Characters>4842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yusuf çapar</dc:creator>
  <cp:keywords>www.sorubak.com</cp:keywords>
  <dc:description/>
  <cp:lastModifiedBy>edanur</cp:lastModifiedBy>
  <cp:revision>6</cp:revision>
  <cp:lastPrinted>2015-03-17T18:58:00Z</cp:lastPrinted>
  <dcterms:created xsi:type="dcterms:W3CDTF">2015-03-11T19:53:00Z</dcterms:created>
  <dcterms:modified xsi:type="dcterms:W3CDTF">2015-03-29T19:44:00Z</dcterms:modified>
  <cp:category>www.sorubak.com</cp:category>
  <cp:contentType>www.sorubak.com</cp:contentType>
</cp:coreProperties>
</file>