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714" w:rsidRPr="00FC04F7" w:rsidRDefault="00210714" w:rsidP="00FC04F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C04F7">
        <w:rPr>
          <w:rFonts w:ascii="Times New Roman" w:hAnsi="Times New Roman" w:cs="Times New Roman"/>
          <w:b/>
          <w:bCs/>
          <w:sz w:val="24"/>
          <w:szCs w:val="24"/>
        </w:rPr>
        <w:t xml:space="preserve">Adı Soyadı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:                    </w:t>
      </w:r>
    </w:p>
    <w:p w:rsidR="00210714" w:rsidRDefault="00210714" w:rsidP="00FC04F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C04F7">
        <w:rPr>
          <w:rFonts w:ascii="Times New Roman" w:hAnsi="Times New Roman" w:cs="Times New Roman"/>
          <w:b/>
          <w:bCs/>
          <w:sz w:val="24"/>
          <w:szCs w:val="24"/>
        </w:rPr>
        <w:t>Numarası    :</w:t>
      </w:r>
    </w:p>
    <w:p w:rsidR="00210714" w:rsidRPr="00203FAE" w:rsidRDefault="00210714" w:rsidP="00FC04F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Pr="00FC04F7" w:rsidRDefault="00210714" w:rsidP="00FC04F7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04F7">
        <w:rPr>
          <w:rFonts w:ascii="Times New Roman" w:hAnsi="Times New Roman" w:cs="Times New Roman"/>
          <w:b/>
          <w:bCs/>
          <w:sz w:val="24"/>
          <w:szCs w:val="24"/>
        </w:rPr>
        <w:t>2014-2015 EĞİTİM ÖĞRETİM YILI</w:t>
      </w:r>
    </w:p>
    <w:p w:rsidR="00210714" w:rsidRPr="00FC04F7" w:rsidRDefault="00210714" w:rsidP="00FC04F7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04F7">
        <w:rPr>
          <w:rFonts w:ascii="Times New Roman" w:hAnsi="Times New Roman" w:cs="Times New Roman"/>
          <w:b/>
          <w:bCs/>
          <w:sz w:val="24"/>
          <w:szCs w:val="24"/>
        </w:rPr>
        <w:t>BAĞCILAR GAZİOSMANPAŞA İLKOKULU</w:t>
      </w:r>
    </w:p>
    <w:p w:rsidR="00210714" w:rsidRDefault="00210714" w:rsidP="00396B2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04F7">
        <w:rPr>
          <w:rFonts w:ascii="Times New Roman" w:hAnsi="Times New Roman" w:cs="Times New Roman"/>
          <w:b/>
          <w:bCs/>
          <w:sz w:val="24"/>
          <w:szCs w:val="24"/>
        </w:rPr>
        <w:t xml:space="preserve">4/B SINIFI </w:t>
      </w:r>
      <w:r>
        <w:rPr>
          <w:rFonts w:ascii="Times New Roman" w:hAnsi="Times New Roman" w:cs="Times New Roman"/>
          <w:b/>
          <w:bCs/>
          <w:sz w:val="24"/>
          <w:szCs w:val="24"/>
        </w:rPr>
        <w:t>MATEMATİK</w:t>
      </w:r>
      <w:r w:rsidRPr="00FC04F7">
        <w:rPr>
          <w:rFonts w:ascii="Times New Roman" w:hAnsi="Times New Roman" w:cs="Times New Roman"/>
          <w:b/>
          <w:bCs/>
          <w:sz w:val="24"/>
          <w:szCs w:val="24"/>
        </w:rPr>
        <w:t xml:space="preserve"> DERSİ </w:t>
      </w:r>
      <w:r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FC04F7">
        <w:rPr>
          <w:rFonts w:ascii="Times New Roman" w:hAnsi="Times New Roman" w:cs="Times New Roman"/>
          <w:b/>
          <w:bCs/>
          <w:sz w:val="24"/>
          <w:szCs w:val="24"/>
        </w:rPr>
        <w:t xml:space="preserve">. DÖNEM </w:t>
      </w:r>
      <w:r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FC04F7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04F7">
        <w:rPr>
          <w:rFonts w:ascii="Times New Roman" w:hAnsi="Times New Roman" w:cs="Times New Roman"/>
          <w:b/>
          <w:bCs/>
          <w:sz w:val="24"/>
          <w:szCs w:val="24"/>
        </w:rPr>
        <w:t>YAZILI SINAV SORULARI</w:t>
      </w:r>
    </w:p>
    <w:p w:rsidR="00210714" w:rsidRDefault="00210714" w:rsidP="00396B2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264BA3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64BA3">
        <w:rPr>
          <w:rFonts w:ascii="Times New Roman" w:hAnsi="Times New Roman" w:cs="Times New Roman"/>
          <w:b/>
          <w:bCs/>
          <w:sz w:val="24"/>
          <w:szCs w:val="24"/>
        </w:rPr>
        <w:t xml:space="preserve">Aşağıdaki şekillerin kesir değerlerini altlarına yazınız.   </w:t>
      </w:r>
      <w:r>
        <w:rPr>
          <w:rFonts w:ascii="Times New Roman" w:hAnsi="Times New Roman" w:cs="Times New Roman"/>
          <w:b/>
          <w:bCs/>
          <w:sz w:val="24"/>
          <w:szCs w:val="24"/>
        </w:rPr>
        <w:t>( 10 PUAN )</w:t>
      </w:r>
    </w:p>
    <w:p w:rsidR="00210714" w:rsidRDefault="00210714" w:rsidP="00396B2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323.35pt;margin-top:10.75pt;width:22.8pt;height:29.25pt;z-index:251649024;visibility:visible" strokecolor="white" strokeweight=".5pt">
            <v:textbox>
              <w:txbxContent>
                <w:p w:rsidR="00210714" w:rsidRDefault="00210714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84" o:spid="_x0000_s1027" style="position:absolute;left:0;text-align:left;margin-left:176.35pt;margin-top:9.65pt;width:163.95pt;height:36.75pt;z-index:251645952" coordorigin="644,12176" coordsize="2972,7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9" o:spid="_x0000_s1028" type="#_x0000_t75" alt="Adsız" style="position:absolute;left:644;top:12176;width:2505;height:735;visibility:visible">
              <v:imagedata r:id="rId5" o:title="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9" type="#_x0000_t32" style="position:absolute;left:3316;top:12555;width:300;height:0;visibility:visible" o:connectortype="straight">
              <v:stroke endarrow="block"/>
            </v:shape>
          </v:group>
        </w:pict>
      </w:r>
      <w:r>
        <w:rPr>
          <w:noProof/>
          <w:lang w:eastAsia="tr-TR"/>
        </w:rPr>
        <w:pict>
          <v:shape id="Resim 5" o:spid="_x0000_s1030" type="#_x0000_t75" style="position:absolute;left:0;text-align:left;margin-left:475.2pt;margin-top:7pt;width:86.25pt;height:39.65pt;z-index:-251668480;visibility:visible" wrapcoords="-188 0 -188 21192 21600 21192 21600 0 -188 0">
            <v:imagedata r:id="rId6" o:title=""/>
            <w10:wrap type="through"/>
          </v:shape>
        </w:pict>
      </w:r>
      <w:r>
        <w:rPr>
          <w:noProof/>
          <w:lang w:eastAsia="tr-TR"/>
        </w:rPr>
        <w:pict>
          <v:shape id="Resim 2" o:spid="_x0000_s1031" type="#_x0000_t75" style="position:absolute;left:0;text-align:left;margin-left:144.45pt;margin-top:6.65pt;width:93.75pt;height:41.25pt;z-index:-251671552;visibility:visible" wrapcoords="3974 1571 2592 2356 346 6284 173 9818 518 15709 3629 19636 4838 19636 16070 19636 17280 19636 20218 15709 20390 6284 17280 1964 15725 1571 3974 1571">
            <v:imagedata r:id="rId7" o:title=""/>
            <w10:wrap type="through"/>
          </v:shape>
        </w:pict>
      </w:r>
      <w:r>
        <w:rPr>
          <w:noProof/>
          <w:lang w:eastAsia="tr-TR"/>
        </w:rPr>
        <w:pict>
          <v:shape id="Resim 1" o:spid="_x0000_s1032" type="#_x0000_t75" style="position:absolute;left:0;text-align:left;margin-left:2.65pt;margin-top:10.75pt;width:96.75pt;height:41.25pt;z-index:-251672576;visibility:visible" wrapcoords="-167 0 -167 20815 21600 20815 21600 0 -167 0">
            <v:imagedata r:id="rId8" o:title=""/>
            <w10:wrap type="through"/>
          </v:shape>
        </w:pict>
      </w:r>
    </w:p>
    <w:p w:rsidR="00210714" w:rsidRDefault="00210714" w:rsidP="00396B2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Metin Kutusu 4" o:spid="_x0000_s1033" type="#_x0000_t202" style="position:absolute;left:0;text-align:left;margin-left:509.75pt;margin-top:3.7pt;width:31.85pt;height:27.75pt;z-index:251646976;visibility:visible" strokecolor="white" strokeweight=".5pt">
            <v:textbox>
              <w:txbxContent>
                <w:p w:rsidR="00210714" w:rsidRDefault="00210714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210714" w:rsidRDefault="00210714" w:rsidP="00264BA3">
      <w:pPr>
        <w:pStyle w:val="NoSpacing"/>
        <w:ind w:left="3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7D2E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3" o:spid="_x0000_i1025" type="#_x0000_t75" style="width:170.25pt;height:36.75pt;visibility:visible">
            <v:imagedata r:id="rId9" o:title=""/>
          </v:shape>
        </w:pict>
      </w:r>
    </w:p>
    <w:p w:rsidR="00210714" w:rsidRDefault="00210714" w:rsidP="00E95532">
      <w:pPr>
        <w:pStyle w:val="NoSpacing"/>
        <w:tabs>
          <w:tab w:val="left" w:pos="66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…………</w:t>
      </w:r>
    </w:p>
    <w:p w:rsidR="00210714" w:rsidRDefault="00210714" w:rsidP="00E95532">
      <w:pPr>
        <w:pStyle w:val="NoSpacing"/>
        <w:tabs>
          <w:tab w:val="left" w:pos="6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E95532">
      <w:pPr>
        <w:pStyle w:val="NoSpacing"/>
        <w:numPr>
          <w:ilvl w:val="0"/>
          <w:numId w:val="10"/>
        </w:numPr>
        <w:tabs>
          <w:tab w:val="left" w:pos="66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kesirleri büyükten küçüğe doğru sembol kullanarak sıralayınız. ( 8 PUAN )</w:t>
      </w:r>
    </w:p>
    <w:p w:rsidR="00210714" w:rsidRDefault="00210714" w:rsidP="00184C6D">
      <w:pPr>
        <w:pStyle w:val="NoSpacing"/>
        <w:tabs>
          <w:tab w:val="left" w:pos="660"/>
        </w:tabs>
        <w:ind w:left="720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Metin Kutusu 8" o:spid="_x0000_s1034" type="#_x0000_t202" style="position:absolute;left:0;text-align:left;margin-left:395.7pt;margin-top:17.75pt;width:121.5pt;height:17.25pt;z-index:251651072;visibility:visible" fillcolor="window" strokecolor="white" strokeweight=".5pt">
            <v:textbox>
              <w:txbxContent>
                <w:p w:rsidR="00210714" w:rsidRDefault="00210714" w:rsidP="00184C6D">
                  <w:r>
                    <w:t>………………………………….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35" type="#_x0000_t202" style="position:absolute;left:0;text-align:left;margin-left:144.45pt;margin-top:17.75pt;width:121.5pt;height:17.25pt;z-index:251650048;visibility:visible" strokecolor="white" strokeweight=".5pt">
            <v:textbox>
              <w:txbxContent>
                <w:p w:rsidR="00210714" w:rsidRDefault="00210714">
                  <w:r>
                    <w:t>………………………………….</w:t>
                  </w:r>
                </w:p>
              </w:txbxContent>
            </v:textbox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fldChar w:fldCharType="begin"/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QUOTE </w:instrText>
      </w:r>
      <w:r w:rsidRPr="00797D2E">
        <w:pict>
          <v:shape id="_x0000_i1026" type="#_x0000_t75" style="width:11.25pt;height:54.75pt">
            <v:imagedata r:id="rId10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</w:instrText>
      </w:r>
      <w:r w:rsidRPr="00797D2E">
        <w:rPr>
          <w:rFonts w:ascii="Times New Roman" w:hAnsi="Times New Roman" w:cs="Times New Roman"/>
          <w:sz w:val="36"/>
          <w:szCs w:val="36"/>
        </w:rPr>
        <w:fldChar w:fldCharType="separate"/>
      </w:r>
      <w:r w:rsidRPr="00797D2E">
        <w:pict>
          <v:shape id="_x0000_i1027" type="#_x0000_t75" style="width:11.25pt;height:54.75pt">
            <v:imagedata r:id="rId10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fldChar w:fldCharType="end"/>
      </w:r>
      <w:r w:rsidRPr="00184C6D">
        <w:rPr>
          <w:rFonts w:ascii="Times New Roman" w:hAnsi="Times New Roman" w:cs="Times New Roman"/>
          <w:sz w:val="36"/>
          <w:szCs w:val="36"/>
        </w:rPr>
        <w:t xml:space="preserve">    </w:t>
      </w:r>
      <w:r w:rsidRPr="00797D2E">
        <w:rPr>
          <w:rFonts w:ascii="Times New Roman" w:hAnsi="Times New Roman" w:cs="Times New Roman"/>
          <w:sz w:val="36"/>
          <w:szCs w:val="36"/>
        </w:rPr>
        <w:fldChar w:fldCharType="begin"/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QUOTE </w:instrText>
      </w:r>
      <w:r w:rsidRPr="00797D2E">
        <w:pict>
          <v:shape id="_x0000_i1028" type="#_x0000_t75" style="width:27.75pt;height:54.75pt">
            <v:imagedata r:id="rId11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</w:instrText>
      </w:r>
      <w:r w:rsidRPr="00797D2E">
        <w:rPr>
          <w:rFonts w:ascii="Times New Roman" w:hAnsi="Times New Roman" w:cs="Times New Roman"/>
          <w:sz w:val="36"/>
          <w:szCs w:val="36"/>
        </w:rPr>
        <w:fldChar w:fldCharType="separate"/>
      </w:r>
      <w:r w:rsidRPr="00797D2E">
        <w:pict>
          <v:shape id="_x0000_i1029" type="#_x0000_t75" style="width:27.75pt;height:54.75pt">
            <v:imagedata r:id="rId11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fldChar w:fldCharType="end"/>
      </w:r>
      <w:r w:rsidRPr="00184C6D">
        <w:rPr>
          <w:rFonts w:ascii="Times New Roman" w:hAnsi="Times New Roman" w:cs="Times New Roman"/>
          <w:sz w:val="36"/>
          <w:szCs w:val="36"/>
        </w:rPr>
        <w:t xml:space="preserve">    </w:t>
      </w:r>
      <w:r w:rsidRPr="00797D2E">
        <w:rPr>
          <w:rFonts w:ascii="Times New Roman" w:hAnsi="Times New Roman" w:cs="Times New Roman"/>
          <w:sz w:val="36"/>
          <w:szCs w:val="36"/>
        </w:rPr>
        <w:fldChar w:fldCharType="begin"/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QUOTE </w:instrText>
      </w:r>
      <w:r w:rsidRPr="00797D2E">
        <w:pict>
          <v:shape id="_x0000_i1030" type="#_x0000_t75" style="width:27.75pt;height:54.75pt">
            <v:imagedata r:id="rId11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</w:instrText>
      </w:r>
      <w:r w:rsidRPr="00797D2E">
        <w:rPr>
          <w:rFonts w:ascii="Times New Roman" w:hAnsi="Times New Roman" w:cs="Times New Roman"/>
          <w:sz w:val="36"/>
          <w:szCs w:val="36"/>
        </w:rPr>
        <w:fldChar w:fldCharType="separate"/>
      </w:r>
      <w:r w:rsidRPr="00797D2E">
        <w:pict>
          <v:shape id="_x0000_i1031" type="#_x0000_t75" style="width:27.75pt;height:54.75pt">
            <v:imagedata r:id="rId11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fldChar w:fldCharType="end"/>
      </w:r>
      <w:r w:rsidRPr="00184C6D">
        <w:rPr>
          <w:rFonts w:ascii="Times New Roman" w:hAnsi="Times New Roman" w:cs="Times New Roman"/>
          <w:sz w:val="36"/>
          <w:szCs w:val="36"/>
        </w:rPr>
        <w:t xml:space="preserve">    </w:t>
      </w:r>
      <w:r w:rsidRPr="00797D2E">
        <w:rPr>
          <w:rFonts w:ascii="Times New Roman" w:hAnsi="Times New Roman" w:cs="Times New Roman"/>
          <w:sz w:val="36"/>
          <w:szCs w:val="36"/>
        </w:rPr>
        <w:fldChar w:fldCharType="begin"/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QUOTE </w:instrText>
      </w:r>
      <w:r w:rsidRPr="00797D2E">
        <w:pict>
          <v:shape id="_x0000_i1032" type="#_x0000_t75" style="width:27.75pt;height:54.75pt">
            <v:imagedata r:id="rId11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</w:instrText>
      </w:r>
      <w:r w:rsidRPr="00797D2E">
        <w:rPr>
          <w:rFonts w:ascii="Times New Roman" w:hAnsi="Times New Roman" w:cs="Times New Roman"/>
          <w:sz w:val="36"/>
          <w:szCs w:val="36"/>
        </w:rPr>
        <w:fldChar w:fldCharType="separate"/>
      </w:r>
      <w:r w:rsidRPr="00797D2E">
        <w:pict>
          <v:shape id="_x0000_i1033" type="#_x0000_t75" style="width:27.75pt;height:54.75pt">
            <v:imagedata r:id="rId11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fldChar w:fldCharType="end"/>
      </w:r>
      <w:r w:rsidRPr="00184C6D">
        <w:rPr>
          <w:rFonts w:ascii="Times New Roman" w:hAnsi="Times New Roman" w:cs="Times New Roman"/>
          <w:sz w:val="36"/>
          <w:szCs w:val="36"/>
        </w:rPr>
        <w:t xml:space="preserve">   :</w:t>
      </w:r>
      <w:r w:rsidRPr="00184C6D">
        <w:rPr>
          <w:rFonts w:ascii="Times New Roman" w:hAnsi="Times New Roman" w:cs="Times New Roman"/>
          <w:sz w:val="36"/>
          <w:szCs w:val="36"/>
        </w:rPr>
        <w:tab/>
      </w:r>
      <w:r w:rsidRPr="00184C6D">
        <w:rPr>
          <w:rFonts w:ascii="Times New Roman" w:hAnsi="Times New Roman" w:cs="Times New Roman"/>
          <w:sz w:val="36"/>
          <w:szCs w:val="36"/>
        </w:rPr>
        <w:tab/>
      </w:r>
      <w:r w:rsidRPr="00184C6D">
        <w:rPr>
          <w:rFonts w:ascii="Times New Roman" w:hAnsi="Times New Roman" w:cs="Times New Roman"/>
          <w:sz w:val="36"/>
          <w:szCs w:val="36"/>
        </w:rPr>
        <w:tab/>
      </w:r>
      <w:r w:rsidRPr="00184C6D">
        <w:rPr>
          <w:rFonts w:ascii="Times New Roman" w:hAnsi="Times New Roman" w:cs="Times New Roman"/>
          <w:sz w:val="36"/>
          <w:szCs w:val="36"/>
        </w:rPr>
        <w:tab/>
      </w:r>
      <w:r w:rsidRPr="00184C6D">
        <w:rPr>
          <w:rFonts w:ascii="Times New Roman" w:hAnsi="Times New Roman" w:cs="Times New Roman"/>
          <w:sz w:val="36"/>
          <w:szCs w:val="36"/>
        </w:rPr>
        <w:tab/>
      </w:r>
      <w:r w:rsidRPr="00797D2E">
        <w:rPr>
          <w:rFonts w:ascii="Times New Roman" w:hAnsi="Times New Roman" w:cs="Times New Roman"/>
          <w:sz w:val="36"/>
          <w:szCs w:val="36"/>
        </w:rPr>
        <w:fldChar w:fldCharType="begin"/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QUOTE </w:instrText>
      </w:r>
      <w:r w:rsidRPr="00797D2E">
        <w:pict>
          <v:shape id="_x0000_i1034" type="#_x0000_t75" style="width:47.25pt;height:100.5pt">
            <v:imagedata r:id="rId12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</w:instrText>
      </w:r>
      <w:r w:rsidRPr="00797D2E">
        <w:rPr>
          <w:rFonts w:ascii="Times New Roman" w:hAnsi="Times New Roman" w:cs="Times New Roman"/>
          <w:sz w:val="36"/>
          <w:szCs w:val="36"/>
        </w:rPr>
        <w:fldChar w:fldCharType="separate"/>
      </w:r>
      <w:r w:rsidRPr="00797D2E">
        <w:pict>
          <v:shape id="_x0000_i1035" type="#_x0000_t75" style="width:47.25pt;height:100.5pt">
            <v:imagedata r:id="rId12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fldChar w:fldCharType="end"/>
      </w:r>
      <w:r w:rsidRPr="00184C6D">
        <w:rPr>
          <w:rFonts w:ascii="Times New Roman" w:hAnsi="Times New Roman" w:cs="Times New Roman"/>
          <w:sz w:val="36"/>
          <w:szCs w:val="36"/>
        </w:rPr>
        <w:t xml:space="preserve"> </w:t>
      </w:r>
      <w:r w:rsidRPr="00797D2E">
        <w:rPr>
          <w:rFonts w:ascii="Times New Roman" w:hAnsi="Times New Roman" w:cs="Times New Roman"/>
          <w:sz w:val="36"/>
          <w:szCs w:val="36"/>
        </w:rPr>
        <w:fldChar w:fldCharType="begin"/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QUOTE </w:instrText>
      </w:r>
      <w:r w:rsidRPr="00797D2E">
        <w:pict>
          <v:shape id="_x0000_i1036" type="#_x0000_t75" style="width:37.5pt;height:100.5pt">
            <v:imagedata r:id="rId13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</w:instrText>
      </w:r>
      <w:r w:rsidRPr="00797D2E">
        <w:rPr>
          <w:rFonts w:ascii="Times New Roman" w:hAnsi="Times New Roman" w:cs="Times New Roman"/>
          <w:sz w:val="36"/>
          <w:szCs w:val="36"/>
        </w:rPr>
        <w:fldChar w:fldCharType="separate"/>
      </w:r>
      <w:r w:rsidRPr="00797D2E">
        <w:pict>
          <v:shape id="_x0000_i1037" type="#_x0000_t75" style="width:37.5pt;height:100.5pt">
            <v:imagedata r:id="rId13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fldChar w:fldCharType="end"/>
      </w:r>
      <w:r w:rsidRPr="00184C6D">
        <w:rPr>
          <w:rFonts w:ascii="Times New Roman" w:hAnsi="Times New Roman" w:cs="Times New Roman"/>
          <w:sz w:val="36"/>
          <w:szCs w:val="36"/>
        </w:rPr>
        <w:t xml:space="preserve">   </w:t>
      </w:r>
      <w:r w:rsidRPr="00797D2E">
        <w:rPr>
          <w:rFonts w:ascii="Times New Roman" w:hAnsi="Times New Roman" w:cs="Times New Roman"/>
          <w:sz w:val="36"/>
          <w:szCs w:val="36"/>
        </w:rPr>
        <w:fldChar w:fldCharType="begin"/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QUOTE </w:instrText>
      </w:r>
      <w:r w:rsidRPr="00797D2E">
        <w:pict>
          <v:shape id="_x0000_i1038" type="#_x0000_t75" style="width:27.75pt;height:54.75pt">
            <v:imagedata r:id="rId11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</w:instrText>
      </w:r>
      <w:r w:rsidRPr="00797D2E">
        <w:rPr>
          <w:rFonts w:ascii="Times New Roman" w:hAnsi="Times New Roman" w:cs="Times New Roman"/>
          <w:sz w:val="36"/>
          <w:szCs w:val="36"/>
        </w:rPr>
        <w:fldChar w:fldCharType="separate"/>
      </w:r>
      <w:r w:rsidRPr="00797D2E">
        <w:pict>
          <v:shape id="_x0000_i1039" type="#_x0000_t75" style="width:27.75pt;height:54.75pt">
            <v:imagedata r:id="rId11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fldChar w:fldCharType="end"/>
      </w:r>
      <w:r w:rsidRPr="00184C6D">
        <w:rPr>
          <w:rFonts w:ascii="Times New Roman" w:hAnsi="Times New Roman" w:cs="Times New Roman"/>
          <w:sz w:val="36"/>
          <w:szCs w:val="36"/>
        </w:rPr>
        <w:t xml:space="preserve">    </w:t>
      </w:r>
      <w:r w:rsidRPr="00797D2E">
        <w:rPr>
          <w:rFonts w:ascii="Times New Roman" w:hAnsi="Times New Roman" w:cs="Times New Roman"/>
          <w:sz w:val="36"/>
          <w:szCs w:val="36"/>
        </w:rPr>
        <w:fldChar w:fldCharType="begin"/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QUOTE </w:instrText>
      </w:r>
      <w:r w:rsidRPr="00797D2E">
        <w:pict>
          <v:shape id="_x0000_i1040" type="#_x0000_t75" style="width:27.75pt;height:54.75pt">
            <v:imagedata r:id="rId11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instrText xml:space="preserve"> </w:instrText>
      </w:r>
      <w:r w:rsidRPr="00797D2E">
        <w:rPr>
          <w:rFonts w:ascii="Times New Roman" w:hAnsi="Times New Roman" w:cs="Times New Roman"/>
          <w:sz w:val="36"/>
          <w:szCs w:val="36"/>
        </w:rPr>
        <w:fldChar w:fldCharType="separate"/>
      </w:r>
      <w:r w:rsidRPr="00797D2E">
        <w:pict>
          <v:shape id="_x0000_i1041" type="#_x0000_t75" style="width:27.75pt;height:54.75pt">
            <v:imagedata r:id="rId11" o:title="" chromakey="white"/>
          </v:shape>
        </w:pict>
      </w:r>
      <w:r w:rsidRPr="00797D2E">
        <w:rPr>
          <w:rFonts w:ascii="Times New Roman" w:hAnsi="Times New Roman" w:cs="Times New Roman"/>
          <w:sz w:val="36"/>
          <w:szCs w:val="36"/>
        </w:rPr>
        <w:fldChar w:fldCharType="end"/>
      </w:r>
      <w:r w:rsidRPr="00184C6D">
        <w:rPr>
          <w:rFonts w:ascii="Times New Roman" w:hAnsi="Times New Roman" w:cs="Times New Roman"/>
          <w:sz w:val="36"/>
          <w:szCs w:val="36"/>
        </w:rPr>
        <w:t xml:space="preserve">   :</w:t>
      </w:r>
      <w:r w:rsidRPr="00184C6D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</w:t>
      </w:r>
    </w:p>
    <w:p w:rsidR="00210714" w:rsidRDefault="00210714" w:rsidP="00184C6D">
      <w:pPr>
        <w:pStyle w:val="NoSpacing"/>
        <w:tabs>
          <w:tab w:val="left" w:pos="660"/>
        </w:tabs>
        <w:ind w:left="720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210714" w:rsidRDefault="00210714" w:rsidP="00184C6D">
      <w:pPr>
        <w:pStyle w:val="NoSpacing"/>
        <w:tabs>
          <w:tab w:val="left" w:pos="660"/>
        </w:tabs>
        <w:ind w:left="720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210714" w:rsidRPr="00184C6D" w:rsidRDefault="00210714" w:rsidP="00184C6D">
      <w:pPr>
        <w:pStyle w:val="NoSpacing"/>
        <w:numPr>
          <w:ilvl w:val="0"/>
          <w:numId w:val="10"/>
        </w:numPr>
        <w:tabs>
          <w:tab w:val="left" w:pos="66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184C6D">
        <w:rPr>
          <w:rFonts w:ascii="Times New Roman" w:hAnsi="Times New Roman" w:cs="Times New Roman"/>
          <w:b/>
          <w:bCs/>
          <w:sz w:val="24"/>
          <w:szCs w:val="24"/>
        </w:rPr>
        <w:t>Aşağıda okunuşları verilen kesirleri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4-</w:t>
      </w:r>
      <w:r w:rsidRPr="00184C6D">
        <w:t xml:space="preserve"> </w:t>
      </w:r>
      <w:r w:rsidRPr="00184C6D">
        <w:rPr>
          <w:rFonts w:ascii="Times New Roman" w:hAnsi="Times New Roman" w:cs="Times New Roman"/>
          <w:b/>
          <w:bCs/>
          <w:sz w:val="24"/>
          <w:szCs w:val="24"/>
        </w:rPr>
        <w:t>Aşağıdaki kesirlerin okunuşlarını yazınız.</w:t>
      </w:r>
    </w:p>
    <w:p w:rsidR="00210714" w:rsidRPr="00184C6D" w:rsidRDefault="00210714" w:rsidP="00184C6D">
      <w:pPr>
        <w:pStyle w:val="ListParagraph"/>
        <w:spacing w:line="240" w:lineRule="auto"/>
        <w:ind w:left="1428" w:firstLine="696"/>
        <w:rPr>
          <w:rFonts w:ascii="Times New Roman" w:hAnsi="Times New Roman" w:cs="Times New Roman"/>
          <w:sz w:val="24"/>
          <w:szCs w:val="24"/>
        </w:rPr>
      </w:pPr>
      <w:r w:rsidRPr="00184C6D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84C6D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  <w:r w:rsidRPr="00184C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184C6D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84C6D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tbl>
      <w:tblPr>
        <w:tblpPr w:leftFromText="141" w:rightFromText="141" w:vertAnchor="text" w:horzAnchor="page" w:tblpX="898" w:tblpY="17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7"/>
        <w:gridCol w:w="2240"/>
      </w:tblGrid>
      <w:tr w:rsidR="00210714" w:rsidRPr="00797D2E">
        <w:trPr>
          <w:trHeight w:val="748"/>
        </w:trPr>
        <w:tc>
          <w:tcPr>
            <w:tcW w:w="2627" w:type="dxa"/>
            <w:shd w:val="clear" w:color="auto" w:fill="FFFF00"/>
            <w:vAlign w:val="center"/>
          </w:tcPr>
          <w:p w:rsidR="00210714" w:rsidRPr="00184C6D" w:rsidRDefault="00210714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4C6D">
              <w:rPr>
                <w:rFonts w:ascii="Times New Roman" w:hAnsi="Times New Roman" w:cs="Times New Roman"/>
                <w:sz w:val="26"/>
                <w:szCs w:val="26"/>
              </w:rPr>
              <w:t>Sekizde üç</w:t>
            </w:r>
          </w:p>
        </w:tc>
        <w:tc>
          <w:tcPr>
            <w:tcW w:w="2240" w:type="dxa"/>
            <w:vAlign w:val="center"/>
          </w:tcPr>
          <w:p w:rsidR="00210714" w:rsidRPr="00184C6D" w:rsidRDefault="00210714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714" w:rsidRPr="00797D2E">
        <w:trPr>
          <w:trHeight w:val="748"/>
        </w:trPr>
        <w:tc>
          <w:tcPr>
            <w:tcW w:w="2627" w:type="dxa"/>
            <w:shd w:val="clear" w:color="auto" w:fill="C6D9F1"/>
            <w:vAlign w:val="center"/>
          </w:tcPr>
          <w:p w:rsidR="00210714" w:rsidRPr="00184C6D" w:rsidRDefault="00210714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4C6D">
              <w:rPr>
                <w:rFonts w:ascii="Times New Roman" w:hAnsi="Times New Roman" w:cs="Times New Roman"/>
                <w:sz w:val="26"/>
                <w:szCs w:val="26"/>
              </w:rPr>
              <w:t>İki tam üç bölü yedi</w:t>
            </w:r>
          </w:p>
        </w:tc>
        <w:tc>
          <w:tcPr>
            <w:tcW w:w="2240" w:type="dxa"/>
            <w:vAlign w:val="center"/>
          </w:tcPr>
          <w:p w:rsidR="00210714" w:rsidRPr="00184C6D" w:rsidRDefault="00210714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right" w:tblpY="170"/>
        <w:tblW w:w="5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8"/>
        <w:gridCol w:w="4168"/>
      </w:tblGrid>
      <w:tr w:rsidR="00210714" w:rsidRPr="00797D2E">
        <w:trPr>
          <w:trHeight w:val="484"/>
        </w:trPr>
        <w:tc>
          <w:tcPr>
            <w:tcW w:w="1198" w:type="dxa"/>
            <w:shd w:val="clear" w:color="auto" w:fill="C6D9F1"/>
          </w:tcPr>
          <w:p w:rsidR="00210714" w:rsidRPr="00184C6D" w:rsidRDefault="00210714" w:rsidP="00184C6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6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0" w:dyaOrig="620">
                <v:shape id="_x0000_i1042" type="#_x0000_t75" style="width:10.5pt;height:31.5pt" o:ole="">
                  <v:imagedata r:id="rId14" o:title=""/>
                </v:shape>
                <o:OLEObject Type="Embed" ProgID="Equation.3" ShapeID="_x0000_i1042" DrawAspect="Content" ObjectID="_1491310147" r:id="rId15"/>
              </w:object>
            </w:r>
          </w:p>
        </w:tc>
        <w:tc>
          <w:tcPr>
            <w:tcW w:w="4168" w:type="dxa"/>
            <w:vAlign w:val="center"/>
          </w:tcPr>
          <w:p w:rsidR="00210714" w:rsidRPr="00184C6D" w:rsidRDefault="00210714" w:rsidP="00184C6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714" w:rsidRPr="00797D2E">
        <w:trPr>
          <w:trHeight w:val="278"/>
        </w:trPr>
        <w:tc>
          <w:tcPr>
            <w:tcW w:w="1198" w:type="dxa"/>
            <w:shd w:val="clear" w:color="auto" w:fill="FFFF00"/>
          </w:tcPr>
          <w:p w:rsidR="00210714" w:rsidRPr="00184C6D" w:rsidRDefault="00210714" w:rsidP="00184C6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6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20" w:dyaOrig="620">
                <v:shape id="_x0000_i1043" type="#_x0000_t75" style="width:15pt;height:31.5pt" o:ole="">
                  <v:imagedata r:id="rId16" o:title=""/>
                </v:shape>
                <o:OLEObject Type="Embed" ProgID="Equation.3" ShapeID="_x0000_i1043" DrawAspect="Content" ObjectID="_1491310148" r:id="rId17"/>
              </w:object>
            </w:r>
          </w:p>
        </w:tc>
        <w:tc>
          <w:tcPr>
            <w:tcW w:w="4168" w:type="dxa"/>
            <w:vAlign w:val="center"/>
          </w:tcPr>
          <w:p w:rsidR="00210714" w:rsidRPr="00184C6D" w:rsidRDefault="00210714" w:rsidP="00184C6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0714" w:rsidRDefault="00210714" w:rsidP="00184C6D">
      <w:pPr>
        <w:pStyle w:val="ListParagraph"/>
        <w:spacing w:line="240" w:lineRule="auto"/>
        <w:ind w:left="1428" w:firstLine="696"/>
        <w:rPr>
          <w:rFonts w:ascii="Times New Roman" w:hAnsi="Times New Roman" w:cs="Times New Roman"/>
          <w:sz w:val="24"/>
          <w:szCs w:val="24"/>
        </w:rPr>
      </w:pP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5 - </w:t>
      </w:r>
      <w:r w:rsidRPr="00184C6D">
        <w:rPr>
          <w:rFonts w:ascii="Times New Roman" w:hAnsi="Times New Roman" w:cs="Times New Roman"/>
          <w:b/>
          <w:bCs/>
          <w:sz w:val="24"/>
          <w:szCs w:val="24"/>
        </w:rPr>
        <w:t>Aşağıdaki sayı doğrularında A noktalarını</w:t>
      </w:r>
      <w:r>
        <w:rPr>
          <w:rFonts w:ascii="Times New Roman" w:hAnsi="Times New Roman" w:cs="Times New Roman"/>
          <w:b/>
          <w:bCs/>
          <w:sz w:val="24"/>
          <w:szCs w:val="24"/>
        </w:rPr>
        <w:t>n belirttiği kesirleri bulunuz? ( 4 PUAN)</w:t>
      </w: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shape id="Metin Kutusu 13" o:spid="_x0000_s1036" type="#_x0000_t202" style="position:absolute;left:0;text-align:left;margin-left:331.95pt;margin-top:39.05pt;width:1in;height:21pt;z-index:251655168;visibility:visible;mso-wrap-style:none" strokecolor="white" strokeweight=".5pt">
            <v:textbox>
              <w:txbxContent>
                <w:p w:rsidR="00210714" w:rsidRPr="00184C6D" w:rsidRDefault="00210714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84C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12" o:spid="_x0000_s1037" type="#_x0000_t32" style="position:absolute;left:0;text-align:left;margin-left:341.7pt;margin-top:26.3pt;width:0;height:12.75pt;z-index:251654144;visibility:visible">
            <v:stroke endarrow="open"/>
          </v:shape>
        </w:pict>
      </w:r>
      <w:r>
        <w:rPr>
          <w:noProof/>
        </w:rPr>
        <w:pict>
          <v:shape id="Metin Kutusu 11" o:spid="_x0000_s1038" type="#_x0000_t202" style="position:absolute;left:0;text-align:left;margin-left:475.2pt;margin-top:26.3pt;width:36pt;height:31.5pt;z-index:251653120;visibility:visible" strokecolor="white" strokeweight=".5pt">
            <v:textbox>
              <w:txbxContent>
                <w:p w:rsidR="00210714" w:rsidRDefault="00210714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Resim 110" o:spid="_x0000_s1039" type="#_x0000_t75" style="position:absolute;left:0;text-align:left;margin-left:294.45pt;margin-top:3.8pt;width:241.5pt;height:48.75pt;z-index:-251664384;visibility:visible" wrapcoords="-67 0 -67 21268 21600 21268 21600 0 -67 0">
            <v:imagedata r:id="rId18" o:title=""/>
            <w10:wrap type="through"/>
          </v:shape>
        </w:pict>
      </w:r>
      <w:r w:rsidRPr="00797D2E">
        <w:rPr>
          <w:rFonts w:ascii="Cambria" w:hAnsi="Cambria" w:cs="Cambria"/>
          <w:noProof/>
          <w:color w:val="0000FF"/>
        </w:rPr>
        <w:pict>
          <v:shape id="Resim 113" o:spid="_x0000_i1044" type="#_x0000_t75" style="width:225.75pt;height:57.75pt;visibility:visible">
            <v:imagedata r:id="rId19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shape id="Metin Kutusu 17" o:spid="_x0000_s1040" type="#_x0000_t202" style="position:absolute;left:0;text-align:left;margin-left:438pt;margin-top:10.65pt;width:91.8pt;height:20.25pt;z-index:251661312;visibility:visible" strokecolor="white" strokeweight=".5pt">
            <v:textbox>
              <w:txbxContent>
                <w:p w:rsidR="00210714" w:rsidRPr="00184C6D" w:rsidRDefault="00210714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184C6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(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</w:t>
                  </w:r>
                  <w:r w:rsidRPr="00184C6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PUAN )</w:t>
                  </w:r>
                </w:p>
              </w:txbxContent>
            </v:textbox>
          </v:shape>
        </w:pict>
      </w:r>
      <w:r>
        <w:rPr>
          <w:noProof/>
        </w:rPr>
        <w:pict>
          <v:shape id="Picture 99" o:spid="_x0000_s1041" type="#_x0000_t75" style="position:absolute;left:0;text-align:left;margin-left:331.95pt;margin-top:34.7pt;width:185.25pt;height:103.5pt;z-index:-251659264;visibility:visible" wrapcoords="-87 0 -87 21443 21600 21443 21600 0 -87 0">
            <v:imagedata r:id="rId20" o:title=""/>
            <w10:wrap type="through"/>
          </v:shape>
        </w:pict>
      </w:r>
      <w:r>
        <w:rPr>
          <w:noProof/>
        </w:rPr>
        <w:pict>
          <v:shape id="Metin Kutusu 16" o:spid="_x0000_s1042" type="#_x0000_t202" style="position:absolute;left:0;text-align:left;margin-left:331.95pt;margin-top:66.9pt;width:51.75pt;height:27.75pt;z-index:251660288;visibility:visible" fillcolor="window" strokeweight=".5pt">
            <v:textbox>
              <w:txbxContent>
                <w:p w:rsidR="00210714" w:rsidRPr="00184C6D" w:rsidRDefault="00210714" w:rsidP="00184C6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02.15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5" o:spid="_x0000_s1043" type="#_x0000_t202" style="position:absolute;left:0;text-align:left;margin-left:40.95pt;margin-top:62.45pt;width:51.75pt;height:28.5pt;z-index:251659264;visibility:visible" strokeweight=".5pt">
            <v:textbox>
              <w:txbxContent>
                <w:p w:rsidR="00210714" w:rsidRPr="00184C6D" w:rsidRDefault="00210714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184C6D">
                    <w:rPr>
                      <w:rFonts w:ascii="Times New Roman" w:hAnsi="Times New Roman" w:cs="Times New Roman"/>
                      <w:sz w:val="32"/>
                      <w:szCs w:val="32"/>
                    </w:rPr>
                    <w:t>16.40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75" style="position:absolute;left:0;text-align:left;margin-left:40.95pt;margin-top:34.7pt;width:185.25pt;height:103.5pt;z-index:-251658240;visibility:visible" wrapcoords="-87 0 -87 21443 21600 21443 21600 0 -87 0">
            <v:imagedata r:id="rId20" o:title=""/>
            <w10:wrap type="through"/>
          </v:shape>
        </w:pict>
      </w:r>
      <w:r>
        <w:rPr>
          <w:noProof/>
        </w:rPr>
        <w:pict>
          <v:shape id="Picture 98" o:spid="_x0000_s1045" type="#_x0000_t75" style="position:absolute;left:0;text-align:left;margin-left:40.9pt;margin-top:-.25pt;width:504.75pt;height:31.5pt;z-index:-251660288;visibility:visible" wrapcoords="-32 0 -32 21086 21600 21086 21600 0 -32 0">
            <v:imagedata r:id="rId21" o:title=""/>
            <w10:wrap type="tight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6- </w:t>
      </w: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shape id="Metin Kutusu 25" o:spid="_x0000_s1046" type="#_x0000_t202" style="position:absolute;left:0;text-align:left;margin-left:530.7pt;margin-top:22.35pt;width:39.75pt;height:20.25pt;z-index:251669504;visibility:visible" fillcolor="window" strokecolor="window" strokeweight=".5pt">
            <v:textbox>
              <w:txbxContent>
                <w:p w:rsidR="00210714" w:rsidRPr="0095781A" w:rsidRDefault="00210714" w:rsidP="0095781A">
                  <w:pP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95781A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( 4 P 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9" o:spid="_x0000_s1047" type="#_x0000_t202" style="position:absolute;left:0;text-align:left;margin-left:232.2pt;margin-top:20.85pt;width:39.75pt;height:20.25pt;z-index:251668480;visibility:visible" fillcolor="window" strokecolor="window" strokeweight=".5pt">
            <v:textbox>
              <w:txbxContent>
                <w:p w:rsidR="00210714" w:rsidRPr="0095781A" w:rsidRDefault="00210714" w:rsidP="0095781A">
                  <w:pP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95781A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( 4 P 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2" o:spid="_x0000_s1048" type="#_x0000_t202" style="position:absolute;left:0;text-align:left;margin-left:268.2pt;margin-top:20.85pt;width:26.25pt;height:20.25pt;z-index:251665408;visibility:visible" fillcolor="window" strokecolor="window" strokeweight=".5pt">
            <v:textbox>
              <w:txbxContent>
                <w:p w:rsidR="00210714" w:rsidRPr="00184C6D" w:rsidRDefault="00210714" w:rsidP="005544F6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8-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1" o:spid="_x0000_s1049" type="#_x0000_t202" style="position:absolute;left:0;text-align:left;margin-left:12.45pt;margin-top:20.85pt;width:26.25pt;height:20.25pt;z-index:251664384;visibility:visible" fillcolor="window" strokecolor="window" strokeweight=".5pt">
            <v:textbox>
              <w:txbxContent>
                <w:p w:rsidR="00210714" w:rsidRPr="00184C6D" w:rsidRDefault="00210714" w:rsidP="005544F6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7-</w:t>
                  </w:r>
                </w:p>
              </w:txbxContent>
            </v:textbox>
          </v:shape>
        </w:pict>
      </w:r>
      <w:r>
        <w:rPr>
          <w:noProof/>
        </w:rPr>
        <w:pict>
          <v:shape id="Picture 109" o:spid="_x0000_s1050" type="#_x0000_t75" style="position:absolute;left:0;text-align:left;margin-left:41.7pt;margin-top:26.1pt;width:207pt;height:102.75pt;z-index:-251654144;visibility:visible" wrapcoords="-78 0 -78 21442 21600 21442 21600 0 -78 0">
            <v:imagedata r:id="rId22" o:title=""/>
            <w10:wrap type="through"/>
          </v:shape>
        </w:pict>
      </w:r>
      <w:r>
        <w:rPr>
          <w:noProof/>
        </w:rPr>
        <w:pict>
          <v:shape id="Picture 110" o:spid="_x0000_s1051" type="#_x0000_t75" style="position:absolute;left:0;text-align:left;margin-left:294.45pt;margin-top:26.1pt;width:272.25pt;height:75.75pt;z-index:-251653120;visibility:visible" wrapcoords="-60 0 -60 21386 21600 21386 21600 0 -60 0">
            <v:imagedata r:id="rId23" o:title=""/>
            <w10:wrap type="through"/>
          </v:shape>
        </w:pict>
      </w: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10714" w:rsidRPr="004624D6" w:rsidRDefault="00210714" w:rsidP="004624D6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210714" w:rsidRPr="004624D6" w:rsidRDefault="00210714" w:rsidP="004624D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Pr="00082FC7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 </w:t>
      </w:r>
      <w:r w:rsidRPr="00082FC7">
        <w:rPr>
          <w:rFonts w:ascii="Times New Roman" w:hAnsi="Times New Roman" w:cs="Times New Roman"/>
          <w:b/>
          <w:bCs/>
          <w:sz w:val="24"/>
          <w:szCs w:val="24"/>
        </w:rPr>
        <w:t>- Şekillerdeki boyalı bölümlerin alanlarını hesaplayalım</w:t>
      </w:r>
      <w:r w:rsidRPr="00082FC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2FC7">
        <w:rPr>
          <w:rFonts w:ascii="Times New Roman" w:hAnsi="Times New Roman" w:cs="Times New Roman"/>
          <w:b/>
          <w:bCs/>
          <w:sz w:val="24"/>
          <w:szCs w:val="24"/>
        </w:rPr>
        <w:t>( 9 PUAN)</w:t>
      </w:r>
    </w:p>
    <w:p w:rsidR="00210714" w:rsidRPr="00082FC7" w:rsidRDefault="00210714" w:rsidP="00184C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group id="Grup 279" o:spid="_x0000_s1052" style="position:absolute;left:0;text-align:left;margin-left:376.3pt;margin-top:7.05pt;width:128.45pt;height:66.75pt;z-index:251666432" coordorigin="7537,4837" coordsize="3240,2880">
            <v:rect id="Rectangle 3" o:spid="_x0000_s1053" style="position:absolute;left:9697;top:6997;width:360;height:360;flip:y;visibility:visible"/>
            <v:group id="Group 4" o:spid="_x0000_s1054" style="position:absolute;left:7537;top:4837;width:3240;height:2880" coordorigin="7357,4657" coordsize="3240,2880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" o:spid="_x0000_s1055" type="#_x0000_t6" style="position:absolute;left:9517;top:5017;width:360;height:360;visibility:visible" fillcolor="#396"/>
              <v:rect id="Rectangle 6" o:spid="_x0000_s1056" style="position:absolute;left:9157;top:6457;width:360;height:360;visibility:visible" fillcolor="#396"/>
              <v:rect id="Rectangle 7" o:spid="_x0000_s1057" style="position:absolute;left:8797;top:6097;width:360;height:360;visibility:visible" fillcolor="#396"/>
              <v:rect id="Rectangle 8" o:spid="_x0000_s1058" style="position:absolute;left:9517;top:5737;width:360;height:360;visibility:visible" fillcolor="#396"/>
              <v:rect id="Rectangle 9" o:spid="_x0000_s1059" style="position:absolute;left:7717;top:6097;width:360;height:360;visibility:visible" fillcolor="#396"/>
              <v:rect id="Rectangle 10" o:spid="_x0000_s1060" style="position:absolute;left:8797;top:6457;width:360;height:360;visibility:visible" fillcolor="#396"/>
              <v:rect id="Rectangle 11" o:spid="_x0000_s1061" style="position:absolute;left:8437;top:6457;width:360;height:360;visibility:visible" fillcolor="#396"/>
              <v:rect id="Rectangle 12" o:spid="_x0000_s1062" style="position:absolute;left:8077;top:6097;width:360;height:360;visibility:visible" fillcolor="#396"/>
              <v:rect id="Rectangle 13" o:spid="_x0000_s1063" style="position:absolute;left:9517;top:6457;width:360;height:360;visibility:visible" fillcolor="#396"/>
              <v:rect id="Rectangle 14" o:spid="_x0000_s1064" style="position:absolute;left:8797;top:6817;width:360;height:360;visibility:visible" fillcolor="#396"/>
              <v:rect id="Rectangle 15" o:spid="_x0000_s1065" style="position:absolute;left:8077;top:6457;width:360;height:360;visibility:visible" fillcolor="#396"/>
              <v:rect id="Rectangle 16" o:spid="_x0000_s1066" style="position:absolute;left:9157;top:6097;width:360;height:360;visibility:visible" fillcolor="#396"/>
              <v:shape id="AutoShape 17" o:spid="_x0000_s1067" type="#_x0000_t6" style="position:absolute;left:8077;top:5017;width:360;height:360;rotation:-90;visibility:visible" fillcolor="#396"/>
              <v:shape id="AutoShape 18" o:spid="_x0000_s1068" type="#_x0000_t6" style="position:absolute;left:9157;top:6817;width:360;height:360;rotation:90;visibility:visible" fillcolor="#396"/>
              <v:shape id="AutoShape 19" o:spid="_x0000_s1069" type="#_x0000_t6" style="position:absolute;left:8437;top:6817;width:360;height:360;rotation:180;visibility:visible" fillcolor="#396"/>
              <v:rect id="Rectangle 20" o:spid="_x0000_s1070" style="position:absolute;left:8437;top:6097;width:360;height:360;visibility:visible" fillcolor="#396"/>
              <v:rect id="Rectangle 21" o:spid="_x0000_s1071" style="position:absolute;left:10237;top:4657;width:360;height:360;visibility:visible"/>
              <v:rect id="Rectangle 22" o:spid="_x0000_s1072" style="position:absolute;left:7717;top:7177;width:360;height:360;visibility:visible"/>
              <v:rect id="Rectangle 23" o:spid="_x0000_s1073" style="position:absolute;left:8077;top:7177;width:360;height:360;visibility:visible"/>
              <v:rect id="Rectangle 24" o:spid="_x0000_s1074" style="position:absolute;left:8437;top:7177;width:360;height:360;visibility:visible"/>
              <v:rect id="Rectangle 25" o:spid="_x0000_s1075" style="position:absolute;left:9157;top:7177;width:360;height:360;visibility:visible"/>
              <v:rect id="Rectangle 26" o:spid="_x0000_s1076" style="position:absolute;left:8797;top:7177;width:360;height:360;visibility:visible"/>
              <v:rect id="Rectangle 27" o:spid="_x0000_s1077" style="position:absolute;left:9517;top:7177;width:360;height:360;visibility:visible"/>
              <v:rect id="Rectangle 28" o:spid="_x0000_s1078" style="position:absolute;left:8437;top:5737;width:360;height:360;visibility:visible"/>
              <v:rect id="Rectangle 29" o:spid="_x0000_s1079" style="position:absolute;left:8077;top:6817;width:360;height:360;visibility:visible"/>
              <v:rect id="Rectangle 30" o:spid="_x0000_s1080" style="position:absolute;left:7717;top:5017;width:360;height:360;visibility:visible"/>
              <v:rect id="Rectangle 31" o:spid="_x0000_s1081" style="position:absolute;left:10237;top:7177;width:360;height:360;visibility:visible"/>
              <v:rect id="Rectangle 32" o:spid="_x0000_s1082" style="position:absolute;left:9877;top:7177;width:360;height:360;visibility:visible"/>
              <v:rect id="Rectangle 33" o:spid="_x0000_s1083" style="position:absolute;left:8437;top:4657;width:360;height:360;visibility:visible"/>
              <v:rect id="Rectangle 34" o:spid="_x0000_s1084" style="position:absolute;left:10237;top:6457;width:360;height:360;visibility:visible"/>
              <v:rect id="Rectangle 35" o:spid="_x0000_s1085" style="position:absolute;left:9877;top:6817;width:360;height:360;visibility:visible"/>
              <v:rect id="Rectangle 36" o:spid="_x0000_s1086" style="position:absolute;left:8797;top:4657;width:360;height:360;visibility:visible"/>
              <v:rect id="Rectangle 37" o:spid="_x0000_s1087" style="position:absolute;left:9517;top:4657;width:360;height:360;visibility:visible"/>
              <v:rect id="Rectangle 38" o:spid="_x0000_s1088" style="position:absolute;left:10237;top:5377;width:360;height:360;visibility:visible"/>
              <v:rect id="Rectangle 39" o:spid="_x0000_s1089" style="position:absolute;left:10237;top:5017;width:360;height:360;visibility:visible"/>
              <v:rect id="Rectangle 40" o:spid="_x0000_s1090" style="position:absolute;left:10237;top:6097;width:360;height:360;visibility:visible"/>
              <v:rect id="Rectangle 41" o:spid="_x0000_s1091" style="position:absolute;left:10237;top:6817;width:360;height:360;visibility:visible"/>
              <v:rect id="Rectangle 42" o:spid="_x0000_s1092" style="position:absolute;left:10237;top:5737;width:360;height:360;visibility:visible"/>
              <v:rect id="Rectangle 43" o:spid="_x0000_s1093" style="position:absolute;left:7717;top:6817;width:360;height:360;visibility:visible"/>
              <v:rect id="Rectangle 44" o:spid="_x0000_s1094" style="position:absolute;left:9877;top:5017;width:360;height:360;visibility:visible"/>
              <v:rect id="Rectangle 45" o:spid="_x0000_s1095" style="position:absolute;left:9157;top:5737;width:360;height:360;visibility:visible"/>
              <v:rect id="Rectangle 46" o:spid="_x0000_s1096" style="position:absolute;left:7717;top:4657;width:360;height:360;visibility:visible"/>
              <v:rect id="Rectangle 47" o:spid="_x0000_s1097" style="position:absolute;left:8077;top:4657;width:360;height:360;visibility:visible"/>
              <v:rect id="Rectangle 48" o:spid="_x0000_s1098" style="position:absolute;left:9877;top:4657;width:360;height:360;visibility:visible"/>
              <v:rect id="Rectangle 49" o:spid="_x0000_s1099" style="position:absolute;left:9157;top:4657;width:360;height:360;visibility:visible"/>
              <v:rect id="Rectangle 50" o:spid="_x0000_s1100" style="position:absolute;left:7357;top:5017;width:360;height:360;visibility:visible"/>
              <v:rect id="Rectangle 51" o:spid="_x0000_s1101" style="position:absolute;left:7357;top:5377;width:360;height:360;visibility:visible"/>
              <v:rect id="Rectangle 52" o:spid="_x0000_s1102" style="position:absolute;left:7357;top:6817;width:360;height:360;visibility:visible"/>
              <v:rect id="Rectangle 53" o:spid="_x0000_s1103" style="position:absolute;left:7357;top:4657;width:360;height:360;visibility:visible"/>
              <v:rect id="Rectangle 54" o:spid="_x0000_s1104" style="position:absolute;left:7357;top:7177;width:360;height:360;visibility:visible"/>
              <v:rect id="Rectangle 55" o:spid="_x0000_s1105" style="position:absolute;left:7357;top:6097;width:360;height:360;visibility:visible"/>
              <v:rect id="Rectangle 56" o:spid="_x0000_s1106" style="position:absolute;left:7357;top:5737;width:360;height:360;visibility:visible"/>
              <v:rect id="Rectangle 57" o:spid="_x0000_s1107" style="position:absolute;left:7357;top:6457;width:360;height:360;visibility:visible"/>
              <v:rect id="Rectangle 58" o:spid="_x0000_s1108" style="position:absolute;left:7717;top:5737;width:360;height:360;visibility:visible" fillcolor="#396"/>
              <v:rect id="Rectangle 59" o:spid="_x0000_s1109" style="position:absolute;left:8077;top:5737;width:360;height:360;visibility:visible" fillcolor="#396"/>
              <v:rect id="Rectangle 60" o:spid="_x0000_s1110" style="position:absolute;left:8797;top:5737;width:360;height:360;visibility:visible" fillcolor="#396"/>
              <v:rect id="Rectangle 61" o:spid="_x0000_s1111" style="position:absolute;left:9877;top:6097;width:360;height:360;visibility:visible" fillcolor="#396"/>
              <v:rect id="Rectangle 62" o:spid="_x0000_s1112" style="position:absolute;left:9517;top:6097;width:360;height:360;visibility:visible" fillcolor="#396"/>
              <v:rect id="Rectangle 63" o:spid="_x0000_s1113" style="position:absolute;left:8797;top:5377;width:360;height:360;visibility:visible" fillcolor="#396"/>
              <v:rect id="Rectangle 64" o:spid="_x0000_s1114" style="position:absolute;left:8437;top:5377;width:360;height:360;visibility:visible" fillcolor="#396"/>
              <v:rect id="Rectangle 65" o:spid="_x0000_s1115" style="position:absolute;left:8077;top:5377;width:360;height:360;visibility:visible" fillcolor="#396"/>
              <v:rect id="Rectangle 66" o:spid="_x0000_s1116" style="position:absolute;left:7717;top:5377;width:360;height:360;visibility:visible" fillcolor="#396"/>
              <v:rect id="Rectangle 67" o:spid="_x0000_s1117" style="position:absolute;left:9877;top:5737;width:360;height:360;visibility:visible" fillcolor="#396"/>
              <v:rect id="Rectangle 68" o:spid="_x0000_s1118" style="position:absolute;left:8437;top:5017;width:360;height:360;visibility:visible" fillcolor="#396"/>
              <v:rect id="Rectangle 69" o:spid="_x0000_s1119" style="position:absolute;left:9877;top:5377;width:360;height:360;visibility:visible" fillcolor="#396"/>
              <v:rect id="Rectangle 70" o:spid="_x0000_s1120" style="position:absolute;left:9517;top:5377;width:360;height:360;visibility:visible" fillcolor="#396"/>
              <v:rect id="Rectangle 71" o:spid="_x0000_s1121" style="position:absolute;left:9157;top:5377;width:360;height:360;visibility:visible" fillcolor="#396"/>
              <v:rect id="Rectangle 72" o:spid="_x0000_s1122" style="position:absolute;left:9157;top:5017;width:360;height:360;visibility:visible" fillcolor="#396"/>
              <v:rect id="Rectangle 73" o:spid="_x0000_s1123" style="position:absolute;left:8797;top:5017;width:360;height:360;visibility:visible" fillcolor="#396"/>
            </v:group>
          </v:group>
        </w:pict>
      </w:r>
      <w:r>
        <w:rPr>
          <w:rFonts w:ascii="Comic Sans MS" w:hAnsi="Comic Sans MS" w:cs="Comic Sans MS"/>
          <w:noProof/>
          <w:sz w:val="20"/>
          <w:szCs w:val="20"/>
        </w:rPr>
        <w:t xml:space="preserve">  </w:t>
      </w:r>
      <w:hyperlink r:id="rId24" w:history="1">
        <w:r w:rsidRPr="00797D2E">
          <w:rPr>
            <w:rFonts w:ascii="Comic Sans MS" w:hAnsi="Comic Sans MS" w:cs="Comic Sans MS"/>
            <w:noProof/>
            <w:sz w:val="20"/>
            <w:szCs w:val="20"/>
          </w:rPr>
          <w:pict>
            <v:shape id="Resim 23" o:spid="_x0000_i1045" type="#_x0000_t75" alt="http://videoanlatim.net/wp-content/uploads/2013/02/Mat_4_Ko_19_1.jpg" href="http://www.google.com.tr/url?sa=i&amp;rct=j&amp;q=alan+4.s%C4%B1n%C4%B1f&amp;source=images&amp;cd=&amp;cad=rja&amp;docid=tHpbUkQgYKvKoM&amp;tbnid=Nrth1CxNa5ARsM:&amp;ved=&amp;url=http://videoanlatim.net/4-sinif-matematik-alan-olcme-testi-coz.htm&amp;ei=cjpsUcr9LeKO7Aa2qoCYAw&amp;bvm=bv.45175338,d.ZGU&amp;psig=AFQjCNFrlH7uDs8nlxVegmEvlI5qTr0pOA&amp;ust=13661337470816" style="width:122.25pt;height:68.25pt;visibility:visible" o:bordertopcolor="black" o:borderleftcolor="black" o:borderbottomcolor="black" o:borderrightcolor="black" o:button="t">
              <v:fill o:detectmouseclick="t"/>
              <v:imagedata r:id="rId25" o:title="" croptop="2038f" cropbottom="41531f" cropleft="16172f" cropright="12460f"/>
              <w10:bordertop type="single" width="12"/>
              <w10:borderleft type="single" width="12"/>
              <w10:borderbottom type="single" width="12"/>
              <w10:borderright type="single" width="12"/>
            </v:shape>
          </w:pict>
        </w:r>
      </w:hyperlink>
      <w:r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        </w:t>
      </w:r>
      <w:hyperlink r:id="rId26" w:history="1">
        <w:r w:rsidRPr="00797D2E">
          <w:rPr>
            <w:rFonts w:ascii="Comic Sans MS" w:hAnsi="Comic Sans MS" w:cs="Comic Sans MS"/>
            <w:b/>
            <w:bCs/>
            <w:noProof/>
            <w:sz w:val="20"/>
            <w:szCs w:val="20"/>
          </w:rPr>
          <w:pict>
            <v:shape id="Resim 24" o:spid="_x0000_i1046" type="#_x0000_t75" alt="http://www.ilkogretimkalbi.com/dokuman/celal5/mat4alan.jpg" href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" style="width:120.75pt;height:66.75pt;visibility:visible" o:bordertopcolor="black" o:borderleftcolor="black" o:borderbottomcolor="black" o:borderrightcolor="black" o:button="t">
              <v:fill o:detectmouseclick="t"/>
              <v:imagedata r:id="rId27" o:title="" croptop="34905f" cropbottom="11447f" cropleft="39706f" cropright="1781f"/>
              <w10:bordertop type="single" width="8"/>
              <w10:borderleft type="single" width="8"/>
              <w10:borderbottom type="single" width="8"/>
              <w10:borderright type="single" width="8"/>
            </v:shape>
          </w:pict>
        </w:r>
      </w:hyperlink>
    </w:p>
    <w:p w:rsidR="00210714" w:rsidRPr="008B7121" w:rsidRDefault="00210714" w:rsidP="008B7121">
      <w:pPr>
        <w:pStyle w:val="ListParagraph"/>
        <w:spacing w:line="240" w:lineRule="auto"/>
        <w:ind w:left="426"/>
        <w:rPr>
          <w:rFonts w:ascii="Comic Sans MS" w:hAnsi="Comic Sans MS" w:cs="Comic Sans MS"/>
          <w:b/>
          <w:bCs/>
          <w:noProof/>
          <w:sz w:val="20"/>
          <w:szCs w:val="20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          </w:t>
      </w:r>
    </w:p>
    <w:p w:rsidR="00210714" w:rsidRDefault="00210714" w:rsidP="00184C6D">
      <w:pPr>
        <w:pStyle w:val="ListParagraph"/>
        <w:spacing w:line="240" w:lineRule="auto"/>
        <w:ind w:left="426"/>
        <w:rPr>
          <w:rFonts w:ascii="Comic Sans MS" w:hAnsi="Comic Sans MS" w:cs="Comic Sans MS"/>
          <w:b/>
          <w:bCs/>
          <w:noProof/>
          <w:sz w:val="20"/>
          <w:szCs w:val="20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           ……….</w:t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  <w:t>………..</w:t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  <w:t xml:space="preserve">    </w:t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t xml:space="preserve">        relik kumaşın önce ıştır?                            </w:t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>……….</w:t>
      </w:r>
    </w:p>
    <w:p w:rsidR="00210714" w:rsidRDefault="00210714" w:rsidP="00184C6D">
      <w:pPr>
        <w:pStyle w:val="ListParagraph"/>
        <w:spacing w:line="240" w:lineRule="auto"/>
        <w:ind w:left="426"/>
        <w:rPr>
          <w:rFonts w:ascii="Comic Sans MS" w:hAnsi="Comic Sans MS" w:cs="Comic Sans MS"/>
          <w:b/>
          <w:bCs/>
          <w:noProof/>
          <w:sz w:val="20"/>
          <w:szCs w:val="20"/>
        </w:rPr>
      </w:pPr>
    </w:p>
    <w:p w:rsidR="00210714" w:rsidRPr="00082FC7" w:rsidRDefault="00210714" w:rsidP="00082FC7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082FC7">
        <w:rPr>
          <w:rFonts w:ascii="Times New Roman" w:hAnsi="Times New Roman" w:cs="Times New Roman"/>
          <w:b/>
          <w:bCs/>
          <w:noProof/>
          <w:sz w:val="24"/>
          <w:szCs w:val="24"/>
        </w:rPr>
        <w:t>10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082FC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- Aşağıdaki çevirileri yapınız. (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8</w:t>
      </w:r>
      <w:r w:rsidRPr="00082FC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PUAN </w:t>
      </w:r>
      <w:r w:rsidRPr="00082FC7">
        <w:rPr>
          <w:rFonts w:ascii="Times New Roman" w:hAnsi="Times New Roman" w:cs="Times New Roman"/>
          <w:b/>
          <w:bCs/>
          <w:noProof/>
          <w:sz w:val="24"/>
          <w:szCs w:val="24"/>
        </w:rPr>
        <w:t>)</w:t>
      </w:r>
    </w:p>
    <w:p w:rsidR="00210714" w:rsidRPr="00FE4150" w:rsidRDefault="00210714" w:rsidP="00082FC7">
      <w:pPr>
        <w:pStyle w:val="ListParagraph"/>
        <w:spacing w:line="240" w:lineRule="auto"/>
        <w:ind w:left="426"/>
        <w:rPr>
          <w:rFonts w:ascii="Times New Roman" w:hAnsi="Times New Roman" w:cs="Times New Roman"/>
          <w:noProof/>
          <w:sz w:val="24"/>
          <w:szCs w:val="24"/>
        </w:rPr>
      </w:pP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12 t 250 kg : ………  kg              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              </w:t>
      </w: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FE4150">
        <w:rPr>
          <w:rFonts w:ascii="Times New Roman" w:hAnsi="Times New Roman" w:cs="Times New Roman"/>
          <w:noProof/>
          <w:sz w:val="24"/>
          <w:szCs w:val="24"/>
        </w:rPr>
        <w:t>3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l</w:t>
      </w: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………. </w:t>
      </w: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 ml                  </w:t>
      </w:r>
    </w:p>
    <w:p w:rsidR="00210714" w:rsidRPr="00FE4150" w:rsidRDefault="00210714" w:rsidP="00082FC7">
      <w:pPr>
        <w:pStyle w:val="ListParagraph"/>
        <w:spacing w:line="240" w:lineRule="auto"/>
        <w:ind w:left="426"/>
        <w:rPr>
          <w:rFonts w:ascii="Times New Roman" w:hAnsi="Times New Roman" w:cs="Times New Roman"/>
          <w:noProof/>
          <w:sz w:val="24"/>
          <w:szCs w:val="24"/>
        </w:rPr>
      </w:pP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4550      ml : ............   l  ………  ml             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         </w:t>
      </w: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4786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g   : ………. </w:t>
      </w: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kg ……….g           </w:t>
      </w:r>
    </w:p>
    <w:p w:rsidR="00210714" w:rsidRPr="00FE4150" w:rsidRDefault="00210714" w:rsidP="00082FC7">
      <w:pPr>
        <w:pStyle w:val="ListParagraph"/>
        <w:spacing w:line="240" w:lineRule="auto"/>
        <w:ind w:left="426"/>
        <w:rPr>
          <w:rFonts w:ascii="Times New Roman" w:hAnsi="Times New Roman" w:cs="Times New Roman"/>
          <w:noProof/>
          <w:sz w:val="24"/>
          <w:szCs w:val="24"/>
        </w:rPr>
      </w:pP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2365     cm : ………   m ……...  cm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</w:t>
      </w:r>
      <w:r w:rsidRPr="00FE4150">
        <w:rPr>
          <w:rFonts w:ascii="Times New Roman" w:hAnsi="Times New Roman" w:cs="Times New Roman"/>
          <w:noProof/>
          <w:sz w:val="24"/>
          <w:szCs w:val="24"/>
        </w:rPr>
        <w:t>5gün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5saat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</w:rPr>
        <w:t>……….</w:t>
      </w: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 saat         </w:t>
      </w:r>
    </w:p>
    <w:p w:rsidR="00210714" w:rsidRPr="00FE4150" w:rsidRDefault="00210714" w:rsidP="00082FC7">
      <w:pPr>
        <w:pStyle w:val="ListParagraph"/>
        <w:spacing w:line="240" w:lineRule="auto"/>
        <w:ind w:left="426"/>
        <w:rPr>
          <w:rFonts w:ascii="Times New Roman" w:hAnsi="Times New Roman" w:cs="Times New Roman"/>
          <w:noProof/>
          <w:sz w:val="24"/>
          <w:szCs w:val="24"/>
        </w:rPr>
      </w:pP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75000   kg  : ………   t           </w:t>
      </w:r>
      <w:r w:rsidRPr="00FE4150">
        <w:rPr>
          <w:rFonts w:ascii="Times New Roman" w:hAnsi="Times New Roman" w:cs="Times New Roman"/>
          <w:noProof/>
          <w:sz w:val="24"/>
          <w:szCs w:val="24"/>
        </w:rPr>
        <w:tab/>
      </w:r>
      <w:r w:rsidRPr="00FE4150">
        <w:rPr>
          <w:rFonts w:ascii="Times New Roman" w:hAnsi="Times New Roman" w:cs="Times New Roman"/>
          <w:noProof/>
          <w:sz w:val="24"/>
          <w:szCs w:val="24"/>
        </w:rPr>
        <w:tab/>
      </w:r>
      <w:r w:rsidRPr="00FE4150">
        <w:rPr>
          <w:rFonts w:ascii="Times New Roman" w:hAnsi="Times New Roman" w:cs="Times New Roman"/>
          <w:noProof/>
          <w:sz w:val="24"/>
          <w:szCs w:val="24"/>
        </w:rPr>
        <w:tab/>
      </w:r>
      <w:r w:rsidRPr="00FE4150">
        <w:rPr>
          <w:rFonts w:ascii="Times New Roman" w:hAnsi="Times New Roman" w:cs="Times New Roman"/>
          <w:noProof/>
          <w:sz w:val="24"/>
          <w:szCs w:val="24"/>
        </w:rPr>
        <w:tab/>
      </w:r>
      <w:r w:rsidRPr="00FE4150">
        <w:rPr>
          <w:rFonts w:ascii="Times New Roman" w:hAnsi="Times New Roman" w:cs="Times New Roman"/>
          <w:noProof/>
          <w:sz w:val="24"/>
          <w:szCs w:val="24"/>
        </w:rPr>
        <w:tab/>
        <w:t>7 km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50m  </w:t>
      </w: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</w:rPr>
        <w:t>……….</w:t>
      </w: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 m                     </w:t>
      </w:r>
    </w:p>
    <w:p w:rsidR="00210714" w:rsidRDefault="00210714" w:rsidP="00082FC7">
      <w:pPr>
        <w:pStyle w:val="ListParagraph"/>
        <w:spacing w:line="240" w:lineRule="auto"/>
        <w:ind w:left="426"/>
        <w:rPr>
          <w:rFonts w:ascii="Times New Roman" w:hAnsi="Times New Roman" w:cs="Times New Roman"/>
          <w:noProof/>
          <w:sz w:val="24"/>
          <w:szCs w:val="24"/>
        </w:rPr>
      </w:pPr>
      <w:r w:rsidRPr="00FE4150">
        <w:rPr>
          <w:rFonts w:ascii="Times New Roman" w:hAnsi="Times New Roman" w:cs="Times New Roman"/>
          <w:noProof/>
          <w:sz w:val="24"/>
          <w:szCs w:val="24"/>
        </w:rPr>
        <w:t xml:space="preserve">     </w:t>
      </w:r>
    </w:p>
    <w:p w:rsidR="00210714" w:rsidRDefault="00210714" w:rsidP="00082FC7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shape id="Metin Kutusu 352" o:spid="_x0000_s1124" type="#_x0000_t202" style="position:absolute;left:0;text-align:left;margin-left:10.2pt;margin-top:3.25pt;width:36pt;height:20.25pt;z-index:251667456;visibility:visible" fillcolor="window" strokecolor="window" strokeweight=".5pt">
            <v:textbox>
              <w:txbxContent>
                <w:p w:rsidR="00210714" w:rsidRPr="00184C6D" w:rsidRDefault="00210714" w:rsidP="00B664B4">
                  <w:pPr>
                    <w:pStyle w:val="NoSpacing"/>
                  </w:pPr>
                  <w:r w:rsidRPr="00B664B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11</w:t>
                  </w:r>
                  <w:r>
                    <w:t xml:space="preserve"> -</w:t>
                  </w:r>
                </w:p>
              </w:txbxContent>
            </v:textbox>
          </v:shape>
        </w:pict>
      </w:r>
      <w:r>
        <w:rPr>
          <w:rFonts w:ascii="Arial" w:hAnsi="Arial" w:cs="Arial"/>
          <w:position w:val="-24"/>
        </w:rPr>
        <w:t xml:space="preserve">        </w:t>
      </w:r>
      <w:r w:rsidRPr="00FB0687">
        <w:rPr>
          <w:rFonts w:ascii="Arial" w:hAnsi="Arial" w:cs="Arial"/>
          <w:position w:val="-24"/>
        </w:rPr>
        <w:object w:dxaOrig="240" w:dyaOrig="620">
          <v:shape id="_x0000_i1047" type="#_x0000_t75" style="width:12.75pt;height:32.25pt" o:ole="">
            <v:imagedata r:id="rId28" o:title=""/>
          </v:shape>
          <o:OLEObject Type="Embed" ProgID="Equation.3" ShapeID="_x0000_i1047" DrawAspect="Content" ObjectID="_1491310149" r:id="rId29"/>
        </w:object>
      </w:r>
      <w:r w:rsidRPr="00FB0687">
        <w:rPr>
          <w:rFonts w:ascii="Arial" w:hAnsi="Arial" w:cs="Arial"/>
        </w:rPr>
        <w:t xml:space="preserve">  </w:t>
      </w:r>
      <w:r w:rsidRPr="00B664B4">
        <w:rPr>
          <w:rFonts w:ascii="Times New Roman" w:hAnsi="Times New Roman" w:cs="Times New Roman"/>
          <w:b/>
          <w:bCs/>
          <w:sz w:val="24"/>
          <w:szCs w:val="24"/>
        </w:rPr>
        <w:t xml:space="preserve">kesri </w:t>
      </w:r>
      <w:r w:rsidRPr="00B664B4">
        <w:rPr>
          <w:rFonts w:ascii="Times New Roman" w:hAnsi="Times New Roman" w:cs="Times New Roman"/>
          <w:b/>
          <w:bCs/>
          <w:sz w:val="24"/>
          <w:szCs w:val="24"/>
          <w:u w:val="single"/>
        </w:rPr>
        <w:t>basit bir kesir</w:t>
      </w:r>
      <w:r w:rsidRPr="00B664B4">
        <w:rPr>
          <w:rFonts w:ascii="Times New Roman" w:hAnsi="Times New Roman" w:cs="Times New Roman"/>
          <w:b/>
          <w:bCs/>
          <w:sz w:val="24"/>
          <w:szCs w:val="24"/>
        </w:rPr>
        <w:t xml:space="preserve"> olduğuna göre </w:t>
      </w:r>
      <w:r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B664B4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B664B4">
        <w:rPr>
          <w:rFonts w:ascii="Times New Roman" w:hAnsi="Times New Roman" w:cs="Times New Roman"/>
          <w:b/>
          <w:bCs/>
          <w:sz w:val="24"/>
          <w:szCs w:val="24"/>
        </w:rPr>
        <w:t xml:space="preserve"> yerine yazılabilecek sayılar</w:t>
      </w:r>
      <w:r>
        <w:rPr>
          <w:rFonts w:ascii="Times New Roman" w:hAnsi="Times New Roman" w:cs="Times New Roman"/>
          <w:b/>
          <w:bCs/>
          <w:sz w:val="24"/>
          <w:szCs w:val="24"/>
        </w:rPr>
        <w:t>ın toplamı kaçtır</w:t>
      </w:r>
      <w:r w:rsidRPr="00B664B4">
        <w:rPr>
          <w:rFonts w:ascii="Times New Roman" w:hAnsi="Times New Roman" w:cs="Times New Roman"/>
          <w:b/>
          <w:bCs/>
          <w:sz w:val="24"/>
          <w:szCs w:val="24"/>
        </w:rPr>
        <w:t>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(5 PUAN)</w:t>
      </w:r>
    </w:p>
    <w:p w:rsidR="00210714" w:rsidRDefault="00210714" w:rsidP="00082FC7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8B7121">
      <w:pPr>
        <w:pStyle w:val="ListParagraph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210714" w:rsidRPr="008B7121" w:rsidRDefault="00210714" w:rsidP="008B7121">
      <w:pPr>
        <w:pStyle w:val="ListParagraph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210714" w:rsidRDefault="00210714" w:rsidP="001D3B86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1D3B86">
        <w:rPr>
          <w:rFonts w:ascii="Times New Roman" w:hAnsi="Times New Roman" w:cs="Times New Roman"/>
          <w:b/>
          <w:bCs/>
          <w:sz w:val="24"/>
          <w:szCs w:val="24"/>
        </w:rPr>
        <w:t xml:space="preserve">12- </w:t>
      </w:r>
      <w:r>
        <w:rPr>
          <w:rFonts w:ascii="Times New Roman" w:hAnsi="Times New Roman" w:cs="Times New Roman"/>
          <w:b/>
          <w:bCs/>
          <w:sz w:val="24"/>
          <w:szCs w:val="24"/>
        </w:rPr>
        <w:t>Manav Selim Amca</w:t>
      </w:r>
      <w:r w:rsidRPr="001D3B86">
        <w:rPr>
          <w:rFonts w:ascii="Times New Roman" w:hAnsi="Times New Roman" w:cs="Times New Roman"/>
          <w:b/>
          <w:bCs/>
          <w:sz w:val="24"/>
          <w:szCs w:val="24"/>
        </w:rPr>
        <w:t>, 3 kasa elma aldı.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3B86">
        <w:rPr>
          <w:rFonts w:ascii="Times New Roman" w:hAnsi="Times New Roman" w:cs="Times New Roman"/>
          <w:b/>
          <w:bCs/>
          <w:sz w:val="24"/>
          <w:szCs w:val="24"/>
        </w:rPr>
        <w:t>Her kasada 72 adet elma vardır Elmaların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3B86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797D2E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Pr="00797D2E">
        <w:rPr>
          <w:rFonts w:ascii="Times New Roman" w:hAnsi="Times New Roman" w:cs="Times New Roman"/>
          <w:b/>
          <w:bCs/>
          <w:sz w:val="24"/>
          <w:szCs w:val="24"/>
        </w:rPr>
        <w:instrText xml:space="preserve"> QUOTE </w:instrText>
      </w:r>
      <w:r w:rsidRPr="00797D2E">
        <w:rPr>
          <w:rFonts w:cs="Times New Roman"/>
        </w:rPr>
        <w:pict>
          <v:shape id="_x0000_i1048" type="#_x0000_t75" style="width:18.75pt;height:27.75pt">
            <v:imagedata r:id="rId30" o:title="" chromakey="white"/>
          </v:shape>
        </w:pict>
      </w:r>
      <w:r w:rsidRPr="00797D2E">
        <w:rPr>
          <w:rFonts w:ascii="Times New Roman" w:hAnsi="Times New Roman" w:cs="Times New Roman"/>
          <w:b/>
          <w:bCs/>
          <w:sz w:val="24"/>
          <w:szCs w:val="24"/>
        </w:rPr>
        <w:instrText xml:space="preserve"> </w:instrText>
      </w:r>
      <w:r w:rsidRPr="00797D2E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797D2E">
        <w:rPr>
          <w:rFonts w:cs="Times New Roman"/>
        </w:rPr>
        <w:pict>
          <v:shape id="_x0000_i1049" type="#_x0000_t75" style="width:18.75pt;height:27.75pt">
            <v:imagedata r:id="rId30" o:title="" chromakey="white"/>
          </v:shape>
        </w:pict>
      </w:r>
      <w:r w:rsidRPr="00797D2E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1D3B86">
        <w:rPr>
          <w:rFonts w:ascii="Times New Roman" w:hAnsi="Times New Roman" w:cs="Times New Roman"/>
          <w:b/>
          <w:bCs/>
          <w:sz w:val="24"/>
          <w:szCs w:val="24"/>
        </w:rPr>
        <w:t>çürük çıktı.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3B86">
        <w:rPr>
          <w:rFonts w:ascii="Times New Roman" w:hAnsi="Times New Roman" w:cs="Times New Roman"/>
          <w:b/>
          <w:bCs/>
          <w:sz w:val="24"/>
          <w:szCs w:val="24"/>
        </w:rPr>
        <w:t>Selim amcanın tezgâhında kaç tane sağlam elma kaldı?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( 5 PUAN )</w:t>
      </w:r>
    </w:p>
    <w:p w:rsidR="00210714" w:rsidRDefault="00210714" w:rsidP="001D3B86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D3B86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Pr="00F17F8D" w:rsidRDefault="00210714" w:rsidP="00F17F8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AC2A6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 – Saat 15.52’de pazara çıkan annem pazardan döndüğünde saat 17.30 olmuştu. Annem pazarda ne kadar süre kalmıştır? ( 5 PUAN )</w:t>
      </w:r>
    </w:p>
    <w:p w:rsidR="00210714" w:rsidRDefault="00210714" w:rsidP="001D3B86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D3B86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D3B86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D3B86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D3B86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D3B86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14 - </w:t>
      </w:r>
      <w:r w:rsidRPr="00F17F8D">
        <w:rPr>
          <w:rFonts w:ascii="Times New Roman" w:hAnsi="Times New Roman" w:cs="Times New Roman"/>
          <w:b/>
          <w:bCs/>
          <w:sz w:val="24"/>
          <w:szCs w:val="24"/>
        </w:rPr>
        <w:t>Babamlar 8 kardeştir. Geçen gün tüm aile bir araya gelerek dedemden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F8D">
        <w:rPr>
          <w:rFonts w:ascii="Times New Roman" w:hAnsi="Times New Roman" w:cs="Times New Roman"/>
          <w:b/>
          <w:bCs/>
          <w:sz w:val="24"/>
          <w:szCs w:val="24"/>
        </w:rPr>
        <w:t>kalan bir kenarı 78 m, diğer kenarı 200 m olan araziyi miras gereği eşit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F8D">
        <w:rPr>
          <w:rFonts w:ascii="Times New Roman" w:hAnsi="Times New Roman" w:cs="Times New Roman"/>
          <w:b/>
          <w:bCs/>
          <w:sz w:val="24"/>
          <w:szCs w:val="24"/>
        </w:rPr>
        <w:t xml:space="preserve">olarak </w:t>
      </w:r>
      <w:r>
        <w:rPr>
          <w:rFonts w:ascii="Times New Roman" w:hAnsi="Times New Roman" w:cs="Times New Roman"/>
          <w:b/>
          <w:bCs/>
          <w:sz w:val="24"/>
          <w:szCs w:val="24"/>
        </w:rPr>
        <w:t>paylaşmışlar. Acaba babama bu araziden kaç metrekare</w:t>
      </w:r>
      <w:r w:rsidRPr="00F17F8D">
        <w:rPr>
          <w:rFonts w:ascii="Times New Roman" w:hAnsi="Times New Roman" w:cs="Times New Roman"/>
          <w:b/>
          <w:bCs/>
          <w:sz w:val="24"/>
          <w:szCs w:val="24"/>
        </w:rPr>
        <w:t xml:space="preserve"> yer düşmüştür?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( 5 PUAN )</w:t>
      </w:r>
    </w:p>
    <w:p w:rsidR="00210714" w:rsidRDefault="00210714" w:rsidP="001D3B86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1D3B86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Pr="00F17F8D" w:rsidRDefault="00210714" w:rsidP="00F17F8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F17F8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15- </w:t>
      </w:r>
      <w:r w:rsidRPr="00F17F8D">
        <w:rPr>
          <w:rFonts w:ascii="Times New Roman" w:hAnsi="Times New Roman" w:cs="Times New Roman"/>
          <w:b/>
          <w:bCs/>
          <w:sz w:val="24"/>
          <w:szCs w:val="24"/>
        </w:rPr>
        <w:t xml:space="preserve">Bir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satıcı 4 metrelik kumaşın önce </w:t>
      </w:r>
      <w:r w:rsidRPr="00F17F8D">
        <w:rPr>
          <w:rFonts w:ascii="Times New Roman" w:hAnsi="Times New Roman" w:cs="Times New Roman"/>
          <w:b/>
          <w:bCs/>
          <w:sz w:val="24"/>
          <w:szCs w:val="24"/>
        </w:rPr>
        <w:t>150 mm’sini sonra ise 150 cm’sini satıyor. Geriye kaç santimetre kumaş kalmıştır?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( 5 PUAN )</w:t>
      </w:r>
    </w:p>
    <w:p w:rsidR="00210714" w:rsidRDefault="00210714" w:rsidP="00F17F8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F17F8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F17F8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F17F8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Pr="00F17F8D" w:rsidRDefault="00210714" w:rsidP="00F17F8D">
      <w:pP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F17F8D">
        <w:rPr>
          <w:rFonts w:ascii="Times New Roman" w:hAnsi="Times New Roman" w:cs="Times New Roman"/>
          <w:b/>
          <w:bCs/>
          <w:sz w:val="24"/>
          <w:szCs w:val="24"/>
        </w:rPr>
        <w:t>16- Pelin 11, Özge 12,Ayşe 14 yaşındadır. Üç yıl sonra yaşları toplamı kaç eder?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( 5 PUAN )</w:t>
      </w:r>
    </w:p>
    <w:p w:rsidR="00210714" w:rsidRDefault="00210714" w:rsidP="00F17F8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Default="00210714" w:rsidP="00F17F8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Pr="00F17F8D" w:rsidRDefault="00210714" w:rsidP="00F17F8D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10714" w:rsidRPr="008B7121" w:rsidRDefault="00210714" w:rsidP="008B712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shape id="Metin Kutusu 27" o:spid="_x0000_s1125" type="#_x0000_t202" style="position:absolute;margin-left:425.2pt;margin-top:4.3pt;width:134pt;height:35.2pt;rotation:-1988663fd;z-index:251671552;visibility:visible" fillcolor="#e5dfec" strokecolor="white" strokeweight=".5pt">
            <v:textbox>
              <w:txbxContent>
                <w:p w:rsidR="00210714" w:rsidRPr="00095519" w:rsidRDefault="00210714" w:rsidP="00095519">
                  <w:pPr>
                    <w:tabs>
                      <w:tab w:val="left" w:pos="8874"/>
                    </w:tabs>
                    <w:spacing w:after="0" w:line="240" w:lineRule="auto"/>
                    <w:jc w:val="center"/>
                    <w:rPr>
                      <w:rFonts w:ascii="Vivaldi" w:eastAsia="Batang" w:hAnsi="Vivaldi" w:cs="Vivaldi"/>
                      <w:b/>
                      <w:bCs/>
                      <w:i/>
                      <w:iCs/>
                      <w:sz w:val="56"/>
                      <w:szCs w:val="56"/>
                    </w:rPr>
                  </w:pPr>
                  <w:r w:rsidRPr="00095519">
                    <w:rPr>
                      <w:rFonts w:ascii="Vivaldi" w:eastAsia="Batang" w:hAnsi="Vivaldi" w:cs="Vivaldi"/>
                      <w:b/>
                      <w:bCs/>
                      <w:i/>
                      <w:iCs/>
                      <w:sz w:val="56"/>
                      <w:szCs w:val="56"/>
                    </w:rPr>
                    <w:t>Basarılar</w:t>
                  </w:r>
                </w:p>
                <w:p w:rsidR="00210714" w:rsidRDefault="00210714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26" o:spid="_x0000_s1126" type="#_x0000_t109" style="position:absolute;margin-left:364.75pt;margin-top:5.3pt;width:245.15pt;height:43.2pt;rotation:-2011150fd;z-index:251670528;visibility:visible;v-text-anchor:middle" fillcolor="#e5dfec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8B7121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8B7121">
        <w:rPr>
          <w:rFonts w:ascii="Times New Roman" w:hAnsi="Times New Roman" w:cs="Times New Roman"/>
          <w:b/>
          <w:bCs/>
          <w:noProof/>
          <w:sz w:val="24"/>
          <w:szCs w:val="24"/>
        </w:rPr>
        <w:t>17-</w:t>
      </w:r>
      <w:r w:rsidRPr="008B7121">
        <w:rPr>
          <w:rFonts w:ascii="Times New Roman" w:hAnsi="Times New Roman" w:cs="Times New Roman"/>
          <w:b/>
          <w:bCs/>
          <w:sz w:val="24"/>
          <w:szCs w:val="24"/>
        </w:rPr>
        <w:t xml:space="preserve"> Aşağıdaki eşleştirmelerden hangisi </w:t>
      </w:r>
      <w:r w:rsidRPr="008B7121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</w:t>
      </w:r>
      <w:r w:rsidRPr="008B7121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Pr="00610275">
        <w:t xml:space="preserve"> </w:t>
      </w:r>
      <w:r w:rsidRPr="00610275">
        <w:rPr>
          <w:rFonts w:ascii="Times New Roman" w:hAnsi="Times New Roman" w:cs="Times New Roman"/>
          <w:b/>
          <w:bCs/>
          <w:sz w:val="24"/>
          <w:szCs w:val="24"/>
        </w:rPr>
        <w:t>( 5 PUAN )</w:t>
      </w:r>
    </w:p>
    <w:p w:rsidR="00210714" w:rsidRPr="008B7121" w:rsidRDefault="00210714" w:rsidP="008B7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121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8B712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8B7121">
        <w:rPr>
          <w:rFonts w:ascii="Times New Roman" w:hAnsi="Times New Roman" w:cs="Times New Roman"/>
          <w:sz w:val="24"/>
          <w:szCs w:val="24"/>
        </w:rPr>
        <w:t xml:space="preserve">) Binanın uzunluğu = m                          </w:t>
      </w:r>
      <w:r w:rsidRPr="008B712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8B7121">
        <w:rPr>
          <w:rFonts w:ascii="Times New Roman" w:hAnsi="Times New Roman" w:cs="Times New Roman"/>
          <w:sz w:val="24"/>
          <w:szCs w:val="24"/>
        </w:rPr>
        <w:t xml:space="preserve">) Pencerenin uzunluğu = km </w:t>
      </w:r>
    </w:p>
    <w:p w:rsidR="00210714" w:rsidRPr="008B7121" w:rsidRDefault="00210714" w:rsidP="008B7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121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8B712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8B7121">
        <w:rPr>
          <w:rFonts w:ascii="Times New Roman" w:hAnsi="Times New Roman" w:cs="Times New Roman"/>
          <w:sz w:val="24"/>
          <w:szCs w:val="24"/>
        </w:rPr>
        <w:t xml:space="preserve">)  Kitabın uzunluğu =cm                         </w:t>
      </w:r>
      <w:r w:rsidRPr="008B712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8B7121">
        <w:rPr>
          <w:rFonts w:ascii="Times New Roman" w:hAnsi="Times New Roman" w:cs="Times New Roman"/>
          <w:sz w:val="24"/>
          <w:szCs w:val="24"/>
        </w:rPr>
        <w:t>) Derginin kalınlığı = mm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10714" w:rsidRPr="008B7121" w:rsidRDefault="00210714" w:rsidP="00095519">
      <w:pPr>
        <w:tabs>
          <w:tab w:val="left" w:pos="8874"/>
        </w:tabs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"http://www.sorubak.com/"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Style w:val="Hyperlink"/>
          <w:rFonts w:ascii="Times New Roman" w:hAnsi="Times New Roman" w:cs="Times New Roman"/>
          <w:sz w:val="24"/>
          <w:szCs w:val="24"/>
        </w:rPr>
        <w:t>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210714" w:rsidRPr="008B7121" w:rsidSect="005176EF">
      <w:pgSz w:w="11906" w:h="16838"/>
      <w:pgMar w:top="142" w:right="424" w:bottom="142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036D"/>
    <w:multiLevelType w:val="hybridMultilevel"/>
    <w:tmpl w:val="03D45718"/>
    <w:lvl w:ilvl="0" w:tplc="3C3C175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221AD"/>
    <w:multiLevelType w:val="hybridMultilevel"/>
    <w:tmpl w:val="BDB69CEA"/>
    <w:lvl w:ilvl="0" w:tplc="425AC81A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D6434E"/>
    <w:multiLevelType w:val="hybridMultilevel"/>
    <w:tmpl w:val="E28A83FC"/>
    <w:lvl w:ilvl="0" w:tplc="4F54B316">
      <w:start w:val="9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065A40"/>
    <w:multiLevelType w:val="hybridMultilevel"/>
    <w:tmpl w:val="2B907ECC"/>
    <w:lvl w:ilvl="0" w:tplc="55BA41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B05EA"/>
    <w:multiLevelType w:val="hybridMultilevel"/>
    <w:tmpl w:val="C374DC6A"/>
    <w:lvl w:ilvl="0" w:tplc="AA3A1A00">
      <w:start w:val="8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982E66"/>
    <w:multiLevelType w:val="hybridMultilevel"/>
    <w:tmpl w:val="2F0E86A8"/>
    <w:lvl w:ilvl="0" w:tplc="55BA41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274C91"/>
    <w:multiLevelType w:val="hybridMultilevel"/>
    <w:tmpl w:val="73E44B4E"/>
    <w:lvl w:ilvl="0" w:tplc="F820AB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368F5"/>
    <w:multiLevelType w:val="hybridMultilevel"/>
    <w:tmpl w:val="3D7C1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D9E5F9E"/>
    <w:multiLevelType w:val="hybridMultilevel"/>
    <w:tmpl w:val="121AC2F6"/>
    <w:lvl w:ilvl="0" w:tplc="55BA41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5A7446"/>
    <w:multiLevelType w:val="hybridMultilevel"/>
    <w:tmpl w:val="C0A4E9E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0E0"/>
    <w:rsid w:val="00082FC7"/>
    <w:rsid w:val="00083DC1"/>
    <w:rsid w:val="000938C3"/>
    <w:rsid w:val="00095519"/>
    <w:rsid w:val="000A42FF"/>
    <w:rsid w:val="000B5F92"/>
    <w:rsid w:val="001544A3"/>
    <w:rsid w:val="00170D50"/>
    <w:rsid w:val="00174F84"/>
    <w:rsid w:val="00184C6D"/>
    <w:rsid w:val="001D3B86"/>
    <w:rsid w:val="001E5313"/>
    <w:rsid w:val="00203FAE"/>
    <w:rsid w:val="00210714"/>
    <w:rsid w:val="00264BA3"/>
    <w:rsid w:val="0028299A"/>
    <w:rsid w:val="003151E5"/>
    <w:rsid w:val="00350453"/>
    <w:rsid w:val="0037738A"/>
    <w:rsid w:val="00382215"/>
    <w:rsid w:val="00387078"/>
    <w:rsid w:val="00396B2E"/>
    <w:rsid w:val="00411D26"/>
    <w:rsid w:val="00417B8C"/>
    <w:rsid w:val="00430FFE"/>
    <w:rsid w:val="004624D6"/>
    <w:rsid w:val="00484E88"/>
    <w:rsid w:val="004A2A24"/>
    <w:rsid w:val="005176EF"/>
    <w:rsid w:val="005406FA"/>
    <w:rsid w:val="0054344A"/>
    <w:rsid w:val="005544F6"/>
    <w:rsid w:val="00555CFF"/>
    <w:rsid w:val="005E1515"/>
    <w:rsid w:val="005F3F1D"/>
    <w:rsid w:val="00610275"/>
    <w:rsid w:val="00677CC7"/>
    <w:rsid w:val="00742A98"/>
    <w:rsid w:val="007565E3"/>
    <w:rsid w:val="00797D2E"/>
    <w:rsid w:val="008413C1"/>
    <w:rsid w:val="00850D20"/>
    <w:rsid w:val="008B7121"/>
    <w:rsid w:val="008F4A19"/>
    <w:rsid w:val="0095615A"/>
    <w:rsid w:val="0095781A"/>
    <w:rsid w:val="00964D5F"/>
    <w:rsid w:val="00993AD7"/>
    <w:rsid w:val="00993E8C"/>
    <w:rsid w:val="009A1AC7"/>
    <w:rsid w:val="009E677B"/>
    <w:rsid w:val="009F5492"/>
    <w:rsid w:val="00A06EE8"/>
    <w:rsid w:val="00A33F38"/>
    <w:rsid w:val="00A770E0"/>
    <w:rsid w:val="00AC1A79"/>
    <w:rsid w:val="00AC2A6D"/>
    <w:rsid w:val="00B05417"/>
    <w:rsid w:val="00B664B4"/>
    <w:rsid w:val="00BD1C68"/>
    <w:rsid w:val="00C94C07"/>
    <w:rsid w:val="00CB2032"/>
    <w:rsid w:val="00CE4321"/>
    <w:rsid w:val="00D45257"/>
    <w:rsid w:val="00D64E2F"/>
    <w:rsid w:val="00D7313F"/>
    <w:rsid w:val="00DC326A"/>
    <w:rsid w:val="00DE34C9"/>
    <w:rsid w:val="00E43A84"/>
    <w:rsid w:val="00E64E28"/>
    <w:rsid w:val="00E95532"/>
    <w:rsid w:val="00EA11D2"/>
    <w:rsid w:val="00EF0604"/>
    <w:rsid w:val="00EF6654"/>
    <w:rsid w:val="00F05E17"/>
    <w:rsid w:val="00F17F8D"/>
    <w:rsid w:val="00FB0687"/>
    <w:rsid w:val="00FC04F7"/>
    <w:rsid w:val="00FE4150"/>
    <w:rsid w:val="00FF7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EE8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C04F7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4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2A9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06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06EE8"/>
    <w:rPr>
      <w:rFonts w:eastAsia="Times New Roman"/>
      <w:lang w:eastAsia="tr-TR"/>
    </w:rPr>
  </w:style>
  <w:style w:type="paragraph" w:styleId="ListParagraph">
    <w:name w:val="List Paragraph"/>
    <w:basedOn w:val="Normal"/>
    <w:uiPriority w:val="99"/>
    <w:qFormat/>
    <w:rsid w:val="00A06EE8"/>
    <w:pPr>
      <w:ind w:left="720"/>
    </w:pPr>
  </w:style>
  <w:style w:type="character" w:styleId="Hyperlink">
    <w:name w:val="Hyperlink"/>
    <w:basedOn w:val="DefaultParagraphFont"/>
    <w:uiPriority w:val="99"/>
    <w:rsid w:val="005434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57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2.png"/><Relationship Id="rId26" Type="http://schemas.openxmlformats.org/officeDocument/2006/relationships/hyperlink" Target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39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oleObject" Target="embeddings/oleObject2.bin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4.png"/><Relationship Id="rId29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://www.google.com.tr/url?sa=i&amp;rct=j&amp;q=alan+4.s%C4%B1n%C4%B1f&amp;source=images&amp;cd=&amp;cad=rja&amp;docid=tHpbUkQgYKvKoM&amp;tbnid=Nrth1CxNa5ARsM:&amp;ved=&amp;url=http://videoanlatim.net/4-sinif-matematik-alan-olcme-testi-coz.htm&amp;ei=cjpsUcr9LeKO7Aa2qoCYAw&amp;bvm=bv.45175338,d.ZGU&amp;psig=AFQjCNFrlH7uDs8nlxVegmEvlI5qTr0pOA&amp;ust=1366133747081639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oleObject" Target="embeddings/oleObject1.bin"/><Relationship Id="rId23" Type="http://schemas.openxmlformats.org/officeDocument/2006/relationships/image" Target="media/image17.png"/><Relationship Id="rId28" Type="http://schemas.openxmlformats.org/officeDocument/2006/relationships/image" Target="media/image20.wmf"/><Relationship Id="rId10" Type="http://schemas.openxmlformats.org/officeDocument/2006/relationships/image" Target="media/image6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Relationship Id="rId22" Type="http://schemas.openxmlformats.org/officeDocument/2006/relationships/image" Target="media/image16.png"/><Relationship Id="rId27" Type="http://schemas.openxmlformats.org/officeDocument/2006/relationships/image" Target="media/image19.jpe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3</Pages>
  <Words>531</Words>
  <Characters>3031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GEZENER</dc:creator>
  <cp:keywords>www.sorubak.com</cp:keywords>
  <dc:description/>
  <cp:lastModifiedBy>edanur</cp:lastModifiedBy>
  <cp:revision>6</cp:revision>
  <cp:lastPrinted>2014-11-11T19:07:00Z</cp:lastPrinted>
  <dcterms:created xsi:type="dcterms:W3CDTF">2015-04-19T08:06:00Z</dcterms:created>
  <dcterms:modified xsi:type="dcterms:W3CDTF">2015-04-23T13:03:00Z</dcterms:modified>
  <cp:category>www.sorubak.com</cp:category>
  <cp:contentStatus>www.sorubak.com</cp:contentStatus>
</cp:coreProperties>
</file>