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4735" w:rsidRDefault="00EB4735" w:rsidP="007626AE">
      <w:pPr>
        <w:rPr>
          <w:rFonts w:ascii="Arial" w:hAnsi="Arial" w:cs="Arial"/>
          <w:b/>
          <w:bCs/>
          <w:sz w:val="10"/>
          <w:szCs w:val="10"/>
        </w:rPr>
      </w:pPr>
    </w:p>
    <w:tbl>
      <w:tblPr>
        <w:tblpPr w:leftFromText="141" w:rightFromText="141" w:vertAnchor="page" w:horzAnchor="margin" w:tblpY="327"/>
        <w:tblW w:w="10736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0A0"/>
      </w:tblPr>
      <w:tblGrid>
        <w:gridCol w:w="6239"/>
        <w:gridCol w:w="4497"/>
      </w:tblGrid>
      <w:tr w:rsidR="00EB4735" w:rsidRPr="003862AD">
        <w:trPr>
          <w:trHeight w:val="711"/>
        </w:trPr>
        <w:tc>
          <w:tcPr>
            <w:tcW w:w="10736" w:type="dxa"/>
            <w:gridSpan w:val="2"/>
          </w:tcPr>
          <w:p w:rsidR="00EB4735" w:rsidRPr="003862AD" w:rsidRDefault="00EB4735" w:rsidP="00D9006C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2014-2015</w:t>
            </w: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EĞİTİM ÖĞRETİM YILI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MUSTAFA ITRİ İLKOKULU 4.SINIFLAR</w:t>
            </w:r>
          </w:p>
          <w:p w:rsidR="00EB4735" w:rsidRPr="003862AD" w:rsidRDefault="00EB4735" w:rsidP="00D9006C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MATEMATİK DERSİ 2.DÖNEM 2</w:t>
            </w: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.YAZILI SINAVI</w:t>
            </w:r>
          </w:p>
        </w:tc>
      </w:tr>
      <w:tr w:rsidR="00EB4735" w:rsidRPr="003862AD">
        <w:trPr>
          <w:trHeight w:val="309"/>
        </w:trPr>
        <w:tc>
          <w:tcPr>
            <w:tcW w:w="6239" w:type="dxa"/>
          </w:tcPr>
          <w:p w:rsidR="00EB4735" w:rsidRPr="003862AD" w:rsidRDefault="00EB4735" w:rsidP="00D9006C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ADI-SOYADI:</w:t>
            </w:r>
          </w:p>
        </w:tc>
        <w:tc>
          <w:tcPr>
            <w:tcW w:w="4497" w:type="dxa"/>
          </w:tcPr>
          <w:p w:rsidR="00EB4735" w:rsidRPr="003862AD" w:rsidRDefault="00EB4735" w:rsidP="00D9006C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TARİH: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….04.05.2015</w:t>
            </w:r>
          </w:p>
        </w:tc>
      </w:tr>
      <w:tr w:rsidR="00EB4735" w:rsidRPr="003862AD">
        <w:trPr>
          <w:trHeight w:val="171"/>
        </w:trPr>
        <w:tc>
          <w:tcPr>
            <w:tcW w:w="6239" w:type="dxa"/>
          </w:tcPr>
          <w:p w:rsidR="00EB4735" w:rsidRPr="003862AD" w:rsidRDefault="00EB4735" w:rsidP="00D9006C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NUMARASI:</w:t>
            </w:r>
          </w:p>
        </w:tc>
        <w:tc>
          <w:tcPr>
            <w:tcW w:w="4497" w:type="dxa"/>
          </w:tcPr>
          <w:p w:rsidR="00EB4735" w:rsidRPr="003862AD" w:rsidRDefault="00EB4735" w:rsidP="00D9006C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PUANI:</w:t>
            </w:r>
          </w:p>
        </w:tc>
      </w:tr>
    </w:tbl>
    <w:p w:rsidR="00EB4735" w:rsidRDefault="00EB4735" w:rsidP="007626AE">
      <w:pPr>
        <w:rPr>
          <w:rFonts w:ascii="Arial" w:hAnsi="Arial" w:cs="Arial"/>
          <w:b/>
          <w:bCs/>
          <w:sz w:val="10"/>
          <w:szCs w:val="10"/>
        </w:rPr>
      </w:pPr>
    </w:p>
    <w:p w:rsidR="00EB4735" w:rsidRPr="005E443A" w:rsidRDefault="00EB4735" w:rsidP="007626AE">
      <w:pPr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0803" w:type="dxa"/>
        <w:tblInd w:w="-106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/>
      </w:tblPr>
      <w:tblGrid>
        <w:gridCol w:w="5387"/>
        <w:gridCol w:w="5416"/>
      </w:tblGrid>
      <w:tr w:rsidR="00EB4735" w:rsidRPr="004F7560">
        <w:trPr>
          <w:trHeight w:val="3552"/>
        </w:trPr>
        <w:tc>
          <w:tcPr>
            <w:tcW w:w="5387" w:type="dxa"/>
          </w:tcPr>
          <w:p w:rsidR="00EB4735" w:rsidRDefault="00EB4735" w:rsidP="00A77EE7">
            <w:pPr>
              <w:tabs>
                <w:tab w:val="num" w:pos="0"/>
                <w:tab w:val="left" w:pos="540"/>
                <w:tab w:val="left" w:pos="3383"/>
              </w:tabs>
              <w:rPr>
                <w:rFonts w:ascii="Comic Sans MS" w:hAnsi="Comic Sans MS" w:cs="Comic Sans MS"/>
                <w:position w:val="-24"/>
                <w:sz w:val="20"/>
                <w:szCs w:val="20"/>
              </w:rPr>
            </w:pPr>
            <w:r>
              <w:rPr>
                <w:noProof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026" type="#_x0000_t61" style="position:absolute;margin-left:28.9pt;margin-top:2pt;width:124.6pt;height:35.3pt;z-index:251635200" adj="-2340,10555">
                  <v:textbox style="mso-next-textbox:#_x0000_s1026">
                    <w:txbxContent>
                      <w:p w:rsidR="00EB4735" w:rsidRDefault="00EB4735" w:rsidP="001E77FF">
                        <w:r>
                          <w:t xml:space="preserve"> 2         2         2         2       </w:t>
                        </w:r>
                      </w:p>
                      <w:p w:rsidR="00EB4735" w:rsidRDefault="00EB4735" w:rsidP="001E77FF">
                        <w:r>
                          <w:t xml:space="preserve"> 9         6         8         7</w:t>
                        </w:r>
                      </w:p>
                    </w:txbxContent>
                  </v:textbox>
                </v:shape>
              </w:pict>
            </w:r>
            <w:r w:rsidRPr="00747C6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1</w:t>
            </w:r>
            <w:r w:rsidRPr="00747C6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)</w:t>
            </w:r>
            <w:r w:rsidRPr="00935241">
              <w:rPr>
                <w:rFonts w:ascii="Comic Sans MS" w:hAnsi="Comic Sans MS" w:cs="Comic Sans MS"/>
                <w:position w:val="-24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Comic Sans MS"/>
                <w:position w:val="-24"/>
                <w:sz w:val="20"/>
                <w:szCs w:val="20"/>
              </w:rPr>
              <w:tab/>
            </w:r>
            <w:r>
              <w:rPr>
                <w:rFonts w:ascii="Comic Sans MS" w:hAnsi="Comic Sans MS" w:cs="Comic Sans MS"/>
                <w:position w:val="-24"/>
                <w:sz w:val="20"/>
                <w:szCs w:val="20"/>
              </w:rPr>
              <w:tab/>
              <w:t xml:space="preserve">Hangi seçenekte      </w:t>
            </w:r>
          </w:p>
          <w:p w:rsidR="00EB4735" w:rsidRPr="00120B8C" w:rsidRDefault="00EB4735" w:rsidP="00A77EE7">
            <w:pPr>
              <w:tabs>
                <w:tab w:val="num" w:pos="0"/>
                <w:tab w:val="left" w:pos="540"/>
                <w:tab w:val="left" w:pos="3383"/>
              </w:tabs>
              <w:rPr>
                <w:rFonts w:ascii="Comic Sans MS" w:hAnsi="Comic Sans MS" w:cs="Comic Sans MS"/>
                <w:b/>
                <w:bCs/>
                <w:position w:val="-24"/>
                <w:sz w:val="20"/>
                <w:szCs w:val="20"/>
                <w:u w:val="single"/>
              </w:rPr>
            </w:pPr>
            <w:r>
              <w:rPr>
                <w:rFonts w:ascii="Comic Sans MS" w:hAnsi="Comic Sans MS" w:cs="Comic Sans MS"/>
                <w:position w:val="-24"/>
                <w:sz w:val="20"/>
                <w:szCs w:val="20"/>
              </w:rPr>
              <w:t xml:space="preserve">                                                     </w:t>
            </w:r>
            <w:r w:rsidRPr="00120B8C">
              <w:rPr>
                <w:rFonts w:ascii="Comic Sans MS" w:hAnsi="Comic Sans MS" w:cs="Comic Sans MS"/>
                <w:b/>
                <w:bCs/>
                <w:position w:val="-24"/>
                <w:sz w:val="20"/>
                <w:szCs w:val="20"/>
                <w:u w:val="single"/>
              </w:rPr>
              <w:t xml:space="preserve">büyükten küçüğe      </w:t>
            </w:r>
          </w:p>
          <w:p w:rsidR="00EB4735" w:rsidRDefault="00EB4735" w:rsidP="00A77EE7">
            <w:pPr>
              <w:tabs>
                <w:tab w:val="num" w:pos="0"/>
                <w:tab w:val="left" w:pos="540"/>
                <w:tab w:val="left" w:pos="338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omic Sans MS" w:hAnsi="Comic Sans MS" w:cs="Comic Sans MS"/>
                <w:position w:val="-24"/>
                <w:sz w:val="20"/>
                <w:szCs w:val="20"/>
              </w:rPr>
              <w:t xml:space="preserve">                                               doğru sıralanmıştır?</w:t>
            </w:r>
          </w:p>
          <w:p w:rsidR="00EB4735" w:rsidRPr="00A77EE7" w:rsidRDefault="00EB4735" w:rsidP="00A77EE7">
            <w:pPr>
              <w:tabs>
                <w:tab w:val="num" w:pos="0"/>
                <w:tab w:val="left" w:pos="540"/>
                <w:tab w:val="left" w:pos="338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145.15pt;margin-top:26.85pt;width:21pt;height:0;z-index:251645440" o:connectortype="straight"/>
              </w:pict>
            </w:r>
            <w:r>
              <w:rPr>
                <w:noProof/>
              </w:rPr>
              <w:pict>
                <v:shape id="_x0000_s1028" type="#_x0000_t32" style="position:absolute;margin-left:130.9pt;margin-top:16.35pt;width:10.5pt;height:10.5pt;z-index:251643392" o:connectortype="straight"/>
              </w:pict>
            </w:r>
            <w:r>
              <w:rPr>
                <w:noProof/>
              </w:rPr>
              <w:pict>
                <v:shape id="_x0000_s1029" type="#_x0000_t32" style="position:absolute;margin-left:130.9pt;margin-top:26.85pt;width:10.5pt;height:7.5pt;flip:x;z-index:251644416" o:connectortype="straight"/>
              </w:pict>
            </w:r>
            <w:r>
              <w:rPr>
                <w:noProof/>
              </w:rPr>
              <w:pict>
                <v:shape id="_x0000_s1030" type="#_x0000_t32" style="position:absolute;margin-left:106.9pt;margin-top:26.85pt;width:17.25pt;height:0;z-index:251642368" o:connectortype="straight"/>
              </w:pict>
            </w:r>
            <w:r>
              <w:rPr>
                <w:noProof/>
              </w:rPr>
              <w:pict>
                <v:shape id="_x0000_s1031" type="#_x0000_t32" style="position:absolute;margin-left:94.9pt;margin-top:26.85pt;width:8.25pt;height:7.5pt;flip:x;z-index:251641344" o:connectortype="straight"/>
              </w:pict>
            </w:r>
            <w:r>
              <w:rPr>
                <w:noProof/>
              </w:rPr>
              <w:pict>
                <v:shape id="_x0000_s1032" type="#_x0000_t32" style="position:absolute;margin-left:94.9pt;margin-top:17.1pt;width:8.25pt;height:9.75pt;z-index:251640320" o:connectortype="straight"/>
              </w:pict>
            </w:r>
            <w:r>
              <w:rPr>
                <w:noProof/>
              </w:rPr>
              <w:pict>
                <v:shape id="_x0000_s1033" type="#_x0000_t32" style="position:absolute;margin-left:71.65pt;margin-top:26.85pt;width:15.75pt;height:0;z-index:251639296" o:connectortype="straight"/>
              </w:pict>
            </w:r>
            <w:r>
              <w:rPr>
                <w:noProof/>
              </w:rPr>
              <w:pict>
                <v:shape id="_x0000_s1034" type="#_x0000_t32" style="position:absolute;margin-left:55.15pt;margin-top:18.6pt;width:8.25pt;height:8.25pt;z-index:251637248" o:connectortype="straight"/>
              </w:pict>
            </w:r>
            <w:r>
              <w:rPr>
                <w:noProof/>
              </w:rPr>
              <w:pict>
                <v:shape id="_x0000_s1035" type="#_x0000_t32" style="position:absolute;margin-left:55.15pt;margin-top:26.85pt;width:8.25pt;height:7.5pt;flip:x;z-index:251638272" o:connectortype="straight"/>
              </w:pict>
            </w:r>
            <w:r>
              <w:rPr>
                <w:noProof/>
              </w:rPr>
              <w:pict>
                <v:shape id="_x0000_s1036" type="#_x0000_t32" style="position:absolute;margin-left:34.9pt;margin-top:26.85pt;width:15pt;height:0;z-index:251636224" o:connectortype="straight"/>
              </w:pict>
            </w:r>
            <w:r>
              <w:rPr>
                <w:b/>
                <w:bCs/>
              </w:rPr>
              <w:t xml:space="preserve"> </w:t>
            </w:r>
            <w:r>
              <w:t>A.</w:t>
            </w:r>
            <w:r w:rsidRPr="00E4267F">
              <w:rPr>
                <w:noProof/>
              </w:rPr>
              <w:t xml:space="preserve"> </w:t>
            </w:r>
            <w:r w:rsidRPr="00FB7F42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8" o:spid="_x0000_i1025" type="#_x0000_t75" alt="4" style="width:13.5pt;height:24pt;flip:x;visibility:visible">
                  <v:imagedata r:id="rId5" o:title=""/>
                </v:shape>
              </w:pict>
            </w:r>
            <w:r>
              <w:rPr>
                <w:noProof/>
              </w:rPr>
              <w:t>:</w:t>
            </w:r>
            <w:r>
              <w:rPr>
                <w:b/>
                <w:bCs/>
              </w:rPr>
              <w:t xml:space="preserve">   </w:t>
            </w:r>
            <w:r>
              <w:t>2</w:t>
            </w:r>
            <w:r>
              <w:rPr>
                <w:b/>
                <w:bCs/>
              </w:rPr>
              <w:t xml:space="preserve">         </w:t>
            </w:r>
            <w:r>
              <w:t>2</w:t>
            </w:r>
            <w:r>
              <w:rPr>
                <w:b/>
                <w:bCs/>
              </w:rPr>
              <w:t xml:space="preserve">          </w:t>
            </w:r>
            <w:r>
              <w:t>2</w:t>
            </w:r>
            <w:r>
              <w:rPr>
                <w:b/>
                <w:bCs/>
              </w:rPr>
              <w:t xml:space="preserve">           </w:t>
            </w:r>
            <w:r>
              <w:t>2</w:t>
            </w:r>
          </w:p>
          <w:p w:rsidR="00EB4735" w:rsidRDefault="00EB4735" w:rsidP="00A77EE7">
            <w:r>
              <w:t xml:space="preserve">               9          8          7           6  </w:t>
            </w:r>
          </w:p>
          <w:p w:rsidR="00EB4735" w:rsidRPr="00947289" w:rsidRDefault="00EB4735" w:rsidP="00A77EE7">
            <w:r>
              <w:rPr>
                <w:noProof/>
              </w:rPr>
              <w:pict>
                <v:shape id="_x0000_s1037" type="#_x0000_t32" style="position:absolute;margin-left:130.9pt;margin-top:18pt;width:5.25pt;height:12pt;z-index:251654656" o:connectortype="straight"/>
              </w:pict>
            </w:r>
            <w:r>
              <w:rPr>
                <w:noProof/>
              </w:rPr>
              <w:pict>
                <v:shape id="_x0000_s1038" type="#_x0000_t32" style="position:absolute;margin-left:130.9pt;margin-top:30pt;width:5.25pt;height:11.25pt;flip:x;z-index:251655680" o:connectortype="straight"/>
              </w:pict>
            </w:r>
            <w:r>
              <w:rPr>
                <w:noProof/>
              </w:rPr>
              <w:pict>
                <v:shape id="_x0000_s1039" type="#_x0000_t32" style="position:absolute;margin-left:92.65pt;margin-top:30pt;width:6.75pt;height:11.25pt;flip:x;z-index:251653632" o:connectortype="straight"/>
              </w:pict>
            </w:r>
            <w:r>
              <w:rPr>
                <w:noProof/>
              </w:rPr>
              <w:pict>
                <v:shape id="_x0000_s1040" type="#_x0000_t32" style="position:absolute;margin-left:92.65pt;margin-top:18.15pt;width:6.75pt;height:11.85pt;z-index:251652608" o:connectortype="straight"/>
              </w:pict>
            </w:r>
            <w:r>
              <w:rPr>
                <w:noProof/>
              </w:rPr>
              <w:pict>
                <v:shape id="_x0000_s1041" type="#_x0000_t32" style="position:absolute;margin-left:55.15pt;margin-top:30pt;width:8.25pt;height:11.25pt;flip:x;z-index:251651584" o:connectortype="straight"/>
              </w:pict>
            </w:r>
            <w:r>
              <w:rPr>
                <w:noProof/>
              </w:rPr>
              <w:pict>
                <v:shape id="_x0000_s1042" type="#_x0000_t32" style="position:absolute;margin-left:55.15pt;margin-top:18.15pt;width:8.25pt;height:11.85pt;z-index:251650560" o:connectortype="straight"/>
              </w:pict>
            </w:r>
            <w:r>
              <w:rPr>
                <w:noProof/>
              </w:rPr>
              <w:pict>
                <v:shape id="_x0000_s1043" type="#_x0000_t32" style="position:absolute;margin-left:145.15pt;margin-top:30pt;width:21pt;height:0;z-index:251649536" o:connectortype="straight"/>
              </w:pict>
            </w:r>
            <w:r>
              <w:rPr>
                <w:noProof/>
              </w:rPr>
              <w:pict>
                <v:shape id="_x0000_s1044" type="#_x0000_t32" style="position:absolute;margin-left:106.9pt;margin-top:30pt;width:17.25pt;height:0;z-index:251648512" o:connectortype="straight"/>
              </w:pict>
            </w:r>
            <w:r>
              <w:rPr>
                <w:noProof/>
              </w:rPr>
              <w:pict>
                <v:shape id="_x0000_s1045" type="#_x0000_t32" style="position:absolute;margin-left:67.9pt;margin-top:30pt;width:19.5pt;height:0;z-index:251647488" o:connectortype="straight"/>
              </w:pict>
            </w:r>
            <w:r>
              <w:rPr>
                <w:noProof/>
              </w:rPr>
              <w:pict>
                <v:shape id="_x0000_s1046" type="#_x0000_t32" style="position:absolute;margin-left:34.9pt;margin-top:30pt;width:20.25pt;height:0;z-index:251646464" o:connectortype="straight"/>
              </w:pict>
            </w:r>
            <w:r>
              <w:t>B.</w:t>
            </w:r>
            <w:r w:rsidRPr="00947289">
              <w:rPr>
                <w:noProof/>
              </w:rPr>
              <w:t xml:space="preserve"> </w:t>
            </w:r>
            <w:r w:rsidRPr="00FB7F42">
              <w:rPr>
                <w:noProof/>
              </w:rPr>
              <w:pict>
                <v:shape id="Resim 21" o:spid="_x0000_i1026" type="#_x0000_t75" alt="13" style="width:12.75pt;height:27.75pt;flip:x;visibility:visible">
                  <v:imagedata r:id="rId6" o:title=""/>
                </v:shape>
              </w:pict>
            </w:r>
            <w:r>
              <w:rPr>
                <w:noProof/>
              </w:rPr>
              <w:t xml:space="preserve">:    </w:t>
            </w:r>
            <w:r>
              <w:t>2</w:t>
            </w:r>
            <w:r>
              <w:rPr>
                <w:b/>
                <w:bCs/>
              </w:rPr>
              <w:t xml:space="preserve">          </w:t>
            </w:r>
            <w:r>
              <w:t>2</w:t>
            </w:r>
            <w:r>
              <w:rPr>
                <w:b/>
                <w:bCs/>
              </w:rPr>
              <w:t xml:space="preserve">          </w:t>
            </w:r>
            <w:r>
              <w:t>2</w:t>
            </w:r>
            <w:r>
              <w:rPr>
                <w:b/>
                <w:bCs/>
              </w:rPr>
              <w:t xml:space="preserve">           </w:t>
            </w:r>
            <w:r>
              <w:t>2</w:t>
            </w:r>
          </w:p>
          <w:p w:rsidR="00EB4735" w:rsidRDefault="00EB4735" w:rsidP="00A77EE7">
            <w:r>
              <w:t xml:space="preserve">              6          7          8           9  </w:t>
            </w:r>
          </w:p>
          <w:p w:rsidR="00EB4735" w:rsidRDefault="00EB4735" w:rsidP="00A77EE7">
            <w:r>
              <w:rPr>
                <w:noProof/>
              </w:rPr>
              <w:pict>
                <v:shape id="_x0000_s1047" type="#_x0000_t32" style="position:absolute;margin-left:141.4pt;margin-top:24.2pt;width:21pt;height:0;z-index:251665920" o:connectortype="straight"/>
              </w:pict>
            </w:r>
            <w:r>
              <w:rPr>
                <w:noProof/>
              </w:rPr>
              <w:pict>
                <v:shape id="_x0000_s1048" type="#_x0000_t32" style="position:absolute;margin-left:103.9pt;margin-top:24.1pt;width:16.5pt;height:0;z-index:251664896" o:connectortype="straight"/>
              </w:pict>
            </w:r>
            <w:r>
              <w:rPr>
                <w:noProof/>
              </w:rPr>
              <w:pict>
                <v:shape id="_x0000_s1049" type="#_x0000_t32" style="position:absolute;margin-left:124.15pt;margin-top:22.8pt;width:12pt;height:10.6pt;z-index:251663872" o:connectortype="straight"/>
              </w:pict>
            </w:r>
            <w:r>
              <w:rPr>
                <w:noProof/>
              </w:rPr>
              <w:pict>
                <v:shape id="_x0000_s1050" type="#_x0000_t32" style="position:absolute;margin-left:124.15pt;margin-top:7.9pt;width:12pt;height:14.9pt;flip:x;z-index:251662848" o:connectortype="straight"/>
              </w:pict>
            </w:r>
            <w:r>
              <w:rPr>
                <w:noProof/>
              </w:rPr>
              <w:pict>
                <v:shape id="_x0000_s1051" type="#_x0000_t32" style="position:absolute;margin-left:91.15pt;margin-top:22.8pt;width:12pt;height:9.3pt;z-index:251660800" o:connectortype="straight"/>
              </w:pict>
            </w:r>
            <w:r>
              <w:rPr>
                <w:noProof/>
              </w:rPr>
              <w:pict>
                <v:shape id="_x0000_s1052" type="#_x0000_t32" style="position:absolute;margin-left:92.65pt;margin-top:11.7pt;width:11.25pt;height:11.1pt;flip:x;z-index:251659776" o:connectortype="straight"/>
              </w:pict>
            </w:r>
            <w:r>
              <w:rPr>
                <w:noProof/>
              </w:rPr>
              <w:pict>
                <v:shape id="_x0000_s1053" type="#_x0000_t32" style="position:absolute;margin-left:67.9pt;margin-top:24.1pt;width:20.25pt;height:0;z-index:251661824" o:connectortype="straight"/>
              </w:pict>
            </w:r>
            <w:r>
              <w:rPr>
                <w:noProof/>
              </w:rPr>
              <w:pict>
                <v:shape id="_x0000_s1054" type="#_x0000_t32" style="position:absolute;margin-left:58.9pt;margin-top:24.1pt;width:12.75pt;height:9.3pt;z-index:251658752" o:connectortype="straight"/>
              </w:pict>
            </w:r>
            <w:r>
              <w:rPr>
                <w:noProof/>
              </w:rPr>
              <w:pict>
                <v:shape id="_x0000_s1055" type="#_x0000_t32" style="position:absolute;margin-left:58.9pt;margin-top:13pt;width:9pt;height:11.1pt;flip:x;z-index:251657728" o:connectortype="straight"/>
              </w:pict>
            </w:r>
            <w:r>
              <w:rPr>
                <w:noProof/>
              </w:rPr>
              <w:pict>
                <v:shape id="_x0000_s1056" type="#_x0000_t32" style="position:absolute;margin-left:38.65pt;margin-top:24.1pt;width:16.5pt;height:0;z-index:251656704" o:connectortype="straight"/>
              </w:pict>
            </w:r>
            <w:r>
              <w:t>C.</w:t>
            </w:r>
            <w:r w:rsidRPr="00FB7F42">
              <w:rPr>
                <w:noProof/>
              </w:rPr>
              <w:pict>
                <v:shape id="Resim 1" o:spid="_x0000_i1027" type="#_x0000_t75" alt="15" style="width:13.5pt;height:21.75pt;flip:x;visibility:visible">
                  <v:imagedata r:id="rId7" o:title=""/>
                </v:shape>
              </w:pict>
            </w:r>
            <w:r>
              <w:rPr>
                <w:noProof/>
              </w:rPr>
              <w:t xml:space="preserve">  :    2         2         2           2</w:t>
            </w:r>
          </w:p>
          <w:p w:rsidR="00EB4735" w:rsidRPr="00D9006C" w:rsidRDefault="00EB4735" w:rsidP="00A77EE7">
            <w:r>
              <w:t xml:space="preserve">                6         7         8           9</w:t>
            </w:r>
          </w:p>
          <w:p w:rsidR="00EB4735" w:rsidRPr="00A77EE7" w:rsidRDefault="00EB4735" w:rsidP="00A77E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6" w:type="dxa"/>
          </w:tcPr>
          <w:p w:rsidR="00EB4735" w:rsidRDefault="00EB4735" w:rsidP="00B30665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S-2)</w:t>
            </w:r>
            <w:r w:rsidRPr="000B1094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  <w:r w:rsidRPr="00B3066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Aşağıda verilen işlemleri kısa yoldan yapalım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. </w:t>
            </w:r>
          </w:p>
          <w:p w:rsidR="00EB4735" w:rsidRDefault="00EB4735" w:rsidP="00B30665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  <w:p w:rsidR="00EB4735" w:rsidRDefault="00EB4735" w:rsidP="00B30665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</w:t>
            </w:r>
            <w:r w:rsidRPr="00B3066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312 x 100   =…………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………</w:t>
            </w:r>
            <w:r w:rsidRPr="00B3066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          </w:t>
            </w:r>
          </w:p>
          <w:p w:rsidR="00EB4735" w:rsidRDefault="00EB4735" w:rsidP="00B30665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</w:t>
            </w:r>
          </w:p>
          <w:p w:rsidR="00EB4735" w:rsidRDefault="00EB4735" w:rsidP="00B30665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</w:t>
            </w:r>
            <w:r w:rsidRPr="00B3066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545 x 1000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r w:rsidRPr="00B3066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=…………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……..</w:t>
            </w:r>
          </w:p>
          <w:p w:rsidR="00EB4735" w:rsidRDefault="00EB4735" w:rsidP="00B30665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</w:t>
            </w:r>
          </w:p>
          <w:p w:rsidR="00EB4735" w:rsidRDefault="00EB4735" w:rsidP="00B30665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</w:t>
            </w:r>
            <w:r w:rsidRPr="00B3066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80 x 10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</w:t>
            </w:r>
            <w:r w:rsidRPr="00B3066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=…………..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….</w:t>
            </w:r>
            <w:r w:rsidRPr="00B3066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   </w:t>
            </w:r>
          </w:p>
          <w:p w:rsidR="00EB4735" w:rsidRDefault="00EB4735" w:rsidP="003E7BF1">
            <w:pPr>
              <w:rPr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</w:p>
          <w:p w:rsidR="00EB4735" w:rsidRDefault="00EB4735" w:rsidP="003E7BF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25 000 </w:t>
            </w:r>
            <w:r w:rsidRPr="00102F1F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100    = ……………   </w:t>
            </w:r>
          </w:p>
          <w:p w:rsidR="00EB4735" w:rsidRDefault="00EB4735" w:rsidP="003E7BF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:rsidR="00EB4735" w:rsidRDefault="00EB4735" w:rsidP="003E7BF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  <w:r w:rsidRPr="00102F1F">
              <w:rPr>
                <w:b/>
                <w:bCs/>
              </w:rPr>
              <w:t>9800</w:t>
            </w:r>
            <w:r>
              <w:rPr>
                <w:b/>
                <w:bCs/>
              </w:rPr>
              <w:t xml:space="preserve"> </w:t>
            </w:r>
            <w:r w:rsidRPr="00102F1F">
              <w:rPr>
                <w:b/>
                <w:bCs/>
              </w:rPr>
              <w:t xml:space="preserve"> :</w:t>
            </w:r>
            <w:r>
              <w:rPr>
                <w:b/>
                <w:bCs/>
              </w:rPr>
              <w:t xml:space="preserve"> </w:t>
            </w:r>
            <w:r w:rsidRPr="00102F1F">
              <w:rPr>
                <w:b/>
                <w:bCs/>
              </w:rPr>
              <w:t xml:space="preserve"> 10</w:t>
            </w:r>
            <w:r>
              <w:rPr>
                <w:b/>
                <w:bCs/>
              </w:rPr>
              <w:t xml:space="preserve">     </w:t>
            </w:r>
            <w:r w:rsidRPr="00771E8B">
              <w:rPr>
                <w:b/>
                <w:bCs/>
              </w:rPr>
              <w:t xml:space="preserve"> =</w:t>
            </w:r>
            <w:r w:rsidRPr="00102F1F">
              <w:rPr>
                <w:b/>
                <w:bCs/>
              </w:rPr>
              <w:t>……………</w:t>
            </w:r>
            <w:r>
              <w:rPr>
                <w:b/>
                <w:bCs/>
              </w:rPr>
              <w:t xml:space="preserve"> </w:t>
            </w:r>
          </w:p>
          <w:p w:rsidR="00EB4735" w:rsidRPr="003E7BF1" w:rsidRDefault="00EB4735" w:rsidP="00510D46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 xml:space="preserve"> </w:t>
            </w:r>
          </w:p>
        </w:tc>
      </w:tr>
      <w:tr w:rsidR="00EB4735" w:rsidRPr="004F7560">
        <w:trPr>
          <w:trHeight w:val="163"/>
        </w:trPr>
        <w:tc>
          <w:tcPr>
            <w:tcW w:w="5387" w:type="dxa"/>
          </w:tcPr>
          <w:p w:rsidR="00EB4735" w:rsidRDefault="00EB4735" w:rsidP="009D0E1D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S.3)</w:t>
            </w:r>
            <w:r w:rsidRPr="002B66A2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E1D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Aşağıdaki şekillerden hangisi  </w:t>
            </w:r>
            <w:r w:rsidRPr="001327E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fldChar w:fldCharType="begin"/>
            </w:r>
            <w:r w:rsidRPr="001327E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instrText xml:space="preserve"> QUOTE </w:instrText>
            </w:r>
            <w:r w:rsidRPr="00FB7F42">
              <w:pict>
                <v:shape id="_x0000_i1028" type="#_x0000_t75" style="width:11.25pt;height:29.25pt">
                  <v:imagedata r:id="rId8" o:title="" chromakey="white"/>
                </v:shape>
              </w:pict>
            </w:r>
            <w:r w:rsidRPr="001327E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instrText xml:space="preserve"> </w:instrText>
            </w:r>
            <w:r w:rsidRPr="001327E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fldChar w:fldCharType="separate"/>
            </w:r>
            <w:r w:rsidRPr="00FB7F42">
              <w:pict>
                <v:shape id="_x0000_i1029" type="#_x0000_t75" style="width:11.25pt;height:29.25pt">
                  <v:imagedata r:id="rId8" o:title="" chromakey="white"/>
                </v:shape>
              </w:pict>
            </w:r>
            <w:r w:rsidRPr="001327E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fldChar w:fldCharType="end"/>
            </w:r>
            <w:r w:rsidRPr="009D0E1D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’ i göstermektedir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?</w:t>
            </w:r>
          </w:p>
          <w:p w:rsidR="00EB4735" w:rsidRDefault="00EB4735" w:rsidP="009D0E1D">
            <w:pPr>
              <w:rPr>
                <w:rFonts w:ascii="Comic Sans MS" w:hAnsi="Comic Sans MS" w:cs="Comic Sans MS"/>
                <w:b/>
                <w:bCs/>
              </w:rPr>
            </w:pPr>
          </w:p>
          <w:p w:rsidR="00EB4735" w:rsidRPr="009D0E1D" w:rsidRDefault="00EB4735" w:rsidP="009D0E1D">
            <w:pPr>
              <w:ind w:left="270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A </w:t>
            </w:r>
          </w:p>
          <w:p w:rsidR="00EB4735" w:rsidRPr="009D0E1D" w:rsidRDefault="00EB4735" w:rsidP="009D0E1D">
            <w:pPr>
              <w:rPr>
                <w:rFonts w:ascii="Comic Sans MS" w:hAnsi="Comic Sans MS" w:cs="Comic Sans MS"/>
                <w:b/>
                <w:bCs/>
              </w:rPr>
            </w:pPr>
          </w:p>
          <w:p w:rsidR="00EB4735" w:rsidRDefault="00EB4735" w:rsidP="009D0E1D">
            <w:r>
              <w:t xml:space="preserve">             </w:t>
            </w:r>
          </w:p>
          <w:p w:rsidR="00EB4735" w:rsidRPr="00D07552" w:rsidRDefault="00EB4735" w:rsidP="00D07552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  <w:p w:rsidR="00EB4735" w:rsidRDefault="00EB4735" w:rsidP="00AB2EB7">
            <w:pPr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pPr w:leftFromText="141" w:rightFromText="141" w:horzAnchor="page" w:tblpX="808" w:tblpY="1020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400"/>
              <w:gridCol w:w="400"/>
            </w:tblGrid>
            <w:tr w:rsidR="00EB4735" w:rsidRPr="009D0E1D">
              <w:trPr>
                <w:trHeight w:val="259"/>
              </w:trPr>
              <w:tc>
                <w:tcPr>
                  <w:tcW w:w="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6A6A6"/>
                </w:tcPr>
                <w:p w:rsidR="00EB4735" w:rsidRPr="009D0E1D" w:rsidRDefault="00EB4735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B4735" w:rsidRPr="009D0E1D" w:rsidRDefault="00EB4735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pict>
                      <v:rect id="_x0000_s1057" style="position:absolute;margin-left:144.25pt;margin-top:-.55pt;width:19.5pt;height:15.75pt;z-index:251676160;mso-position-horizontal-relative:text;mso-position-vertical-relative:text" fillcolor="#a5a5a5"/>
                    </w:pict>
                  </w:r>
                  <w:r>
                    <w:rPr>
                      <w:noProof/>
                    </w:rPr>
                    <w:pict>
                      <v:rect id="_x0000_s1058" style="position:absolute;margin-left:124.75pt;margin-top:-.55pt;width:19.5pt;height:15.75pt;z-index:251675136;mso-position-horizontal-relative:text;mso-position-vertical-relative:text" fillcolor="#a5a5a5"/>
                    </w:pict>
                  </w:r>
                  <w:r>
                    <w:rPr>
                      <w:noProof/>
                    </w:rPr>
                    <w:pict>
                      <v:rect id="_x0000_s1059" style="position:absolute;margin-left:78.3pt;margin-top:-.55pt;width:19.5pt;height:15.75pt;z-index:251667968;mso-position-horizontal-relative:text;mso-position-vertical-relative:text" fillcolor="#a5a5a5"/>
                    </w:pict>
                  </w:r>
                  <w:r>
                    <w:rPr>
                      <w:noProof/>
                    </w:rPr>
                    <w:pict>
                      <v:rect id="_x0000_s1060" style="position:absolute;margin-left:58.8pt;margin-top:-.55pt;width:19.5pt;height:15.75pt;z-index:251666944;mso-position-horizontal-relative:text;mso-position-vertical-relative:text" fillcolor="#a5a5a5"/>
                    </w:pict>
                  </w:r>
                </w:p>
              </w:tc>
            </w:tr>
            <w:tr w:rsidR="00EB4735" w:rsidRPr="009D0E1D">
              <w:trPr>
                <w:trHeight w:val="259"/>
              </w:trPr>
              <w:tc>
                <w:tcPr>
                  <w:tcW w:w="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B4735" w:rsidRPr="009D0E1D" w:rsidRDefault="00EB4735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6A6A6"/>
                </w:tcPr>
                <w:p w:rsidR="00EB4735" w:rsidRPr="009D0E1D" w:rsidRDefault="00EB4735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pict>
                      <v:rect id="_x0000_s1061" style="position:absolute;margin-left:144.25pt;margin-top:.75pt;width:19.5pt;height:15.75pt;z-index:251678208;mso-position-horizontal-relative:text;mso-position-vertical-relative:text" fillcolor="#a5a5a5"/>
                    </w:pict>
                  </w:r>
                  <w:r>
                    <w:rPr>
                      <w:noProof/>
                    </w:rPr>
                    <w:pict>
                      <v:rect id="_x0000_s1062" style="position:absolute;margin-left:124.75pt;margin-top:.9pt;width:19.5pt;height:15.75pt;z-index:251677184;mso-position-horizontal-relative:text;mso-position-vertical-relative:text" fillcolor="#a5a5a5"/>
                    </w:pict>
                  </w:r>
                  <w:r>
                    <w:rPr>
                      <w:noProof/>
                    </w:rPr>
                    <w:pict>
                      <v:rect id="_x0000_s1063" style="position:absolute;margin-left:78.3pt;margin-top:.75pt;width:19.5pt;height:15.75pt;z-index:251670016;mso-position-horizontal-relative:text;mso-position-vertical-relative:text"/>
                    </w:pict>
                  </w:r>
                  <w:r>
                    <w:rPr>
                      <w:noProof/>
                    </w:rPr>
                    <w:pict>
                      <v:rect id="_x0000_s1064" style="position:absolute;margin-left:58.8pt;margin-top:.75pt;width:19.5pt;height:15.75pt;z-index:251668992;mso-position-horizontal-relative:text;mso-position-vertical-relative:text" fillcolor="#a5a5a5"/>
                    </w:pict>
                  </w:r>
                </w:p>
              </w:tc>
            </w:tr>
            <w:tr w:rsidR="00EB4735" w:rsidRPr="009D0E1D">
              <w:trPr>
                <w:trHeight w:val="259"/>
              </w:trPr>
              <w:tc>
                <w:tcPr>
                  <w:tcW w:w="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6A6A6"/>
                </w:tcPr>
                <w:p w:rsidR="00EB4735" w:rsidRPr="009D0E1D" w:rsidRDefault="00EB4735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B4735" w:rsidRPr="009D0E1D" w:rsidRDefault="00EB4735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pict>
                      <v:rect id="_x0000_s1065" style="position:absolute;margin-left:144.25pt;margin-top:2.2pt;width:19.5pt;height:15.75pt;z-index:251680256;mso-position-horizontal-relative:text;mso-position-vertical-relative:text"/>
                    </w:pict>
                  </w:r>
                  <w:r>
                    <w:rPr>
                      <w:noProof/>
                    </w:rPr>
                    <w:pict>
                      <v:rect id="_x0000_s1066" style="position:absolute;margin-left:124.75pt;margin-top:2.35pt;width:19.5pt;height:15.75pt;z-index:251679232;mso-position-horizontal-relative:text;mso-position-vertical-relative:text" fillcolor="#a5a5a5"/>
                    </w:pict>
                  </w:r>
                  <w:r>
                    <w:rPr>
                      <w:noProof/>
                    </w:rPr>
                    <w:pict>
                      <v:rect id="_x0000_s1067" style="position:absolute;margin-left:78.3pt;margin-top:2.2pt;width:19.5pt;height:15.75pt;z-index:251672064;mso-position-horizontal-relative:text;mso-position-vertical-relative:text"/>
                    </w:pict>
                  </w:r>
                  <w:r>
                    <w:rPr>
                      <w:noProof/>
                    </w:rPr>
                    <w:pict>
                      <v:rect id="_x0000_s1068" style="position:absolute;margin-left:58.8pt;margin-top:2.2pt;width:19.5pt;height:15.75pt;z-index:251671040;mso-position-horizontal-relative:text;mso-position-vertical-relative:text"/>
                    </w:pict>
                  </w:r>
                </w:p>
              </w:tc>
            </w:tr>
            <w:tr w:rsidR="00EB4735" w:rsidRPr="009D0E1D">
              <w:trPr>
                <w:trHeight w:val="329"/>
              </w:trPr>
              <w:tc>
                <w:tcPr>
                  <w:tcW w:w="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B4735" w:rsidRPr="009D0E1D" w:rsidRDefault="00EB4735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6A6A6"/>
                </w:tcPr>
                <w:p w:rsidR="00EB4735" w:rsidRPr="009D0E1D" w:rsidRDefault="00EB4735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pict>
                      <v:rect id="_x0000_s1069" style="position:absolute;margin-left:144.25pt;margin-top:3.65pt;width:19.5pt;height:15.75pt;z-index:251682304;mso-position-horizontal-relative:text;mso-position-vertical-relative:text"/>
                    </w:pict>
                  </w:r>
                  <w:r>
                    <w:rPr>
                      <w:noProof/>
                    </w:rPr>
                    <w:pict>
                      <v:rect id="_x0000_s1070" style="position:absolute;margin-left:124.75pt;margin-top:3.65pt;width:19.5pt;height:15.75pt;z-index:251681280;mso-position-horizontal-relative:text;mso-position-vertical-relative:text"/>
                    </w:pict>
                  </w:r>
                  <w:r>
                    <w:rPr>
                      <w:noProof/>
                    </w:rPr>
                    <w:pict>
                      <v:rect id="_x0000_s1071" style="position:absolute;margin-left:78.3pt;margin-top:3.65pt;width:19.5pt;height:15.75pt;z-index:251674112;mso-position-horizontal-relative:text;mso-position-vertical-relative:text"/>
                    </w:pict>
                  </w:r>
                  <w:r>
                    <w:rPr>
                      <w:noProof/>
                    </w:rPr>
                    <w:pict>
                      <v:rect id="_x0000_s1072" style="position:absolute;margin-left:58.8pt;margin-top:3.65pt;width:19.5pt;height:15.75pt;z-index:251673088;mso-position-horizontal-relative:text;mso-position-vertical-relative:text"/>
                    </w:pict>
                  </w:r>
                </w:p>
              </w:tc>
            </w:tr>
          </w:tbl>
          <w:p w:rsidR="00EB4735" w:rsidRDefault="00EB4735" w:rsidP="00AB2EB7">
            <w:pPr>
              <w:rPr>
                <w:rFonts w:ascii="Arial" w:hAnsi="Arial" w:cs="Arial"/>
                <w:sz w:val="16"/>
                <w:szCs w:val="16"/>
              </w:rPr>
            </w:pPr>
          </w:p>
          <w:p w:rsidR="00EB4735" w:rsidRPr="004F7560" w:rsidRDefault="00EB4735" w:rsidP="00AB2E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6" w:type="dxa"/>
          </w:tcPr>
          <w:p w:rsidR="00EB4735" w:rsidRPr="00D623E1" w:rsidRDefault="00EB4735" w:rsidP="00AB2EB7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S.4)</w:t>
            </w:r>
            <w:r w:rsidRPr="0000629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</w:p>
          <w:p w:rsidR="00EB4735" w:rsidRPr="004F7560" w:rsidRDefault="00EB4735" w:rsidP="00AB2EB7">
            <w:pPr>
              <w:rPr>
                <w:rFonts w:ascii="Arial" w:hAnsi="Arial" w:cs="Arial"/>
                <w:b/>
                <w:bCs/>
              </w:rPr>
            </w:pPr>
            <w:r w:rsidRPr="00FB7F42">
              <w:rPr>
                <w:b/>
                <w:bCs/>
                <w:noProof/>
              </w:rPr>
              <w:pict>
                <v:shape id="_x0000_i1030" type="#_x0000_t75" style="width:192.75pt;height:36.75pt;visibility:visible">
                  <v:imagedata r:id="rId9" o:title=""/>
                </v:shape>
              </w:pict>
            </w:r>
          </w:p>
          <w:p w:rsidR="00EB4735" w:rsidRDefault="00EB4735" w:rsidP="00AB2EB7">
            <w:pPr>
              <w:rPr>
                <w:rFonts w:ascii="Arial" w:hAnsi="Arial" w:cs="Arial"/>
                <w:sz w:val="16"/>
                <w:szCs w:val="16"/>
              </w:rPr>
            </w:pPr>
          </w:p>
          <w:p w:rsidR="00EB4735" w:rsidRDefault="00EB4735" w:rsidP="00D07552">
            <w:pPr>
              <w:rPr>
                <w:rFonts w:ascii="Comic Sans MS" w:hAnsi="Comic Sans MS" w:cs="Comic Sans MS"/>
                <w:b/>
                <w:bCs/>
              </w:rPr>
            </w:pPr>
            <w:r w:rsidRPr="00D07552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Yukarıdaki şekli ifade eden kesir sayısı aşağıdakilerden hangisidir? </w:t>
            </w:r>
          </w:p>
          <w:p w:rsidR="00EB4735" w:rsidRPr="00D07552" w:rsidRDefault="00EB4735" w:rsidP="00D07552">
            <w:pPr>
              <w:rPr>
                <w:rFonts w:ascii="Comic Sans MS" w:hAnsi="Comic Sans MS" w:cs="Comic Sans MS"/>
                <w:b/>
                <w:bCs/>
              </w:rPr>
            </w:pPr>
          </w:p>
          <w:p w:rsidR="00EB4735" w:rsidRPr="00D07552" w:rsidRDefault="00EB4735" w:rsidP="00AB2EB7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 </w:t>
            </w:r>
            <w:r w:rsidRPr="00D07552">
              <w:rPr>
                <w:rFonts w:ascii="Comic Sans MS" w:hAnsi="Comic Sans MS" w:cs="Comic Sans MS"/>
              </w:rPr>
              <w:t xml:space="preserve">A)   </w:t>
            </w:r>
            <w:r w:rsidRPr="001327E0">
              <w:rPr>
                <w:rFonts w:ascii="Comic Sans MS" w:hAnsi="Comic Sans MS" w:cs="Comic Sans MS"/>
              </w:rPr>
              <w:fldChar w:fldCharType="begin"/>
            </w:r>
            <w:r w:rsidRPr="001327E0">
              <w:rPr>
                <w:rFonts w:ascii="Comic Sans MS" w:hAnsi="Comic Sans MS" w:cs="Comic Sans MS"/>
              </w:rPr>
              <w:instrText xml:space="preserve"> QUOTE </w:instrText>
            </w:r>
            <w:r w:rsidRPr="00FB7F42">
              <w:pict>
                <v:shape id="_x0000_i1031" type="#_x0000_t75" style="width:8.25pt;height:23.25pt">
                  <v:imagedata r:id="rId10" o:title="" chromakey="white"/>
                </v:shape>
              </w:pict>
            </w:r>
            <w:r w:rsidRPr="001327E0">
              <w:rPr>
                <w:rFonts w:ascii="Comic Sans MS" w:hAnsi="Comic Sans MS" w:cs="Comic Sans MS"/>
              </w:rPr>
              <w:instrText xml:space="preserve"> </w:instrText>
            </w:r>
            <w:r w:rsidRPr="001327E0">
              <w:rPr>
                <w:rFonts w:ascii="Comic Sans MS" w:hAnsi="Comic Sans MS" w:cs="Comic Sans MS"/>
              </w:rPr>
              <w:fldChar w:fldCharType="separate"/>
            </w:r>
            <w:r w:rsidRPr="00FB7F42">
              <w:pict>
                <v:shape id="_x0000_i1032" type="#_x0000_t75" style="width:8.25pt;height:23.25pt">
                  <v:imagedata r:id="rId10" o:title="" chromakey="white"/>
                </v:shape>
              </w:pict>
            </w:r>
            <w:r w:rsidRPr="001327E0">
              <w:rPr>
                <w:rFonts w:ascii="Comic Sans MS" w:hAnsi="Comic Sans MS" w:cs="Comic Sans MS"/>
              </w:rPr>
              <w:fldChar w:fldCharType="end"/>
            </w:r>
            <w:r w:rsidRPr="00D07552">
              <w:rPr>
                <w:rFonts w:ascii="Comic Sans MS" w:hAnsi="Comic Sans MS" w:cs="Comic Sans MS"/>
              </w:rPr>
              <w:t xml:space="preserve">        B)  1 </w:t>
            </w:r>
            <w:r w:rsidRPr="001327E0">
              <w:rPr>
                <w:rFonts w:ascii="Comic Sans MS" w:hAnsi="Comic Sans MS" w:cs="Comic Sans MS"/>
              </w:rPr>
              <w:fldChar w:fldCharType="begin"/>
            </w:r>
            <w:r w:rsidRPr="001327E0">
              <w:rPr>
                <w:rFonts w:ascii="Comic Sans MS" w:hAnsi="Comic Sans MS" w:cs="Comic Sans MS"/>
              </w:rPr>
              <w:instrText xml:space="preserve"> QUOTE </w:instrText>
            </w:r>
            <w:r w:rsidRPr="00FB7F42">
              <w:pict>
                <v:shape id="_x0000_i1033" type="#_x0000_t75" style="width:8.25pt;height:23.25pt">
                  <v:imagedata r:id="rId10" o:title="" chromakey="white"/>
                </v:shape>
              </w:pict>
            </w:r>
            <w:r w:rsidRPr="001327E0">
              <w:rPr>
                <w:rFonts w:ascii="Comic Sans MS" w:hAnsi="Comic Sans MS" w:cs="Comic Sans MS"/>
              </w:rPr>
              <w:instrText xml:space="preserve"> </w:instrText>
            </w:r>
            <w:r w:rsidRPr="001327E0">
              <w:rPr>
                <w:rFonts w:ascii="Comic Sans MS" w:hAnsi="Comic Sans MS" w:cs="Comic Sans MS"/>
              </w:rPr>
              <w:fldChar w:fldCharType="separate"/>
            </w:r>
            <w:r w:rsidRPr="00FB7F42">
              <w:pict>
                <v:shape id="_x0000_i1034" type="#_x0000_t75" style="width:8.25pt;height:23.25pt">
                  <v:imagedata r:id="rId10" o:title="" chromakey="white"/>
                </v:shape>
              </w:pict>
            </w:r>
            <w:r w:rsidRPr="001327E0">
              <w:rPr>
                <w:rFonts w:ascii="Comic Sans MS" w:hAnsi="Comic Sans MS" w:cs="Comic Sans MS"/>
              </w:rPr>
              <w:fldChar w:fldCharType="end"/>
            </w:r>
            <w:r w:rsidRPr="00D07552">
              <w:rPr>
                <w:rFonts w:ascii="Comic Sans MS" w:hAnsi="Comic Sans MS" w:cs="Comic Sans MS"/>
              </w:rPr>
              <w:t xml:space="preserve">            C)  2 </w:t>
            </w:r>
            <w:r w:rsidRPr="001327E0">
              <w:rPr>
                <w:rFonts w:ascii="Comic Sans MS" w:hAnsi="Comic Sans MS" w:cs="Comic Sans MS"/>
              </w:rPr>
              <w:fldChar w:fldCharType="begin"/>
            </w:r>
            <w:r w:rsidRPr="001327E0">
              <w:rPr>
                <w:rFonts w:ascii="Comic Sans MS" w:hAnsi="Comic Sans MS" w:cs="Comic Sans MS"/>
              </w:rPr>
              <w:instrText xml:space="preserve"> QUOTE </w:instrText>
            </w:r>
            <w:r w:rsidRPr="00FB7F42">
              <w:pict>
                <v:shape id="_x0000_i1035" type="#_x0000_t75" style="width:8.25pt;height:23.25pt">
                  <v:imagedata r:id="rId10" o:title="" chromakey="white"/>
                </v:shape>
              </w:pict>
            </w:r>
            <w:r w:rsidRPr="001327E0">
              <w:rPr>
                <w:rFonts w:ascii="Comic Sans MS" w:hAnsi="Comic Sans MS" w:cs="Comic Sans MS"/>
              </w:rPr>
              <w:instrText xml:space="preserve"> </w:instrText>
            </w:r>
            <w:r w:rsidRPr="001327E0">
              <w:rPr>
                <w:rFonts w:ascii="Comic Sans MS" w:hAnsi="Comic Sans MS" w:cs="Comic Sans MS"/>
              </w:rPr>
              <w:fldChar w:fldCharType="separate"/>
            </w:r>
            <w:r w:rsidRPr="00FB7F42">
              <w:pict>
                <v:shape id="_x0000_i1036" type="#_x0000_t75" style="width:8.25pt;height:23.25pt">
                  <v:imagedata r:id="rId10" o:title="" chromakey="white"/>
                </v:shape>
              </w:pict>
            </w:r>
            <w:r w:rsidRPr="001327E0">
              <w:rPr>
                <w:rFonts w:ascii="Comic Sans MS" w:hAnsi="Comic Sans MS" w:cs="Comic Sans MS"/>
              </w:rPr>
              <w:fldChar w:fldCharType="end"/>
            </w:r>
            <w:r w:rsidRPr="00D07552">
              <w:rPr>
                <w:rFonts w:ascii="Comic Sans MS" w:hAnsi="Comic Sans MS" w:cs="Comic Sans MS"/>
              </w:rPr>
              <w:t xml:space="preserve">           D)  </w:t>
            </w:r>
            <w:r w:rsidRPr="001327E0">
              <w:rPr>
                <w:rFonts w:ascii="Comic Sans MS" w:hAnsi="Comic Sans MS" w:cs="Comic Sans MS"/>
              </w:rPr>
              <w:fldChar w:fldCharType="begin"/>
            </w:r>
            <w:r w:rsidRPr="001327E0">
              <w:rPr>
                <w:rFonts w:ascii="Comic Sans MS" w:hAnsi="Comic Sans MS" w:cs="Comic Sans MS"/>
              </w:rPr>
              <w:instrText xml:space="preserve"> QUOTE </w:instrText>
            </w:r>
            <w:r w:rsidRPr="00FB7F42">
              <w:pict>
                <v:shape id="_x0000_i1037" type="#_x0000_t75" style="width:8.25pt;height:23.25pt">
                  <v:imagedata r:id="rId11" o:title="" chromakey="white"/>
                </v:shape>
              </w:pict>
            </w:r>
            <w:r w:rsidRPr="001327E0">
              <w:rPr>
                <w:rFonts w:ascii="Comic Sans MS" w:hAnsi="Comic Sans MS" w:cs="Comic Sans MS"/>
              </w:rPr>
              <w:instrText xml:space="preserve"> </w:instrText>
            </w:r>
            <w:r w:rsidRPr="001327E0">
              <w:rPr>
                <w:rFonts w:ascii="Comic Sans MS" w:hAnsi="Comic Sans MS" w:cs="Comic Sans MS"/>
              </w:rPr>
              <w:fldChar w:fldCharType="separate"/>
            </w:r>
            <w:r w:rsidRPr="00FB7F42">
              <w:pict>
                <v:shape id="_x0000_i1038" type="#_x0000_t75" style="width:8.25pt;height:23.25pt">
                  <v:imagedata r:id="rId11" o:title="" chromakey="white"/>
                </v:shape>
              </w:pict>
            </w:r>
            <w:r w:rsidRPr="001327E0">
              <w:rPr>
                <w:rFonts w:ascii="Comic Sans MS" w:hAnsi="Comic Sans MS" w:cs="Comic Sans MS"/>
              </w:rPr>
              <w:fldChar w:fldCharType="end"/>
            </w:r>
          </w:p>
          <w:p w:rsidR="00EB4735" w:rsidRPr="00D07552" w:rsidRDefault="00EB4735" w:rsidP="00D5629D">
            <w:pPr>
              <w:tabs>
                <w:tab w:val="left" w:pos="3546"/>
              </w:tabs>
              <w:rPr>
                <w:rFonts w:ascii="Arial" w:hAnsi="Arial" w:cs="Arial"/>
              </w:rPr>
            </w:pPr>
            <w:r w:rsidRPr="00D07552">
              <w:rPr>
                <w:rFonts w:ascii="Arial" w:hAnsi="Arial" w:cs="Arial"/>
              </w:rPr>
              <w:tab/>
            </w:r>
          </w:p>
          <w:p w:rsidR="00EB4735" w:rsidRPr="004F7560" w:rsidRDefault="00EB4735" w:rsidP="00AB2EB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line id="Line 64" o:spid="_x0000_s1073" style="position:absolute;z-index:251633152;visibility:visible" from="126.45pt,4.1pt" to="126.45pt,22.45pt" o:connectortype="straight" o:regroupid="1"/>
              </w:pict>
            </w: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</w:t>
            </w:r>
          </w:p>
        </w:tc>
      </w:tr>
      <w:tr w:rsidR="00EB4735" w:rsidRPr="004F7560">
        <w:trPr>
          <w:trHeight w:val="163"/>
        </w:trPr>
        <w:tc>
          <w:tcPr>
            <w:tcW w:w="5387" w:type="dxa"/>
          </w:tcPr>
          <w:p w:rsidR="00EB4735" w:rsidRDefault="00EB4735" w:rsidP="00AB2EB7">
            <w:pPr>
              <w:jc w:val="center"/>
              <w:rPr>
                <w:rFonts w:ascii="Arial" w:hAnsi="Arial" w:cs="Arial"/>
              </w:rPr>
            </w:pPr>
          </w:p>
          <w:p w:rsidR="00EB4735" w:rsidRDefault="00EB4735" w:rsidP="00AB2EB7">
            <w:pPr>
              <w:rPr>
                <w:rFonts w:ascii="Arial" w:hAnsi="Arial" w:cs="Arial"/>
                <w:sz w:val="10"/>
                <w:szCs w:val="10"/>
              </w:rPr>
            </w:pPr>
          </w:p>
          <w:p w:rsidR="00EB4735" w:rsidRPr="00D14E67" w:rsidRDefault="00EB4735" w:rsidP="00D14E67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S.5) </w:t>
            </w:r>
            <w:r w:rsidRPr="00D14E67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Çiftçi ürettiği 986 kg portakalı 17 kg’lık kasalara yerleştirecektir. Kaç tane kasa gereklidir?</w:t>
            </w:r>
          </w:p>
          <w:p w:rsidR="00EB4735" w:rsidRDefault="00EB4735" w:rsidP="00D14E67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      </w:t>
            </w:r>
          </w:p>
          <w:p w:rsidR="00EB4735" w:rsidRPr="00800D1D" w:rsidRDefault="00EB4735" w:rsidP="00D14E67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      </w:t>
            </w:r>
            <w:r w:rsidRPr="00D14E67">
              <w:rPr>
                <w:rFonts w:ascii="Comic Sans MS" w:hAnsi="Comic Sans MS" w:cs="Comic Sans MS"/>
                <w:sz w:val="22"/>
                <w:szCs w:val="22"/>
              </w:rPr>
              <w:t xml:space="preserve">A)16762    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 </w:t>
            </w:r>
            <w:r w:rsidRPr="00D14E67">
              <w:rPr>
                <w:rFonts w:ascii="Comic Sans MS" w:hAnsi="Comic Sans MS" w:cs="Comic Sans MS"/>
                <w:sz w:val="22"/>
                <w:szCs w:val="22"/>
              </w:rPr>
              <w:t xml:space="preserve"> B)1003     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 </w:t>
            </w:r>
            <w:r w:rsidRPr="00D14E67">
              <w:rPr>
                <w:rFonts w:ascii="Comic Sans MS" w:hAnsi="Comic Sans MS" w:cs="Comic Sans MS"/>
                <w:sz w:val="22"/>
                <w:szCs w:val="22"/>
              </w:rPr>
              <w:t xml:space="preserve">C)58      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 </w:t>
            </w:r>
            <w:r w:rsidRPr="00D14E67">
              <w:rPr>
                <w:rFonts w:ascii="Comic Sans MS" w:hAnsi="Comic Sans MS" w:cs="Comic Sans MS"/>
                <w:sz w:val="22"/>
                <w:szCs w:val="22"/>
              </w:rPr>
              <w:t>D)969</w:t>
            </w:r>
          </w:p>
          <w:p w:rsidR="00EB4735" w:rsidRDefault="00EB4735" w:rsidP="00D14E67">
            <w:pPr>
              <w:rPr>
                <w:rFonts w:ascii="Comic Sans MS" w:hAnsi="Comic Sans MS" w:cs="Comic Sans MS"/>
              </w:rPr>
            </w:pPr>
          </w:p>
          <w:p w:rsidR="00EB4735" w:rsidRDefault="00EB4735" w:rsidP="00D14E67">
            <w:pPr>
              <w:rPr>
                <w:rFonts w:ascii="Arial" w:hAnsi="Arial" w:cs="Arial"/>
                <w:sz w:val="16"/>
                <w:szCs w:val="16"/>
              </w:rPr>
            </w:pPr>
          </w:p>
          <w:p w:rsidR="00EB4735" w:rsidRDefault="00EB4735" w:rsidP="00800D1D">
            <w:pPr>
              <w:rPr>
                <w:rFonts w:ascii="Arial" w:hAnsi="Arial" w:cs="Arial"/>
                <w:sz w:val="16"/>
                <w:szCs w:val="16"/>
              </w:rPr>
            </w:pPr>
          </w:p>
          <w:p w:rsidR="00EB4735" w:rsidRPr="004F7560" w:rsidRDefault="00EB4735" w:rsidP="00AB2E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6" w:type="dxa"/>
          </w:tcPr>
          <w:p w:rsidR="00EB4735" w:rsidRPr="004F7560" w:rsidRDefault="00EB4735" w:rsidP="00AB2EB7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B4735" w:rsidRPr="00ED3C8D" w:rsidRDefault="00EB4735" w:rsidP="00ED3C8D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S.6</w:t>
            </w:r>
            <w:r w:rsidRPr="00F17E7D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) </w:t>
            </w:r>
            <w:r w:rsidRPr="00ED3C8D">
              <w:rPr>
                <w:rFonts w:ascii="Comic Sans MS" w:hAnsi="Comic Sans MS" w:cs="Comic Sans MS"/>
                <w:sz w:val="20"/>
                <w:szCs w:val="20"/>
              </w:rPr>
              <w:t xml:space="preserve">Aşağıdaki sayı doğrularında </w:t>
            </w:r>
            <w:r w:rsidRPr="00ED3C8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A noktalarının belirttiği kesirleri bulunuz?   </w:t>
            </w:r>
            <w:r w:rsidRPr="004E3D6F">
              <w:t xml:space="preserve"> </w:t>
            </w:r>
            <w:r w:rsidRPr="00FB7F42">
              <w:rPr>
                <w:noProof/>
                <w:color w:val="0000FF"/>
              </w:rPr>
              <w:pict>
                <v:shape id="Resim 113" o:spid="_x0000_i1039" type="#_x0000_t75" style="width:171pt;height:51.75pt;visibility:visible">
                  <v:imagedata r:id="rId12" o:title=""/>
                </v:shape>
              </w:pict>
            </w:r>
            <w:r>
              <w:t xml:space="preserve">               </w:t>
            </w:r>
          </w:p>
          <w:p w:rsidR="00EB4735" w:rsidRDefault="00EB4735" w:rsidP="00ED3C8D">
            <w:pPr>
              <w:rPr>
                <w:b/>
                <w:bCs/>
                <w:color w:val="0000FF"/>
              </w:rPr>
            </w:pPr>
          </w:p>
          <w:p w:rsidR="00EB4735" w:rsidRPr="00800D1D" w:rsidRDefault="00EB4735" w:rsidP="00800D1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327E0">
              <w:rPr>
                <w:rFonts w:ascii="Arial" w:hAnsi="Arial" w:cs="Arial"/>
              </w:rPr>
              <w:fldChar w:fldCharType="begin"/>
            </w:r>
            <w:r w:rsidRPr="001327E0">
              <w:rPr>
                <w:rFonts w:ascii="Arial" w:hAnsi="Arial" w:cs="Arial"/>
              </w:rPr>
              <w:instrText xml:space="preserve"> QUOTE </w:instrText>
            </w:r>
            <w:r w:rsidRPr="00FB7F42">
              <w:pict>
                <v:shape id="_x0000_i1040" type="#_x0000_t75" style="width:27.75pt;height:54.75pt">
                  <v:imagedata r:id="rId13" o:title="" chromakey="white"/>
                </v:shape>
              </w:pict>
            </w:r>
            <w:r w:rsidRPr="001327E0">
              <w:rPr>
                <w:rFonts w:ascii="Arial" w:hAnsi="Arial" w:cs="Arial"/>
              </w:rPr>
              <w:instrText xml:space="preserve"> </w:instrText>
            </w:r>
            <w:r w:rsidRPr="001327E0">
              <w:rPr>
                <w:rFonts w:ascii="Arial" w:hAnsi="Arial" w:cs="Arial"/>
              </w:rPr>
              <w:fldChar w:fldCharType="separate"/>
            </w:r>
            <w:r w:rsidRPr="00FB7F42">
              <w:pict>
                <v:shape id="_x0000_i1041" type="#_x0000_t75" style="width:27.75pt;height:54.75pt">
                  <v:imagedata r:id="rId13" o:title="" chromakey="white"/>
                </v:shape>
              </w:pict>
            </w:r>
            <w:r w:rsidRPr="001327E0">
              <w:rPr>
                <w:rFonts w:ascii="Arial" w:hAnsi="Arial" w:cs="Arial"/>
              </w:rPr>
              <w:fldChar w:fldCharType="end"/>
            </w:r>
            <w:r w:rsidRPr="00800D1D">
              <w:rPr>
                <w:rFonts w:ascii="Arial" w:hAnsi="Arial" w:cs="Arial"/>
              </w:rPr>
              <w:t xml:space="preserve">         B) </w:t>
            </w:r>
            <w:r w:rsidRPr="001327E0">
              <w:rPr>
                <w:rFonts w:ascii="Arial" w:hAnsi="Arial" w:cs="Arial"/>
              </w:rPr>
              <w:fldChar w:fldCharType="begin"/>
            </w:r>
            <w:r w:rsidRPr="001327E0">
              <w:rPr>
                <w:rFonts w:ascii="Arial" w:hAnsi="Arial" w:cs="Arial"/>
              </w:rPr>
              <w:instrText xml:space="preserve"> QUOTE </w:instrText>
            </w:r>
            <w:r w:rsidRPr="00FB7F42">
              <w:pict>
                <v:shape id="_x0000_i1042" type="#_x0000_t75" style="width:27.75pt;height:54.75pt">
                  <v:imagedata r:id="rId13" o:title="" chromakey="white"/>
                </v:shape>
              </w:pict>
            </w:r>
            <w:r w:rsidRPr="001327E0">
              <w:rPr>
                <w:rFonts w:ascii="Arial" w:hAnsi="Arial" w:cs="Arial"/>
              </w:rPr>
              <w:instrText xml:space="preserve"> </w:instrText>
            </w:r>
            <w:r w:rsidRPr="001327E0">
              <w:rPr>
                <w:rFonts w:ascii="Arial" w:hAnsi="Arial" w:cs="Arial"/>
              </w:rPr>
              <w:fldChar w:fldCharType="separate"/>
            </w:r>
            <w:r w:rsidRPr="00FB7F42">
              <w:pict>
                <v:shape id="_x0000_i1043" type="#_x0000_t75" style="width:27.75pt;height:54.75pt">
                  <v:imagedata r:id="rId13" o:title="" chromakey="white"/>
                </v:shape>
              </w:pict>
            </w:r>
            <w:r w:rsidRPr="001327E0">
              <w:rPr>
                <w:rFonts w:ascii="Arial" w:hAnsi="Arial" w:cs="Arial"/>
              </w:rPr>
              <w:fldChar w:fldCharType="end"/>
            </w:r>
            <w:r w:rsidRPr="00800D1D">
              <w:rPr>
                <w:rFonts w:ascii="Arial" w:hAnsi="Arial" w:cs="Arial"/>
              </w:rPr>
              <w:t xml:space="preserve">         C) 2 </w:t>
            </w:r>
            <w:r w:rsidRPr="001327E0">
              <w:rPr>
                <w:rFonts w:ascii="Arial" w:hAnsi="Arial" w:cs="Arial"/>
              </w:rPr>
              <w:fldChar w:fldCharType="begin"/>
            </w:r>
            <w:r w:rsidRPr="001327E0">
              <w:rPr>
                <w:rFonts w:ascii="Arial" w:hAnsi="Arial" w:cs="Arial"/>
              </w:rPr>
              <w:instrText xml:space="preserve"> QUOTE </w:instrText>
            </w:r>
            <w:r w:rsidRPr="00FB7F42">
              <w:pict>
                <v:shape id="_x0000_i1044" type="#_x0000_t75" style="width:27.75pt;height:54.75pt">
                  <v:imagedata r:id="rId13" o:title="" chromakey="white"/>
                </v:shape>
              </w:pict>
            </w:r>
            <w:r w:rsidRPr="001327E0">
              <w:rPr>
                <w:rFonts w:ascii="Arial" w:hAnsi="Arial" w:cs="Arial"/>
              </w:rPr>
              <w:instrText xml:space="preserve"> </w:instrText>
            </w:r>
            <w:r w:rsidRPr="001327E0">
              <w:rPr>
                <w:rFonts w:ascii="Arial" w:hAnsi="Arial" w:cs="Arial"/>
              </w:rPr>
              <w:fldChar w:fldCharType="separate"/>
            </w:r>
            <w:r w:rsidRPr="00FB7F42">
              <w:pict>
                <v:shape id="_x0000_i1045" type="#_x0000_t75" style="width:27.75pt;height:54.75pt">
                  <v:imagedata r:id="rId13" o:title="" chromakey="white"/>
                </v:shape>
              </w:pict>
            </w:r>
            <w:r w:rsidRPr="001327E0">
              <w:rPr>
                <w:rFonts w:ascii="Arial" w:hAnsi="Arial" w:cs="Arial"/>
              </w:rPr>
              <w:fldChar w:fldCharType="end"/>
            </w:r>
            <w:r w:rsidRPr="00800D1D">
              <w:rPr>
                <w:rFonts w:ascii="Arial" w:hAnsi="Arial" w:cs="Arial"/>
              </w:rPr>
              <w:t xml:space="preserve">        D) 2 </w:t>
            </w:r>
            <w:r w:rsidRPr="001327E0">
              <w:rPr>
                <w:rFonts w:ascii="Arial" w:hAnsi="Arial" w:cs="Arial"/>
              </w:rPr>
              <w:fldChar w:fldCharType="begin"/>
            </w:r>
            <w:r w:rsidRPr="001327E0">
              <w:rPr>
                <w:rFonts w:ascii="Arial" w:hAnsi="Arial" w:cs="Arial"/>
              </w:rPr>
              <w:instrText xml:space="preserve"> QUOTE </w:instrText>
            </w:r>
            <w:r w:rsidRPr="00FB7F42">
              <w:pict>
                <v:shape id="_x0000_i1046" type="#_x0000_t75" style="width:27.75pt;height:54.75pt">
                  <v:imagedata r:id="rId13" o:title="" chromakey="white"/>
                </v:shape>
              </w:pict>
            </w:r>
            <w:r w:rsidRPr="001327E0">
              <w:rPr>
                <w:rFonts w:ascii="Arial" w:hAnsi="Arial" w:cs="Arial"/>
              </w:rPr>
              <w:instrText xml:space="preserve"> </w:instrText>
            </w:r>
            <w:r w:rsidRPr="001327E0">
              <w:rPr>
                <w:rFonts w:ascii="Arial" w:hAnsi="Arial" w:cs="Arial"/>
              </w:rPr>
              <w:fldChar w:fldCharType="separate"/>
            </w:r>
            <w:r w:rsidRPr="00FB7F42">
              <w:pict>
                <v:shape id="_x0000_i1047" type="#_x0000_t75" style="width:27.75pt;height:54.75pt">
                  <v:imagedata r:id="rId13" o:title="" chromakey="white"/>
                </v:shape>
              </w:pict>
            </w:r>
            <w:r w:rsidRPr="001327E0">
              <w:rPr>
                <w:rFonts w:ascii="Arial" w:hAnsi="Arial" w:cs="Arial"/>
              </w:rPr>
              <w:fldChar w:fldCharType="end"/>
            </w:r>
          </w:p>
        </w:tc>
      </w:tr>
      <w:tr w:rsidR="00EB4735" w:rsidRPr="004F7560">
        <w:trPr>
          <w:trHeight w:val="1481"/>
        </w:trPr>
        <w:tc>
          <w:tcPr>
            <w:tcW w:w="5387" w:type="dxa"/>
          </w:tcPr>
          <w:p w:rsidR="00EB4735" w:rsidRPr="004F7560" w:rsidRDefault="00EB4735" w:rsidP="00AB2EB7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B4735" w:rsidRPr="00876B09" w:rsidRDefault="00EB4735" w:rsidP="00CF345B">
            <w:r>
              <w:rPr>
                <w:rFonts w:ascii="Arial" w:hAnsi="Arial" w:cs="Arial"/>
                <w:b/>
                <w:bCs/>
              </w:rPr>
              <w:t>S. 7</w:t>
            </w:r>
            <w:r w:rsidRPr="002F3D5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)    </w:t>
            </w:r>
            <w:r w:rsidRPr="00800D1D">
              <w:rPr>
                <w:b/>
                <w:bCs/>
                <w:sz w:val="22"/>
                <w:szCs w:val="22"/>
              </w:rPr>
              <w:t xml:space="preserve">450 TL parasının </w:t>
            </w:r>
            <w:r w:rsidRPr="00800D1D">
              <w:rPr>
                <w:b/>
                <w:bCs/>
                <w:sz w:val="22"/>
                <w:szCs w:val="22"/>
              </w:rPr>
              <w:fldChar w:fldCharType="begin"/>
            </w:r>
            <w:r w:rsidRPr="00800D1D">
              <w:rPr>
                <w:b/>
                <w:bCs/>
                <w:sz w:val="22"/>
                <w:szCs w:val="22"/>
              </w:rPr>
              <w:instrText xml:space="preserve"> eq \f(12;15) </w:instrText>
            </w:r>
            <w:r w:rsidRPr="00800D1D">
              <w:rPr>
                <w:b/>
                <w:bCs/>
                <w:sz w:val="22"/>
                <w:szCs w:val="22"/>
              </w:rPr>
              <w:fldChar w:fldCharType="end"/>
            </w:r>
            <w:r w:rsidRPr="00800D1D">
              <w:rPr>
                <w:b/>
                <w:bCs/>
                <w:sz w:val="22"/>
                <w:szCs w:val="22"/>
              </w:rPr>
              <w:t>‘i ile ev kirasını ödeyen bir kişinin ev kirası kaç TL’dir?</w:t>
            </w:r>
          </w:p>
          <w:p w:rsidR="00EB4735" w:rsidRDefault="00EB4735" w:rsidP="00CF345B"/>
          <w:p w:rsidR="00EB4735" w:rsidRPr="00723771" w:rsidRDefault="00EB4735" w:rsidP="00AB2EB7">
            <w:r>
              <w:t xml:space="preserve">     </w:t>
            </w:r>
            <w:r w:rsidRPr="00E84CC4">
              <w:t xml:space="preserve">A. 300  </w:t>
            </w:r>
            <w:r>
              <w:t xml:space="preserve">    </w:t>
            </w:r>
            <w:r w:rsidRPr="00E84CC4">
              <w:t xml:space="preserve">  </w:t>
            </w:r>
            <w:r>
              <w:t xml:space="preserve"> </w:t>
            </w:r>
            <w:r w:rsidRPr="00E84CC4">
              <w:t xml:space="preserve">B. 320     </w:t>
            </w:r>
            <w:r>
              <w:t xml:space="preserve">    </w:t>
            </w:r>
            <w:r w:rsidRPr="00E84CC4">
              <w:t xml:space="preserve">   C. 360   </w:t>
            </w:r>
            <w:r>
              <w:t xml:space="preserve">      </w:t>
            </w:r>
            <w:r w:rsidRPr="00E84CC4">
              <w:t xml:space="preserve"> D. 380</w:t>
            </w:r>
          </w:p>
          <w:p w:rsidR="00EB4735" w:rsidRDefault="00EB4735" w:rsidP="00AB2EB7">
            <w:pPr>
              <w:rPr>
                <w:rFonts w:ascii="Arial" w:hAnsi="Arial" w:cs="Arial"/>
              </w:rPr>
            </w:pPr>
          </w:p>
          <w:p w:rsidR="00EB4735" w:rsidRPr="004F7560" w:rsidRDefault="00EB4735" w:rsidP="00AB2EB7">
            <w:pPr>
              <w:rPr>
                <w:rFonts w:ascii="Arial" w:hAnsi="Arial" w:cs="Arial"/>
              </w:rPr>
            </w:pPr>
          </w:p>
        </w:tc>
        <w:tc>
          <w:tcPr>
            <w:tcW w:w="5416" w:type="dxa"/>
          </w:tcPr>
          <w:p w:rsidR="00EB4735" w:rsidRPr="004F7560" w:rsidRDefault="00EB4735" w:rsidP="00EC1383">
            <w:pPr>
              <w:rPr>
                <w:rFonts w:ascii="Arial" w:hAnsi="Arial" w:cs="Arial"/>
                <w:b/>
                <w:bCs/>
              </w:rPr>
            </w:pPr>
          </w:p>
          <w:p w:rsidR="00EB4735" w:rsidRPr="004F7560" w:rsidRDefault="00EB4735" w:rsidP="002F3D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S. 8</w:t>
            </w:r>
            <w:r w:rsidRPr="00143FFD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)  35</w:t>
            </w:r>
            <w:r w:rsidRPr="00D9006C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sym w:font="Wingdings 2" w:char="F0AF"/>
            </w:r>
            <w:r w:rsidRPr="00143FFD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1 </w:t>
            </w:r>
            <w:r w:rsidRPr="00CF345B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 xml:space="preserve"> </w:t>
            </w:r>
            <w:r w:rsidRPr="00800D1D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&gt;</w:t>
            </w:r>
            <w:r w:rsidRPr="00143FFD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3574</w:t>
            </w:r>
            <w:r w:rsidRPr="00143FFD">
              <w:rPr>
                <w:rFonts w:ascii="Comic Sans MS" w:hAnsi="Comic Sans MS" w:cs="Comic Sans MS"/>
                <w:sz w:val="22"/>
                <w:szCs w:val="22"/>
              </w:rPr>
              <w:t xml:space="preserve"> eşitsizliğinin doğru olabilmesi için </w:t>
            </w:r>
            <w:r>
              <w:rPr>
                <w:rFonts w:ascii="Comic Sans MS" w:hAnsi="Comic Sans MS" w:cs="Comic Sans MS"/>
                <w:sz w:val="22"/>
                <w:szCs w:val="22"/>
              </w:rPr>
              <w:sym w:font="Wingdings 2" w:char="F0AF"/>
            </w:r>
            <w:r w:rsidRPr="00143FFD">
              <w:rPr>
                <w:rFonts w:ascii="Comic Sans MS" w:hAnsi="Comic Sans MS" w:cs="Comic Sans MS"/>
                <w:sz w:val="22"/>
                <w:szCs w:val="22"/>
              </w:rPr>
              <w:t xml:space="preserve"> yerine hangi sayılar gelebilir?</w:t>
            </w:r>
          </w:p>
          <w:p w:rsidR="00EB4735" w:rsidRDefault="00EB4735" w:rsidP="00CF345B">
            <w:pPr>
              <w:rPr>
                <w:rFonts w:ascii="Arial" w:hAnsi="Arial" w:cs="Arial"/>
              </w:rPr>
            </w:pPr>
          </w:p>
          <w:p w:rsidR="00EB4735" w:rsidRDefault="00EB4735" w:rsidP="00895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A)  7-8       B) 0-1       C) 8-9      D) 6-7</w:t>
            </w:r>
          </w:p>
          <w:p w:rsidR="00EB4735" w:rsidRDefault="00EB4735" w:rsidP="0089589E">
            <w:pPr>
              <w:rPr>
                <w:rFonts w:ascii="Arial" w:hAnsi="Arial" w:cs="Arial"/>
              </w:rPr>
            </w:pPr>
          </w:p>
          <w:p w:rsidR="00EB4735" w:rsidRPr="004F7560" w:rsidRDefault="00EB4735" w:rsidP="0089589E">
            <w:pPr>
              <w:rPr>
                <w:rFonts w:ascii="Arial" w:hAnsi="Arial" w:cs="Arial"/>
              </w:rPr>
            </w:pPr>
          </w:p>
        </w:tc>
      </w:tr>
      <w:tr w:rsidR="00EB4735" w:rsidRPr="004F7560">
        <w:trPr>
          <w:trHeight w:val="1481"/>
        </w:trPr>
        <w:tc>
          <w:tcPr>
            <w:tcW w:w="5387" w:type="dxa"/>
          </w:tcPr>
          <w:p w:rsidR="00EB4735" w:rsidRDefault="00EB4735" w:rsidP="00510D46">
            <w:pPr>
              <w:pStyle w:val="ListParagraph"/>
              <w:tabs>
                <w:tab w:val="left" w:pos="426"/>
                <w:tab w:val="left" w:pos="4680"/>
                <w:tab w:val="left" w:pos="7020"/>
              </w:tabs>
              <w:ind w:left="0"/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S-9)</w:t>
            </w:r>
            <w:r w:rsidRPr="0027042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r w:rsidRPr="00D07552">
              <w:rPr>
                <w:rFonts w:ascii="Comic Sans MS" w:hAnsi="Comic Sans MS" w:cs="Comic Sans MS"/>
                <w:b/>
                <w:bCs/>
                <w:position w:val="-24"/>
                <w:sz w:val="22"/>
                <w:szCs w:val="22"/>
              </w:rPr>
              <w:object w:dxaOrig="220" w:dyaOrig="620">
                <v:shape id="_x0000_i1048" type="#_x0000_t75" style="width:11.25pt;height:30.75pt" o:ole="">
                  <v:imagedata r:id="rId14" o:title=""/>
                </v:shape>
                <o:OLEObject Type="Embed" ProgID="Equation.3" ShapeID="_x0000_i1048" DrawAspect="Content" ObjectID="_1492681753" r:id="rId15"/>
              </w:object>
            </w:r>
            <w:r w:rsidRPr="00D07552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’ü  24 olan cevizlerin </w:t>
            </w:r>
            <w:r w:rsidRPr="00510D46">
              <w:rPr>
                <w:rFonts w:ascii="Comic Sans MS" w:hAnsi="Comic Sans MS" w:cs="Comic Sans MS"/>
                <w:b/>
                <w:bCs/>
                <w:sz w:val="22"/>
                <w:szCs w:val="22"/>
                <w:u w:val="single"/>
              </w:rPr>
              <w:t>tamamı</w:t>
            </w:r>
            <w:r w:rsidRPr="00D07552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kaç cevizdir?</w:t>
            </w:r>
          </w:p>
          <w:p w:rsidR="00EB4735" w:rsidRPr="004F7560" w:rsidRDefault="00EB4735" w:rsidP="00510D46">
            <w:pPr>
              <w:tabs>
                <w:tab w:val="left" w:pos="231"/>
              </w:tabs>
              <w:rPr>
                <w:rFonts w:ascii="Arial" w:hAnsi="Arial" w:cs="Arial"/>
                <w:b/>
                <w:bCs/>
              </w:rPr>
            </w:pPr>
            <w:r>
              <w:t xml:space="preserve">      </w:t>
            </w:r>
            <w:r w:rsidRPr="00B15433">
              <w:t>A) 30</w:t>
            </w:r>
            <w:r>
              <w:t xml:space="preserve">        </w:t>
            </w:r>
            <w:r w:rsidRPr="00B15433">
              <w:t>B)</w:t>
            </w:r>
            <w:r>
              <w:t xml:space="preserve"> 40           C) 72         </w:t>
            </w:r>
            <w:r w:rsidRPr="00B15433">
              <w:t>D) 25</w:t>
            </w:r>
          </w:p>
        </w:tc>
        <w:tc>
          <w:tcPr>
            <w:tcW w:w="5416" w:type="dxa"/>
          </w:tcPr>
          <w:p w:rsidR="00EB4735" w:rsidRPr="00D07552" w:rsidRDefault="00EB4735" w:rsidP="00D07552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S.10</w:t>
            </w:r>
            <w:r w:rsidRPr="00D07552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)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  <w:r w:rsidRPr="00D07552">
              <w:rPr>
                <w:rFonts w:ascii="Comic Sans MS" w:hAnsi="Comic Sans MS" w:cs="Comic Sans MS"/>
                <w:sz w:val="22"/>
                <w:szCs w:val="22"/>
              </w:rPr>
              <w:t xml:space="preserve"> </w:t>
            </w:r>
            <w:r w:rsidRPr="00D07552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Bir çocuk parasının </w:t>
            </w:r>
            <w:r w:rsidRPr="00D07552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object w:dxaOrig="240" w:dyaOrig="615">
                <v:shape id="_x0000_i1049" type="#_x0000_t75" style="width:12pt;height:30.75pt" o:ole="">
                  <v:imagedata r:id="rId16" o:title=""/>
                </v:shape>
                <o:OLEObject Type="Embed" ProgID="Msxml2.SAXXMLReader.5.0" ShapeID="_x0000_i1049" DrawAspect="Content" ObjectID="_1492681754" r:id="rId17"/>
              </w:object>
            </w:r>
            <w:r w:rsidRPr="00D07552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’ünü harcarsa geriye paranın kaçta kaçı kalır?</w:t>
            </w:r>
          </w:p>
          <w:p w:rsidR="00EB4735" w:rsidRDefault="00EB4735" w:rsidP="00F05EBF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 xml:space="preserve"> </w:t>
            </w:r>
          </w:p>
          <w:p w:rsidR="00EB4735" w:rsidRPr="00D07552" w:rsidRDefault="00EB4735" w:rsidP="00F05EBF">
            <w:pPr>
              <w:rPr>
                <w:rFonts w:ascii="Comic Sans MS" w:hAnsi="Comic Sans MS" w:cs="Comic Sans MS"/>
              </w:rPr>
            </w:pPr>
            <w:r w:rsidRPr="00D07552">
              <w:rPr>
                <w:rFonts w:ascii="Comic Sans MS" w:hAnsi="Comic Sans MS" w:cs="Comic Sans MS"/>
                <w:sz w:val="22"/>
                <w:szCs w:val="22"/>
              </w:rPr>
              <w:t xml:space="preserve">A) </w:t>
            </w:r>
            <w:r w:rsidRPr="00FB7F42">
              <w:rPr>
                <w:rFonts w:ascii="Comic Sans MS" w:hAnsi="Comic Sans MS" w:cs="Comic Sans MS"/>
              </w:rPr>
              <w:pict>
                <v:shape id="_x0000_i1050" type="#_x0000_t75" style="width:10.5pt;height:30pt">
                  <v:imagedata r:id="rId18" o:title=""/>
                </v:shape>
              </w:pict>
            </w:r>
            <w:r w:rsidRPr="00D07552">
              <w:rPr>
                <w:rFonts w:ascii="Comic Sans MS" w:hAnsi="Comic Sans MS" w:cs="Comic Sans MS"/>
                <w:sz w:val="22"/>
                <w:szCs w:val="22"/>
              </w:rPr>
              <w:tab/>
            </w:r>
            <w:r w:rsidRPr="00D07552">
              <w:rPr>
                <w:rFonts w:ascii="Comic Sans MS" w:hAnsi="Comic Sans MS" w:cs="Comic Sans MS"/>
                <w:sz w:val="22"/>
                <w:szCs w:val="22"/>
              </w:rPr>
              <w:tab/>
              <w:t xml:space="preserve">B) </w:t>
            </w:r>
            <w:r w:rsidRPr="00FB7F42">
              <w:rPr>
                <w:rFonts w:ascii="Comic Sans MS" w:hAnsi="Comic Sans MS" w:cs="Comic Sans MS"/>
              </w:rPr>
              <w:pict>
                <v:shape id="_x0000_i1051" type="#_x0000_t75" style="width:15pt;height:30pt">
                  <v:imagedata r:id="rId19" o:title=""/>
                </v:shape>
              </w:pict>
            </w:r>
            <w:r w:rsidRPr="00D07552">
              <w:rPr>
                <w:rFonts w:ascii="Comic Sans MS" w:hAnsi="Comic Sans MS" w:cs="Comic Sans MS"/>
                <w:sz w:val="22"/>
                <w:szCs w:val="22"/>
              </w:rPr>
              <w:tab/>
            </w:r>
            <w:r w:rsidRPr="00D07552">
              <w:rPr>
                <w:rFonts w:ascii="Comic Sans MS" w:hAnsi="Comic Sans MS" w:cs="Comic Sans MS"/>
                <w:sz w:val="22"/>
                <w:szCs w:val="22"/>
              </w:rPr>
              <w:tab/>
              <w:t xml:space="preserve">C) </w:t>
            </w:r>
            <w:r w:rsidRPr="00FB7F42">
              <w:rPr>
                <w:rFonts w:ascii="Comic Sans MS" w:hAnsi="Comic Sans MS" w:cs="Comic Sans MS"/>
              </w:rPr>
              <w:pict>
                <v:shape id="_x0000_i1052" type="#_x0000_t75" style="width:15pt;height:30pt">
                  <v:imagedata r:id="rId20" o:title=""/>
                </v:shape>
              </w:pict>
            </w:r>
            <w:r w:rsidRPr="00D07552">
              <w:rPr>
                <w:rFonts w:ascii="Comic Sans MS" w:hAnsi="Comic Sans MS" w:cs="Comic Sans MS"/>
                <w:sz w:val="22"/>
                <w:szCs w:val="22"/>
              </w:rPr>
              <w:tab/>
            </w:r>
            <w:r w:rsidRPr="00D07552">
              <w:rPr>
                <w:rFonts w:ascii="Comic Sans MS" w:hAnsi="Comic Sans MS" w:cs="Comic Sans MS"/>
                <w:sz w:val="22"/>
                <w:szCs w:val="22"/>
              </w:rPr>
              <w:tab/>
              <w:t xml:space="preserve">D) </w:t>
            </w:r>
            <w:r w:rsidRPr="00FB7F42">
              <w:rPr>
                <w:rFonts w:ascii="Comic Sans MS" w:hAnsi="Comic Sans MS" w:cs="Comic Sans MS"/>
              </w:rPr>
              <w:pict>
                <v:shape id="_x0000_i1053" type="#_x0000_t75" style="width:10.5pt;height:30pt">
                  <v:imagedata r:id="rId21" o:title=""/>
                </v:shape>
              </w:pict>
            </w:r>
          </w:p>
          <w:p w:rsidR="00EB4735" w:rsidRPr="00F05EBF" w:rsidRDefault="00EB4735" w:rsidP="00F05EBF">
            <w:pPr>
              <w:rPr>
                <w:rFonts w:ascii="Arial" w:hAnsi="Arial" w:cs="Arial"/>
              </w:rPr>
            </w:pPr>
          </w:p>
        </w:tc>
      </w:tr>
      <w:tr w:rsidR="00EB4735" w:rsidRPr="004F7560">
        <w:trPr>
          <w:trHeight w:val="2657"/>
        </w:trPr>
        <w:tc>
          <w:tcPr>
            <w:tcW w:w="5387" w:type="dxa"/>
          </w:tcPr>
          <w:p w:rsidR="00EB4735" w:rsidRDefault="00EB4735" w:rsidP="00AB2EB7">
            <w:pPr>
              <w:rPr>
                <w:rFonts w:ascii="Arial" w:hAnsi="Arial" w:cs="Arial"/>
                <w:b/>
                <w:bCs/>
              </w:rPr>
            </w:pPr>
          </w:p>
          <w:p w:rsidR="00EB4735" w:rsidRPr="003438D6" w:rsidRDefault="00EB4735" w:rsidP="003438D6">
            <w:pPr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S.11</w:t>
            </w:r>
            <w:r w:rsidRPr="003524A5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) </w:t>
            </w:r>
            <w:r w:rsidRPr="00EF5CE9">
              <w:rPr>
                <w:rFonts w:ascii="Comic Sans MS" w:hAnsi="Comic Sans MS" w:cs="Comic Sans MS"/>
                <w:b/>
                <w:bCs/>
                <w:color w:val="000000"/>
              </w:rPr>
              <w:t xml:space="preserve"> </w:t>
            </w:r>
            <w:r w:rsidRPr="003438D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Bir çıkarma işleminde eksilen 2872, kalan 1927 olduğuna göre çıkan kaçtır?</w:t>
            </w:r>
          </w:p>
          <w:p w:rsidR="00EB4735" w:rsidRPr="003438D6" w:rsidRDefault="00EB4735" w:rsidP="003438D6">
            <w:pPr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</w:p>
          <w:p w:rsidR="00EB4735" w:rsidRPr="003438D6" w:rsidRDefault="00EB4735" w:rsidP="00723771">
            <w:pPr>
              <w:jc w:val="center"/>
              <w:rPr>
                <w:rFonts w:ascii="Arial" w:hAnsi="Arial" w:cs="Arial"/>
              </w:rPr>
            </w:pPr>
            <w:r w:rsidRPr="003438D6"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A)950    </w:t>
            </w:r>
            <w:r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 </w:t>
            </w:r>
            <w:r w:rsidRPr="003438D6"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  B) 900      C)  917     D)  945</w:t>
            </w:r>
          </w:p>
        </w:tc>
        <w:tc>
          <w:tcPr>
            <w:tcW w:w="5416" w:type="dxa"/>
          </w:tcPr>
          <w:p w:rsidR="00EB4735" w:rsidRDefault="00EB4735" w:rsidP="006B3E3E">
            <w:pPr>
              <w:tabs>
                <w:tab w:val="left" w:pos="360"/>
              </w:tabs>
              <w:rPr>
                <w:rFonts w:ascii="Comic Sans MS" w:hAnsi="Comic Sans MS" w:cs="Comic Sans MS"/>
                <w:b/>
                <w:bCs/>
              </w:rPr>
            </w:pPr>
          </w:p>
          <w:p w:rsidR="00EB4735" w:rsidRPr="00CD7928" w:rsidRDefault="00EB4735" w:rsidP="006B3E3E">
            <w:pPr>
              <w:tabs>
                <w:tab w:val="left" w:pos="360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</w:rPr>
              <w:t>S.12</w:t>
            </w:r>
            <w:r w:rsidRPr="00143FFD">
              <w:rPr>
                <w:rFonts w:ascii="Comic Sans MS" w:hAnsi="Comic Sans MS" w:cs="Comic Sans MS"/>
                <w:b/>
                <w:bCs/>
              </w:rPr>
              <w:t xml:space="preserve">) </w:t>
            </w:r>
            <w:r>
              <w:rPr>
                <w:rFonts w:ascii="Comic Sans MS" w:hAnsi="Comic Sans MS" w:cs="Comic Sans MS"/>
                <w:b/>
                <w:bCs/>
              </w:rPr>
              <w:t xml:space="preserve"> </w:t>
            </w:r>
            <w:r w:rsidRPr="00143FFD">
              <w:rPr>
                <w:rFonts w:ascii="Comic Sans MS" w:hAnsi="Comic Sans MS" w:cs="Comic Sans MS"/>
                <w:b/>
                <w:bCs/>
              </w:rPr>
              <w:t xml:space="preserve"> </w:t>
            </w:r>
            <w:r w:rsidRPr="00CD7928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Nuri’nin annesi 84 tane köy yumurtasının </w:t>
            </w:r>
            <w:r w:rsidRPr="00CD7928">
              <w:rPr>
                <w:rFonts w:ascii="Comic Sans MS" w:hAnsi="Comic Sans MS" w:cs="Comic Sans MS"/>
                <w:b/>
                <w:bCs/>
                <w:position w:val="-24"/>
                <w:sz w:val="20"/>
                <w:szCs w:val="20"/>
              </w:rPr>
              <w:object w:dxaOrig="240" w:dyaOrig="620">
                <v:shape id="_x0000_i1054" type="#_x0000_t75" style="width:12pt;height:30.75pt" o:ole="">
                  <v:imagedata r:id="rId22" o:title=""/>
                </v:shape>
                <o:OLEObject Type="Embed" ProgID="Equation.3" ShapeID="_x0000_i1054" DrawAspect="Content" ObjectID="_1492681755" r:id="rId23"/>
              </w:object>
            </w:r>
            <w:r w:rsidRPr="00CD7928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’sini sattı. Geriye kaç yumurtası kalmıştır? </w:t>
            </w:r>
          </w:p>
          <w:p w:rsidR="00EB4735" w:rsidRPr="001327E0" w:rsidRDefault="00EB4735" w:rsidP="00CD7928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 w:rsidRPr="001327E0">
              <w:rPr>
                <w:rFonts w:ascii="Comic Sans MS" w:hAnsi="Comic Sans MS" w:cs="Comic Sans MS"/>
                <w:sz w:val="20"/>
                <w:szCs w:val="20"/>
              </w:rPr>
              <w:t xml:space="preserve">     </w:t>
            </w:r>
          </w:p>
          <w:p w:rsidR="00EB4735" w:rsidRPr="001327E0" w:rsidRDefault="00EB4735" w:rsidP="003438D6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 w:rsidRPr="001327E0">
              <w:rPr>
                <w:rFonts w:ascii="Comic Sans MS" w:hAnsi="Comic Sans MS" w:cs="Comic Sans MS"/>
                <w:sz w:val="20"/>
                <w:szCs w:val="20"/>
              </w:rPr>
              <w:t xml:space="preserve">       A) 36          B) 54        C) 48        D) 52</w:t>
            </w:r>
          </w:p>
        </w:tc>
      </w:tr>
    </w:tbl>
    <w:tbl>
      <w:tblPr>
        <w:tblpPr w:leftFromText="141" w:rightFromText="141" w:vertAnchor="text" w:horzAnchor="margin" w:tblpY="134"/>
        <w:tblW w:w="1085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5451"/>
        <w:gridCol w:w="5407"/>
      </w:tblGrid>
      <w:tr w:rsidR="00EB4735" w:rsidRPr="004F7560">
        <w:trPr>
          <w:trHeight w:val="2664"/>
        </w:trPr>
        <w:tc>
          <w:tcPr>
            <w:tcW w:w="5451" w:type="dxa"/>
          </w:tcPr>
          <w:p w:rsidR="00EB4735" w:rsidRPr="00D07552" w:rsidRDefault="00EB4735" w:rsidP="00D07552">
            <w:pPr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S-13</w:t>
            </w:r>
            <w:r w:rsidRPr="00B84731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FB7F42">
              <w:rPr>
                <w:b/>
                <w:bCs/>
                <w:position w:val="-24"/>
              </w:rPr>
              <w:pict>
                <v:shape id="_x0000_i1055" type="#_x0000_t75" style="width:39pt;height:30pt">
                  <v:imagedata r:id="rId24" o:title=""/>
                </v:shape>
              </w:pict>
            </w:r>
            <w:r w:rsidRPr="008F7CF6">
              <w:rPr>
                <w:b/>
                <w:bCs/>
              </w:rPr>
              <w:t xml:space="preserve"> Kesirlerinin büyükten küçüğe doğru sıralanışı hangi şıkta doğru verilmiştir?</w:t>
            </w:r>
          </w:p>
          <w:p w:rsidR="00EB4735" w:rsidRPr="001327E0" w:rsidRDefault="00EB4735" w:rsidP="00D07552">
            <w:pPr>
              <w:pStyle w:val="NoSpacing"/>
              <w:jc w:val="both"/>
              <w:rPr>
                <w:rFonts w:cs="Times New Roman"/>
                <w:sz w:val="24"/>
                <w:szCs w:val="24"/>
              </w:rPr>
            </w:pPr>
          </w:p>
          <w:p w:rsidR="00EB4735" w:rsidRDefault="00EB4735" w:rsidP="00D07552">
            <w:pPr>
              <w:tabs>
                <w:tab w:val="left" w:pos="1277"/>
              </w:tabs>
              <w:rPr>
                <w:rFonts w:ascii="Comic Sans MS" w:hAnsi="Comic Sans MS" w:cs="Comic Sans MS"/>
                <w:sz w:val="20"/>
                <w:szCs w:val="20"/>
              </w:rPr>
            </w:pPr>
            <w:r w:rsidRPr="008F7CF6">
              <w:t xml:space="preserve"> </w:t>
            </w:r>
            <w:r w:rsidRPr="00FB7F42">
              <w:rPr>
                <w:position w:val="-58"/>
              </w:rPr>
              <w:pict>
                <v:shape id="_x0000_i1056" type="#_x0000_t75" style="width:49.5pt;height:63pt">
                  <v:imagedata r:id="rId25" o:title=""/>
                </v:shape>
              </w:pict>
            </w:r>
            <w:r w:rsidRPr="008F7CF6">
              <w:t xml:space="preserve">                  </w:t>
            </w:r>
            <w:r w:rsidRPr="00FB7F42">
              <w:rPr>
                <w:position w:val="-58"/>
              </w:rPr>
              <w:pict>
                <v:shape id="_x0000_i1057" type="#_x0000_t75" style="width:47.25pt;height:63pt">
                  <v:imagedata r:id="rId26" o:title=""/>
                </v:shape>
              </w:pict>
            </w:r>
          </w:p>
          <w:p w:rsidR="00EB4735" w:rsidRPr="0089589E" w:rsidRDefault="00EB4735" w:rsidP="0089589E">
            <w:pPr>
              <w:tabs>
                <w:tab w:val="left" w:pos="1277"/>
              </w:tabs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407" w:type="dxa"/>
          </w:tcPr>
          <w:p w:rsidR="00EB4735" w:rsidRPr="005E25CE" w:rsidRDefault="00EB4735" w:rsidP="00CF345B">
            <w:pPr>
              <w:rPr>
                <w:rFonts w:ascii="Comic Sans MS" w:hAnsi="Comic Sans MS" w:cs="Comic Sans MS"/>
                <w:b/>
                <w:bCs/>
              </w:rPr>
            </w:pPr>
            <w:r w:rsidRPr="00B84731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S-14)</w:t>
            </w:r>
            <w:r w:rsidRPr="00B84731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“3 – 6 – 0 – 9” rakamlarını bir kere kullanarak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r w:rsidRPr="00B84731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oluşturulacak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r w:rsidRPr="00B84731">
              <w:rPr>
                <w:rFonts w:ascii="Comic Sans MS" w:hAnsi="Comic Sans MS" w:cs="Comic Sans MS"/>
                <w:sz w:val="20"/>
                <w:szCs w:val="20"/>
              </w:rPr>
              <w:t>en büyük sayı ile en küçük sayının farkı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kaçtır?</w:t>
            </w:r>
          </w:p>
          <w:p w:rsidR="00EB4735" w:rsidRDefault="00EB4735" w:rsidP="00CF345B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B4735" w:rsidRDefault="00EB4735" w:rsidP="0089589E">
            <w:pPr>
              <w:rPr>
                <w:rFonts w:ascii="Comic Sans MS" w:hAnsi="Comic Sans MS" w:cs="Comic Sans MS"/>
              </w:rPr>
            </w:pPr>
            <w:r w:rsidRPr="0089589E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Comic Sans MS" w:hAnsi="Comic Sans MS" w:cs="Comic Sans MS"/>
                <w:b/>
                <w:bCs/>
              </w:rPr>
              <w:t xml:space="preserve">  </w:t>
            </w:r>
            <w:r w:rsidRPr="0089589E">
              <w:rPr>
                <w:rFonts w:ascii="Comic Sans MS" w:hAnsi="Comic Sans MS" w:cs="Comic Sans MS"/>
              </w:rPr>
              <w:t>A)</w:t>
            </w:r>
            <w:r>
              <w:rPr>
                <w:rFonts w:ascii="Comic Sans MS" w:hAnsi="Comic Sans MS" w:cs="Comic Sans MS"/>
              </w:rPr>
              <w:t xml:space="preserve"> </w:t>
            </w:r>
            <w:r>
              <w:rPr>
                <w:rFonts w:ascii="Comic Sans MS" w:hAnsi="Comic Sans MS" w:cs="Comic Sans MS"/>
                <w:sz w:val="22"/>
                <w:szCs w:val="22"/>
              </w:rPr>
              <w:t>6903 – 3960 = 2943</w:t>
            </w:r>
            <w:r w:rsidRPr="0089589E">
              <w:rPr>
                <w:rFonts w:ascii="Comic Sans MS" w:hAnsi="Comic Sans MS" w:cs="Comic Sans MS"/>
              </w:rPr>
              <w:t xml:space="preserve">      </w:t>
            </w:r>
          </w:p>
          <w:p w:rsidR="00EB4735" w:rsidRDefault="00EB4735" w:rsidP="0089589E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     </w:t>
            </w:r>
            <w:r w:rsidRPr="0089589E">
              <w:rPr>
                <w:rFonts w:ascii="Comic Sans MS" w:hAnsi="Comic Sans MS" w:cs="Comic Sans MS"/>
              </w:rPr>
              <w:t xml:space="preserve">B) </w:t>
            </w:r>
            <w:r>
              <w:rPr>
                <w:rFonts w:ascii="Comic Sans MS" w:hAnsi="Comic Sans MS" w:cs="Comic Sans MS"/>
                <w:sz w:val="22"/>
                <w:szCs w:val="22"/>
              </w:rPr>
              <w:t>6930 – 3069 = 3861</w:t>
            </w:r>
            <w:r w:rsidRPr="0089589E">
              <w:rPr>
                <w:rFonts w:ascii="Comic Sans MS" w:hAnsi="Comic Sans MS" w:cs="Comic Sans MS"/>
              </w:rPr>
              <w:t xml:space="preserve">   </w:t>
            </w:r>
            <w:r>
              <w:rPr>
                <w:rFonts w:ascii="Comic Sans MS" w:hAnsi="Comic Sans MS" w:cs="Comic Sans MS"/>
              </w:rPr>
              <w:t xml:space="preserve">                                          </w:t>
            </w:r>
          </w:p>
          <w:p w:rsidR="00EB4735" w:rsidRDefault="00EB4735" w:rsidP="0089589E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     </w:t>
            </w:r>
            <w:r w:rsidRPr="0089589E">
              <w:rPr>
                <w:rFonts w:ascii="Comic Sans MS" w:hAnsi="Comic Sans MS" w:cs="Comic Sans MS"/>
              </w:rPr>
              <w:t>C)</w:t>
            </w:r>
            <w:r>
              <w:rPr>
                <w:rFonts w:ascii="Comic Sans MS" w:hAnsi="Comic Sans MS" w:cs="Comic Sans MS"/>
              </w:rPr>
              <w:t xml:space="preserve"> </w:t>
            </w:r>
            <w:r>
              <w:rPr>
                <w:rFonts w:ascii="Comic Sans MS" w:hAnsi="Comic Sans MS" w:cs="Comic Sans MS"/>
                <w:sz w:val="22"/>
                <w:szCs w:val="22"/>
              </w:rPr>
              <w:t>9630 – 0369 = 9261</w:t>
            </w:r>
            <w:r w:rsidRPr="0089589E">
              <w:rPr>
                <w:rFonts w:ascii="Comic Sans MS" w:hAnsi="Comic Sans MS" w:cs="Comic Sans MS"/>
              </w:rPr>
              <w:t xml:space="preserve">     </w:t>
            </w:r>
            <w:r>
              <w:rPr>
                <w:rFonts w:ascii="Comic Sans MS" w:hAnsi="Comic Sans MS" w:cs="Comic Sans MS"/>
              </w:rPr>
              <w:t xml:space="preserve">                                  </w:t>
            </w:r>
          </w:p>
          <w:p w:rsidR="00EB4735" w:rsidRPr="003043CE" w:rsidRDefault="00EB4735" w:rsidP="0089589E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     </w:t>
            </w:r>
            <w:r w:rsidRPr="0089589E">
              <w:rPr>
                <w:rFonts w:ascii="Comic Sans MS" w:hAnsi="Comic Sans MS" w:cs="Comic Sans MS"/>
              </w:rPr>
              <w:t>D)</w:t>
            </w:r>
            <w:r>
              <w:rPr>
                <w:rFonts w:ascii="Comic Sans MS" w:hAnsi="Comic Sans MS" w:cs="Comic Sans MS"/>
              </w:rPr>
              <w:t xml:space="preserve"> </w:t>
            </w:r>
            <w:r>
              <w:rPr>
                <w:rFonts w:ascii="Comic Sans MS" w:hAnsi="Comic Sans MS" w:cs="Comic Sans MS"/>
                <w:sz w:val="22"/>
                <w:szCs w:val="22"/>
              </w:rPr>
              <w:t>9630 - 3069 = 6561</w:t>
            </w:r>
          </w:p>
        </w:tc>
      </w:tr>
      <w:tr w:rsidR="00EB4735" w:rsidRPr="004F7560">
        <w:trPr>
          <w:trHeight w:val="2458"/>
        </w:trPr>
        <w:tc>
          <w:tcPr>
            <w:tcW w:w="5451" w:type="dxa"/>
          </w:tcPr>
          <w:p w:rsidR="00EB4735" w:rsidRPr="0066300D" w:rsidRDefault="00EB4735" w:rsidP="0066300D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S.15</w:t>
            </w:r>
            <w:r w:rsidRPr="00933CD1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) </w:t>
            </w:r>
            <w:r w:rsidRPr="0066300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Aşağıdaki ölçüler arasındaki çevirmeleri yapınız.</w:t>
            </w:r>
          </w:p>
          <w:p w:rsidR="00EB4735" w:rsidRPr="00723771" w:rsidRDefault="00EB4735" w:rsidP="0066300D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 xml:space="preserve">3 L + </w:t>
            </w:r>
            <w:r w:rsidRPr="00723771">
              <w:rPr>
                <w:rFonts w:ascii="Comic Sans MS" w:hAnsi="Comic Sans MS" w:cs="Comic Sans MS"/>
                <w:sz w:val="22"/>
                <w:szCs w:val="22"/>
              </w:rPr>
              <w:t>90 mL      = …………………… mL</w:t>
            </w:r>
          </w:p>
          <w:p w:rsidR="00EB4735" w:rsidRPr="00723771" w:rsidRDefault="00EB4735" w:rsidP="0066300D">
            <w:pPr>
              <w:rPr>
                <w:rFonts w:ascii="Comic Sans MS" w:hAnsi="Comic Sans MS" w:cs="Comic Sans MS"/>
              </w:rPr>
            </w:pPr>
            <w:r w:rsidRPr="00723771">
              <w:rPr>
                <w:rFonts w:ascii="Comic Sans MS" w:hAnsi="Comic Sans MS" w:cs="Comic Sans MS"/>
                <w:sz w:val="22"/>
                <w:szCs w:val="22"/>
              </w:rPr>
              <w:t>30500 mL    =………L…………………ml</w:t>
            </w:r>
          </w:p>
          <w:p w:rsidR="00EB4735" w:rsidRPr="001E77FF" w:rsidRDefault="00EB4735" w:rsidP="0066300D">
            <w:pPr>
              <w:rPr>
                <w:rFonts w:ascii="Comic Sans MS" w:hAnsi="Comic Sans MS" w:cs="Comic Sans MS"/>
              </w:rPr>
            </w:pPr>
            <w:r w:rsidRPr="001E77FF">
              <w:rPr>
                <w:rFonts w:ascii="Comic Sans MS" w:hAnsi="Comic Sans MS" w:cs="Comic Sans MS"/>
                <w:sz w:val="22"/>
                <w:szCs w:val="22"/>
              </w:rPr>
              <w:t>2</w:t>
            </w:r>
            <w:r>
              <w:rPr>
                <w:rFonts w:ascii="Comic Sans MS" w:hAnsi="Comic Sans MS" w:cs="Comic Sans MS"/>
                <w:sz w:val="22"/>
                <w:szCs w:val="22"/>
              </w:rPr>
              <w:t>kg 250 g =  ……………………</w:t>
            </w:r>
            <w:r w:rsidRPr="001E77FF">
              <w:rPr>
                <w:rFonts w:ascii="Comic Sans MS" w:hAnsi="Comic Sans MS" w:cs="Comic Sans MS"/>
                <w:sz w:val="22"/>
                <w:szCs w:val="22"/>
              </w:rPr>
              <w:t xml:space="preserve">g </w:t>
            </w:r>
          </w:p>
          <w:p w:rsidR="00EB4735" w:rsidRDefault="00EB4735" w:rsidP="0066300D">
            <w:pPr>
              <w:rPr>
                <w:rFonts w:ascii="Comic Sans MS" w:hAnsi="Comic Sans MS" w:cs="Comic Sans MS"/>
              </w:rPr>
            </w:pPr>
            <w:r w:rsidRPr="001E77FF">
              <w:rPr>
                <w:rFonts w:ascii="Comic Sans MS" w:hAnsi="Comic Sans MS" w:cs="Comic Sans MS"/>
                <w:sz w:val="22"/>
                <w:szCs w:val="22"/>
              </w:rPr>
              <w:t>3347 mg =</w:t>
            </w:r>
            <w:r>
              <w:rPr>
                <w:rFonts w:ascii="Comic Sans MS" w:hAnsi="Comic Sans MS" w:cs="Comic Sans MS"/>
                <w:sz w:val="22"/>
                <w:szCs w:val="22"/>
              </w:rPr>
              <w:t>………...g…………….</w:t>
            </w:r>
            <w:r w:rsidRPr="001E77FF">
              <w:rPr>
                <w:rFonts w:ascii="Comic Sans MS" w:hAnsi="Comic Sans MS" w:cs="Comic Sans MS"/>
                <w:sz w:val="22"/>
                <w:szCs w:val="22"/>
              </w:rPr>
              <w:t>mg</w:t>
            </w:r>
          </w:p>
          <w:p w:rsidR="00EB4735" w:rsidRPr="00723771" w:rsidRDefault="00EB4735" w:rsidP="0066300D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>70 ton =    ……………………. kg</w:t>
            </w:r>
          </w:p>
        </w:tc>
        <w:tc>
          <w:tcPr>
            <w:tcW w:w="5407" w:type="dxa"/>
          </w:tcPr>
          <w:p w:rsidR="00EB4735" w:rsidRPr="001327E0" w:rsidRDefault="00EB4735" w:rsidP="00D07552">
            <w:pPr>
              <w:pStyle w:val="NoSpacing"/>
              <w:jc w:val="both"/>
              <w:rPr>
                <w:rFonts w:ascii="Comic Sans MS" w:hAnsi="Comic Sans MS" w:cs="Comic Sans MS"/>
                <w:b/>
                <w:bCs/>
              </w:rPr>
            </w:pPr>
          </w:p>
          <w:p w:rsidR="00EB4735" w:rsidRPr="001327E0" w:rsidRDefault="00EB4735" w:rsidP="00D07552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  <w:r w:rsidRPr="001327E0">
              <w:rPr>
                <w:rFonts w:ascii="Comic Sans MS" w:hAnsi="Comic Sans MS" w:cs="Comic Sans MS"/>
                <w:b/>
                <w:bCs/>
              </w:rPr>
              <w:t xml:space="preserve">S.16) </w:t>
            </w:r>
            <w:r w:rsidRPr="001327E0">
              <w:rPr>
                <w:sz w:val="24"/>
                <w:szCs w:val="24"/>
              </w:rPr>
              <w:t xml:space="preserve">      K</w:t>
            </w:r>
            <w:r w:rsidRPr="001327E0">
              <w:rPr>
                <w:sz w:val="24"/>
                <w:szCs w:val="24"/>
              </w:rPr>
              <w:tab/>
            </w:r>
            <w:r w:rsidRPr="001327E0">
              <w:rPr>
                <w:sz w:val="24"/>
                <w:szCs w:val="24"/>
              </w:rPr>
              <w:tab/>
            </w:r>
            <w:r w:rsidRPr="001327E0">
              <w:rPr>
                <w:b/>
                <w:bCs/>
                <w:sz w:val="24"/>
                <w:szCs w:val="24"/>
              </w:rPr>
              <w:t xml:space="preserve">Yandaki kesrin bileşik </w:t>
            </w:r>
          </w:p>
          <w:p w:rsidR="00EB4735" w:rsidRPr="001327E0" w:rsidRDefault="00EB4735" w:rsidP="00D07552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pict>
                <v:shape id="AutoShape 637" o:spid="_x0000_s1074" type="#_x0000_t32" style="position:absolute;left:0;text-align:left;margin-left:36pt;margin-top:1.3pt;width:32.55pt;height:0;z-index:251634176;visibility:visible"/>
              </w:pict>
            </w:r>
            <w:r w:rsidRPr="001327E0">
              <w:rPr>
                <w:rFonts w:cs="Times New Roman"/>
                <w:b/>
                <w:bCs/>
                <w:sz w:val="24"/>
                <w:szCs w:val="24"/>
              </w:rPr>
              <w:tab/>
            </w:r>
            <w:r w:rsidRPr="001327E0">
              <w:rPr>
                <w:b/>
                <w:bCs/>
                <w:sz w:val="24"/>
                <w:szCs w:val="24"/>
              </w:rPr>
              <w:t xml:space="preserve">    1 0          kesir olması için “ K “ yerine yazılabilecek </w:t>
            </w:r>
            <w:r w:rsidRPr="001327E0">
              <w:rPr>
                <w:b/>
                <w:bCs/>
                <w:sz w:val="24"/>
                <w:szCs w:val="24"/>
                <w:u w:val="single"/>
              </w:rPr>
              <w:t>en küçük</w:t>
            </w:r>
            <w:r w:rsidRPr="001327E0">
              <w:rPr>
                <w:b/>
                <w:bCs/>
                <w:sz w:val="24"/>
                <w:szCs w:val="24"/>
              </w:rPr>
              <w:t xml:space="preserve">  doğal   sayı  kaçtır?.</w:t>
            </w:r>
          </w:p>
          <w:p w:rsidR="00EB4735" w:rsidRDefault="00EB4735" w:rsidP="00D07552">
            <w:r>
              <w:t xml:space="preserve">      </w:t>
            </w:r>
          </w:p>
          <w:p w:rsidR="00EB4735" w:rsidRDefault="00EB4735" w:rsidP="00D07552">
            <w:pPr>
              <w:rPr>
                <w:rFonts w:ascii="Comic Sans MS" w:hAnsi="Comic Sans MS" w:cs="Comic Sans MS"/>
                <w:color w:val="000000"/>
              </w:rPr>
            </w:pPr>
            <w:r>
              <w:t xml:space="preserve">          </w:t>
            </w:r>
            <w:r w:rsidRPr="008F7CF6">
              <w:t>A</w:t>
            </w:r>
            <w:r>
              <w:t xml:space="preserve">) 1          B) 2          C) 9        </w:t>
            </w:r>
            <w:r w:rsidRPr="008F7CF6">
              <w:t>D) 10</w:t>
            </w:r>
          </w:p>
          <w:p w:rsidR="00EB4735" w:rsidRPr="00C45113" w:rsidRDefault="00EB4735" w:rsidP="00C45113">
            <w:pPr>
              <w:tabs>
                <w:tab w:val="left" w:pos="965"/>
              </w:tabs>
              <w:rPr>
                <w:rFonts w:ascii="Comic Sans MS" w:hAnsi="Comic Sans MS" w:cs="Comic Sans MS"/>
              </w:rPr>
            </w:pPr>
          </w:p>
        </w:tc>
      </w:tr>
      <w:tr w:rsidR="00EB4735" w:rsidRPr="004F7560">
        <w:trPr>
          <w:trHeight w:val="2097"/>
        </w:trPr>
        <w:tc>
          <w:tcPr>
            <w:tcW w:w="5451" w:type="dxa"/>
          </w:tcPr>
          <w:p w:rsidR="00EB4735" w:rsidRDefault="00EB4735" w:rsidP="008E3D60">
            <w:pPr>
              <w:rPr>
                <w:rFonts w:ascii="Comic Sans MS" w:hAnsi="Comic Sans MS" w:cs="Comic Sans MS"/>
                <w:b/>
                <w:bCs/>
              </w:rPr>
            </w:pPr>
          </w:p>
          <w:p w:rsidR="00EB4735" w:rsidRPr="008E3D60" w:rsidRDefault="00EB4735" w:rsidP="008E3D60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S-17</w:t>
            </w:r>
            <w:r w:rsidRPr="00A3565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)</w:t>
            </w:r>
            <w:r w:rsidRPr="008E3D6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“Payı paydasından </w:t>
            </w:r>
            <w:r w:rsidRPr="00510D46">
              <w:rPr>
                <w:rFonts w:ascii="Comic Sans MS" w:hAnsi="Comic Sans MS" w:cs="Comic Sans MS"/>
                <w:b/>
                <w:bCs/>
                <w:sz w:val="22"/>
                <w:szCs w:val="22"/>
                <w:u w:val="single"/>
              </w:rPr>
              <w:t xml:space="preserve">büyük veya payı ile paydası eşit </w:t>
            </w:r>
            <w:r w:rsidRPr="008E3D6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olan kesirlere …………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..</w:t>
            </w:r>
            <w:r w:rsidRPr="008E3D6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.kesir denir.” tümcesinde boş olan yere aşağıdaki sözcüklerden hangisi gelmelidir?</w:t>
            </w:r>
          </w:p>
          <w:p w:rsidR="00EB4735" w:rsidRDefault="00EB4735" w:rsidP="008E3D60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         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</w:t>
            </w:r>
            <w:r w:rsidRPr="008E3D60">
              <w:rPr>
                <w:rFonts w:ascii="Comic Sans MS" w:hAnsi="Comic Sans MS" w:cs="Comic Sans MS"/>
                <w:sz w:val="22"/>
                <w:szCs w:val="22"/>
              </w:rPr>
              <w:t>A) basit</w:t>
            </w:r>
            <w:r w:rsidRPr="008E3D60">
              <w:rPr>
                <w:rFonts w:ascii="Comic Sans MS" w:hAnsi="Comic Sans MS" w:cs="Comic Sans MS"/>
                <w:sz w:val="22"/>
                <w:szCs w:val="22"/>
              </w:rPr>
              <w:tab/>
              <w:t>B) bileşik</w:t>
            </w:r>
            <w:r w:rsidRPr="008E3D60">
              <w:rPr>
                <w:rFonts w:ascii="Comic Sans MS" w:hAnsi="Comic Sans MS" w:cs="Comic Sans MS"/>
                <w:sz w:val="22"/>
                <w:szCs w:val="22"/>
              </w:rPr>
              <w:tab/>
            </w:r>
          </w:p>
          <w:p w:rsidR="00EB4735" w:rsidRDefault="00EB4735" w:rsidP="008E3D60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 xml:space="preserve">          </w:t>
            </w:r>
            <w:r w:rsidRPr="008E3D60">
              <w:rPr>
                <w:rFonts w:ascii="Comic Sans MS" w:hAnsi="Comic Sans MS" w:cs="Comic Sans MS"/>
                <w:sz w:val="22"/>
                <w:szCs w:val="22"/>
              </w:rPr>
              <w:t>C) ondalık</w:t>
            </w:r>
            <w:r w:rsidRPr="008E3D60">
              <w:rPr>
                <w:rFonts w:ascii="Comic Sans MS" w:hAnsi="Comic Sans MS" w:cs="Comic Sans MS"/>
                <w:sz w:val="22"/>
                <w:szCs w:val="22"/>
              </w:rPr>
              <w:tab/>
              <w:t>D) tam sayılı</w:t>
            </w:r>
          </w:p>
          <w:p w:rsidR="00EB4735" w:rsidRPr="008E3D60" w:rsidRDefault="00EB4735" w:rsidP="008E3D60">
            <w:pPr>
              <w:rPr>
                <w:rFonts w:ascii="Comic Sans MS" w:hAnsi="Comic Sans MS" w:cs="Comic Sans MS"/>
              </w:rPr>
            </w:pPr>
          </w:p>
          <w:p w:rsidR="00EB4735" w:rsidRPr="004F7560" w:rsidRDefault="00EB4735" w:rsidP="00CF345B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407" w:type="dxa"/>
          </w:tcPr>
          <w:p w:rsidR="00EB4735" w:rsidRDefault="00EB4735" w:rsidP="00CF345B">
            <w:pPr>
              <w:rPr>
                <w:rFonts w:ascii="Comic Sans MS" w:hAnsi="Comic Sans MS" w:cs="Comic Sans MS"/>
                <w:b/>
                <w:bCs/>
              </w:rPr>
            </w:pPr>
          </w:p>
          <w:p w:rsidR="00EB4735" w:rsidRDefault="00EB4735" w:rsidP="00CF345B">
            <w:r w:rsidRPr="00151EF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18</w:t>
            </w:r>
            <w:r w:rsidRPr="00151EF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) 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  <w:r w:rsidRPr="00F32F9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4628+2892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=</w:t>
            </w:r>
            <w:r w:rsidRPr="00F32F9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iş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leminin</w:t>
            </w:r>
            <w:r w:rsidRPr="00F32F9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en yakın yüzlüğe yuvarlanmış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toplamı</w:t>
            </w:r>
            <w:r w:rsidRPr="00F32F9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kaçtır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?</w:t>
            </w:r>
          </w:p>
          <w:p w:rsidR="00EB4735" w:rsidRDefault="00EB4735" w:rsidP="0089589E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</w:p>
          <w:p w:rsidR="00EB4735" w:rsidRPr="00146896" w:rsidRDefault="00EB4735" w:rsidP="0089589E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14689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A) </w:t>
            </w:r>
            <w:r w:rsidRPr="00146896">
              <w:rPr>
                <w:rFonts w:ascii="Comic Sans MS" w:hAnsi="Comic Sans MS" w:cs="Comic Sans MS"/>
                <w:sz w:val="20"/>
                <w:szCs w:val="20"/>
              </w:rPr>
              <w:t>4600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146896">
              <w:rPr>
                <w:rFonts w:ascii="Comic Sans MS" w:hAnsi="Comic Sans MS" w:cs="Comic Sans MS"/>
                <w:sz w:val="20"/>
                <w:szCs w:val="20"/>
              </w:rPr>
              <w:t>+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146896">
              <w:rPr>
                <w:rFonts w:ascii="Comic Sans MS" w:hAnsi="Comic Sans MS" w:cs="Comic Sans MS"/>
                <w:sz w:val="20"/>
                <w:szCs w:val="20"/>
              </w:rPr>
              <w:t>2900= 7500      B) 4700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146896">
              <w:rPr>
                <w:rFonts w:ascii="Comic Sans MS" w:hAnsi="Comic Sans MS" w:cs="Comic Sans MS"/>
                <w:sz w:val="20"/>
                <w:szCs w:val="20"/>
              </w:rPr>
              <w:t>+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146896">
              <w:rPr>
                <w:rFonts w:ascii="Comic Sans MS" w:hAnsi="Comic Sans MS" w:cs="Comic Sans MS"/>
                <w:sz w:val="20"/>
                <w:szCs w:val="20"/>
              </w:rPr>
              <w:t>2800= 7500</w:t>
            </w:r>
          </w:p>
          <w:p w:rsidR="00EB4735" w:rsidRPr="00146896" w:rsidRDefault="00EB4735" w:rsidP="0089589E">
            <w:pPr>
              <w:rPr>
                <w:rFonts w:ascii="Comic Sans MS" w:hAnsi="Comic Sans MS" w:cs="Comic Sans MS"/>
              </w:rPr>
            </w:pPr>
            <w:r w:rsidRPr="00146896">
              <w:rPr>
                <w:rFonts w:ascii="Comic Sans MS" w:hAnsi="Comic Sans MS" w:cs="Comic Sans MS"/>
                <w:sz w:val="20"/>
                <w:szCs w:val="20"/>
              </w:rPr>
              <w:t xml:space="preserve"> C) 4700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146896">
              <w:rPr>
                <w:rFonts w:ascii="Comic Sans MS" w:hAnsi="Comic Sans MS" w:cs="Comic Sans MS"/>
                <w:sz w:val="20"/>
                <w:szCs w:val="20"/>
              </w:rPr>
              <w:t>+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146896">
              <w:rPr>
                <w:rFonts w:ascii="Comic Sans MS" w:hAnsi="Comic Sans MS" w:cs="Comic Sans MS"/>
                <w:sz w:val="20"/>
                <w:szCs w:val="20"/>
              </w:rPr>
              <w:t xml:space="preserve">2900= 7600      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146896">
              <w:rPr>
                <w:rFonts w:ascii="Comic Sans MS" w:hAnsi="Comic Sans MS" w:cs="Comic Sans MS"/>
                <w:sz w:val="20"/>
                <w:szCs w:val="20"/>
              </w:rPr>
              <w:t>D) 4600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146896">
              <w:rPr>
                <w:rFonts w:ascii="Comic Sans MS" w:hAnsi="Comic Sans MS" w:cs="Comic Sans MS"/>
                <w:sz w:val="20"/>
                <w:szCs w:val="20"/>
              </w:rPr>
              <w:t>+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146896">
              <w:rPr>
                <w:rFonts w:ascii="Comic Sans MS" w:hAnsi="Comic Sans MS" w:cs="Comic Sans MS"/>
                <w:sz w:val="20"/>
                <w:szCs w:val="20"/>
              </w:rPr>
              <w:t>2800= 7400</w:t>
            </w:r>
          </w:p>
        </w:tc>
      </w:tr>
      <w:tr w:rsidR="00EB4735" w:rsidRPr="004F7560">
        <w:trPr>
          <w:trHeight w:val="1868"/>
        </w:trPr>
        <w:tc>
          <w:tcPr>
            <w:tcW w:w="5451" w:type="dxa"/>
          </w:tcPr>
          <w:p w:rsidR="00EB4735" w:rsidRDefault="00EB4735" w:rsidP="00CF345B">
            <w:pPr>
              <w:pStyle w:val="AralkYok1"/>
              <w:rPr>
                <w:rFonts w:ascii="Comic Sans MS" w:hAnsi="Comic Sans MS" w:cs="Comic Sans MS"/>
                <w:b/>
                <w:bCs/>
              </w:rPr>
            </w:pPr>
          </w:p>
          <w:p w:rsidR="00EB4735" w:rsidRDefault="00EB4735" w:rsidP="0034585A">
            <w:pPr>
              <w:tabs>
                <w:tab w:val="right" w:pos="5235"/>
              </w:tabs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 xml:space="preserve">S-19) 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Aşağıdaki işlemleri yapınız.</w:t>
            </w:r>
          </w:p>
          <w:p w:rsidR="00EB4735" w:rsidRPr="00D07552" w:rsidRDefault="00EB4735" w:rsidP="0034585A">
            <w:pPr>
              <w:tabs>
                <w:tab w:val="right" w:pos="5235"/>
              </w:tabs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b/>
                <w:bCs/>
              </w:rPr>
              <w:t xml:space="preserve"> </w:t>
            </w:r>
            <w:r>
              <w:rPr>
                <w:b/>
                <w:bCs/>
                <w:color w:val="0000FF"/>
              </w:rPr>
              <w:t xml:space="preserve">        </w:t>
            </w:r>
            <w:r>
              <w:rPr>
                <w:b/>
                <w:bCs/>
                <w:color w:val="0000FF"/>
              </w:rPr>
              <w:tab/>
              <w:t xml:space="preserve">                                                               </w:t>
            </w:r>
          </w:p>
          <w:p w:rsidR="00EB4735" w:rsidRDefault="00EB4735" w:rsidP="0034585A">
            <w:pPr>
              <w:pStyle w:val="AralkYok1"/>
              <w:tabs>
                <w:tab w:val="center" w:pos="2617"/>
              </w:tabs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   </w:t>
            </w:r>
            <w:r w:rsidRPr="001327E0">
              <w:rPr>
                <w:rFonts w:ascii="Comic Sans MS" w:hAnsi="Comic Sans MS" w:cs="Comic Sans MS"/>
                <w:sz w:val="24"/>
                <w:szCs w:val="24"/>
              </w:rPr>
              <w:fldChar w:fldCharType="begin"/>
            </w:r>
            <w:r w:rsidRPr="001327E0">
              <w:rPr>
                <w:rFonts w:ascii="Comic Sans MS" w:hAnsi="Comic Sans MS" w:cs="Comic Sans MS"/>
                <w:sz w:val="24"/>
                <w:szCs w:val="24"/>
              </w:rPr>
              <w:instrText xml:space="preserve"> QUOTE </w:instrText>
            </w:r>
            <w:r w:rsidRPr="00FB7F42">
              <w:rPr>
                <w:rFonts w:cs="Times New Roman"/>
              </w:rPr>
              <w:pict>
                <v:shape id="_x0000_i1058" type="#_x0000_t75" style="width:81pt;height:54.75pt">
                  <v:imagedata r:id="rId27" o:title="" chromakey="white"/>
                </v:shape>
              </w:pict>
            </w:r>
            <w:r w:rsidRPr="001327E0">
              <w:rPr>
                <w:rFonts w:ascii="Comic Sans MS" w:hAnsi="Comic Sans MS" w:cs="Comic Sans MS"/>
                <w:sz w:val="24"/>
                <w:szCs w:val="24"/>
              </w:rPr>
              <w:instrText xml:space="preserve"> </w:instrText>
            </w:r>
            <w:r w:rsidRPr="001327E0">
              <w:rPr>
                <w:rFonts w:ascii="Comic Sans MS" w:hAnsi="Comic Sans MS" w:cs="Comic Sans MS"/>
                <w:sz w:val="24"/>
                <w:szCs w:val="24"/>
              </w:rPr>
              <w:fldChar w:fldCharType="separate"/>
            </w:r>
            <w:r w:rsidRPr="00FB7F42">
              <w:rPr>
                <w:rFonts w:cs="Times New Roman"/>
              </w:rPr>
              <w:pict>
                <v:shape id="_x0000_i1059" type="#_x0000_t75" style="width:81pt;height:54.75pt">
                  <v:imagedata r:id="rId27" o:title="" chromakey="white"/>
                </v:shape>
              </w:pict>
            </w:r>
            <w:r w:rsidRPr="001327E0">
              <w:rPr>
                <w:rFonts w:ascii="Comic Sans MS" w:hAnsi="Comic Sans MS" w:cs="Comic Sans MS"/>
                <w:sz w:val="24"/>
                <w:szCs w:val="24"/>
              </w:rPr>
              <w:fldChar w:fldCharType="end"/>
            </w:r>
            <w:r>
              <w:rPr>
                <w:rFonts w:ascii="Comic Sans MS" w:hAnsi="Comic Sans MS" w:cs="Comic Sans MS"/>
                <w:sz w:val="24"/>
                <w:szCs w:val="24"/>
              </w:rPr>
              <w:t xml:space="preserve">                 </w:t>
            </w:r>
            <w:r w:rsidRPr="001327E0">
              <w:rPr>
                <w:rFonts w:ascii="Comic Sans MS" w:hAnsi="Comic Sans MS" w:cs="Comic Sans MS"/>
                <w:sz w:val="24"/>
                <w:szCs w:val="24"/>
              </w:rPr>
              <w:fldChar w:fldCharType="begin"/>
            </w:r>
            <w:r w:rsidRPr="001327E0">
              <w:rPr>
                <w:rFonts w:ascii="Comic Sans MS" w:hAnsi="Comic Sans MS" w:cs="Comic Sans MS"/>
                <w:sz w:val="24"/>
                <w:szCs w:val="24"/>
              </w:rPr>
              <w:instrText xml:space="preserve"> QUOTE </w:instrText>
            </w:r>
            <w:r w:rsidRPr="00FB7F42">
              <w:rPr>
                <w:rFonts w:cs="Times New Roman"/>
              </w:rPr>
              <w:pict>
                <v:shape id="_x0000_i1060" type="#_x0000_t75" style="width:97.5pt;height:79.5pt">
                  <v:imagedata r:id="rId28" o:title="" chromakey="white"/>
                </v:shape>
              </w:pict>
            </w:r>
            <w:r w:rsidRPr="001327E0">
              <w:rPr>
                <w:rFonts w:ascii="Comic Sans MS" w:hAnsi="Comic Sans MS" w:cs="Comic Sans MS"/>
                <w:sz w:val="24"/>
                <w:szCs w:val="24"/>
              </w:rPr>
              <w:instrText xml:space="preserve"> </w:instrText>
            </w:r>
            <w:r w:rsidRPr="001327E0">
              <w:rPr>
                <w:rFonts w:ascii="Comic Sans MS" w:hAnsi="Comic Sans MS" w:cs="Comic Sans MS"/>
                <w:sz w:val="24"/>
                <w:szCs w:val="24"/>
              </w:rPr>
              <w:fldChar w:fldCharType="separate"/>
            </w:r>
            <w:r w:rsidRPr="00FB7F42">
              <w:rPr>
                <w:rFonts w:cs="Times New Roman"/>
              </w:rPr>
              <w:pict>
                <v:shape id="_x0000_i1061" type="#_x0000_t75" style="width:97.5pt;height:79.5pt">
                  <v:imagedata r:id="rId28" o:title="" chromakey="white"/>
                </v:shape>
              </w:pict>
            </w:r>
            <w:r w:rsidRPr="001327E0">
              <w:rPr>
                <w:rFonts w:ascii="Comic Sans MS" w:hAnsi="Comic Sans MS" w:cs="Comic Sans MS"/>
                <w:sz w:val="24"/>
                <w:szCs w:val="24"/>
              </w:rPr>
              <w:fldChar w:fldCharType="end"/>
            </w:r>
            <w:r>
              <w:rPr>
                <w:rFonts w:ascii="Comic Sans MS" w:hAnsi="Comic Sans MS" w:cs="Comic Sans MS"/>
                <w:sz w:val="24"/>
                <w:szCs w:val="24"/>
              </w:rPr>
              <w:t xml:space="preserve">     </w:t>
            </w:r>
          </w:p>
          <w:p w:rsidR="00EB4735" w:rsidRDefault="00EB4735" w:rsidP="0034585A">
            <w:pPr>
              <w:rPr>
                <w:lang w:eastAsia="en-US"/>
              </w:rPr>
            </w:pPr>
          </w:p>
          <w:p w:rsidR="00EB4735" w:rsidRPr="0034585A" w:rsidRDefault="00EB4735" w:rsidP="0034585A">
            <w:pPr>
              <w:rPr>
                <w:rFonts w:ascii="Comic Sans MS" w:hAnsi="Comic Sans MS" w:cs="Comic Sans MS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1327E0">
              <w:rPr>
                <w:sz w:val="28"/>
                <w:szCs w:val="28"/>
                <w:lang w:eastAsia="en-US"/>
              </w:rPr>
              <w:fldChar w:fldCharType="begin"/>
            </w:r>
            <w:r w:rsidRPr="001327E0">
              <w:rPr>
                <w:sz w:val="28"/>
                <w:szCs w:val="28"/>
                <w:lang w:eastAsia="en-US"/>
              </w:rPr>
              <w:instrText xml:space="preserve"> QUOTE </w:instrText>
            </w:r>
            <w:r w:rsidRPr="00FB7F42">
              <w:pict>
                <v:shape id="_x0000_i1062" type="#_x0000_t75" style="width:76.5pt;height:54.75pt">
                  <v:imagedata r:id="rId29" o:title="" chromakey="white"/>
                </v:shape>
              </w:pict>
            </w:r>
            <w:r w:rsidRPr="001327E0">
              <w:rPr>
                <w:sz w:val="28"/>
                <w:szCs w:val="28"/>
                <w:lang w:eastAsia="en-US"/>
              </w:rPr>
              <w:instrText xml:space="preserve"> </w:instrText>
            </w:r>
            <w:r w:rsidRPr="001327E0">
              <w:rPr>
                <w:sz w:val="28"/>
                <w:szCs w:val="28"/>
                <w:lang w:eastAsia="en-US"/>
              </w:rPr>
              <w:fldChar w:fldCharType="separate"/>
            </w:r>
            <w:r w:rsidRPr="00FB7F42">
              <w:pict>
                <v:shape id="_x0000_i1063" type="#_x0000_t75" style="width:76.5pt;height:54.75pt">
                  <v:imagedata r:id="rId29" o:title="" chromakey="white"/>
                </v:shape>
              </w:pict>
            </w:r>
            <w:r w:rsidRPr="001327E0">
              <w:rPr>
                <w:sz w:val="28"/>
                <w:szCs w:val="28"/>
                <w:lang w:eastAsia="en-US"/>
              </w:rPr>
              <w:fldChar w:fldCharType="end"/>
            </w:r>
            <w:r w:rsidRPr="0034585A">
              <w:rPr>
                <w:sz w:val="28"/>
                <w:szCs w:val="28"/>
                <w:lang w:eastAsia="en-US"/>
              </w:rPr>
              <w:t xml:space="preserve"> </w:t>
            </w:r>
            <w:r w:rsidRPr="0034585A">
              <w:rPr>
                <w:rFonts w:ascii="Comic Sans MS" w:hAnsi="Comic Sans MS" w:cs="Comic Sans MS"/>
                <w:sz w:val="28"/>
                <w:szCs w:val="28"/>
                <w:lang w:eastAsia="en-US"/>
              </w:rPr>
              <w:t xml:space="preserve"> </w:t>
            </w:r>
          </w:p>
          <w:p w:rsidR="00EB4735" w:rsidRDefault="00EB4735" w:rsidP="0034585A">
            <w:pPr>
              <w:jc w:val="center"/>
              <w:rPr>
                <w:rFonts w:ascii="Comic Sans MS" w:hAnsi="Comic Sans MS" w:cs="Comic Sans MS"/>
                <w:lang w:eastAsia="en-US"/>
              </w:rPr>
            </w:pPr>
            <w:r>
              <w:rPr>
                <w:rFonts w:ascii="Comic Sans MS" w:hAnsi="Comic Sans MS" w:cs="Comic Sans MS"/>
                <w:sz w:val="28"/>
                <w:szCs w:val="28"/>
              </w:rPr>
              <w:t xml:space="preserve">            </w:t>
            </w:r>
            <w:r w:rsidRPr="001327E0">
              <w:rPr>
                <w:rFonts w:ascii="Comic Sans MS" w:hAnsi="Comic Sans MS" w:cs="Comic Sans MS"/>
                <w:lang w:eastAsia="en-US"/>
              </w:rPr>
              <w:fldChar w:fldCharType="begin"/>
            </w:r>
            <w:r w:rsidRPr="001327E0">
              <w:rPr>
                <w:rFonts w:ascii="Comic Sans MS" w:hAnsi="Comic Sans MS" w:cs="Comic Sans MS"/>
                <w:lang w:eastAsia="en-US"/>
              </w:rPr>
              <w:instrText xml:space="preserve"> QUOTE </w:instrText>
            </w:r>
            <w:r w:rsidRPr="00FB7F42">
              <w:pict>
                <v:shape id="_x0000_i1064" type="#_x0000_t75" style="width:87pt;height:79.5pt">
                  <v:imagedata r:id="rId30" o:title="" chromakey="white"/>
                </v:shape>
              </w:pict>
            </w:r>
            <w:r w:rsidRPr="001327E0">
              <w:rPr>
                <w:rFonts w:ascii="Comic Sans MS" w:hAnsi="Comic Sans MS" w:cs="Comic Sans MS"/>
                <w:lang w:eastAsia="en-US"/>
              </w:rPr>
              <w:instrText xml:space="preserve"> </w:instrText>
            </w:r>
            <w:r w:rsidRPr="001327E0">
              <w:rPr>
                <w:rFonts w:ascii="Comic Sans MS" w:hAnsi="Comic Sans MS" w:cs="Comic Sans MS"/>
                <w:lang w:eastAsia="en-US"/>
              </w:rPr>
              <w:fldChar w:fldCharType="separate"/>
            </w:r>
            <w:r w:rsidRPr="00FB7F42">
              <w:pict>
                <v:shape id="_x0000_i1065" type="#_x0000_t75" style="width:87pt;height:79.5pt">
                  <v:imagedata r:id="rId30" o:title="" chromakey="white"/>
                </v:shape>
              </w:pict>
            </w:r>
            <w:r w:rsidRPr="001327E0">
              <w:rPr>
                <w:rFonts w:ascii="Comic Sans MS" w:hAnsi="Comic Sans MS" w:cs="Comic Sans MS"/>
                <w:lang w:eastAsia="en-US"/>
              </w:rPr>
              <w:fldChar w:fldCharType="end"/>
            </w:r>
          </w:p>
          <w:p w:rsidR="00EB4735" w:rsidRPr="0034585A" w:rsidRDefault="00EB4735" w:rsidP="0034585A">
            <w:pPr>
              <w:rPr>
                <w:rFonts w:ascii="Comic Sans MS" w:hAnsi="Comic Sans MS" w:cs="Comic Sans MS"/>
                <w:sz w:val="28"/>
                <w:szCs w:val="28"/>
                <w:lang w:eastAsia="en-US"/>
              </w:rPr>
            </w:pPr>
            <w:r>
              <w:rPr>
                <w:rFonts w:ascii="Comic Sans MS" w:hAnsi="Comic Sans MS" w:cs="Comic Sans MS"/>
                <w:lang w:eastAsia="en-US"/>
              </w:rPr>
              <w:t xml:space="preserve">     </w:t>
            </w:r>
            <w:r w:rsidRPr="001327E0">
              <w:rPr>
                <w:rFonts w:ascii="Comic Sans MS" w:hAnsi="Comic Sans MS" w:cs="Comic Sans MS"/>
                <w:sz w:val="28"/>
                <w:szCs w:val="28"/>
                <w:lang w:eastAsia="en-US"/>
              </w:rPr>
              <w:fldChar w:fldCharType="begin"/>
            </w:r>
            <w:r w:rsidRPr="001327E0">
              <w:rPr>
                <w:rFonts w:ascii="Comic Sans MS" w:hAnsi="Comic Sans MS" w:cs="Comic Sans MS"/>
                <w:sz w:val="28"/>
                <w:szCs w:val="28"/>
                <w:lang w:eastAsia="en-US"/>
              </w:rPr>
              <w:instrText xml:space="preserve"> QUOTE </w:instrText>
            </w:r>
            <w:r w:rsidRPr="00FB7F42">
              <w:pict>
                <v:shape id="_x0000_i1066" type="#_x0000_t75" style="width:79.5pt;height:79.5pt">
                  <v:imagedata r:id="rId31" o:title="" chromakey="white"/>
                </v:shape>
              </w:pict>
            </w:r>
            <w:r w:rsidRPr="001327E0">
              <w:rPr>
                <w:rFonts w:ascii="Comic Sans MS" w:hAnsi="Comic Sans MS" w:cs="Comic Sans MS"/>
                <w:sz w:val="28"/>
                <w:szCs w:val="28"/>
                <w:lang w:eastAsia="en-US"/>
              </w:rPr>
              <w:instrText xml:space="preserve"> </w:instrText>
            </w:r>
            <w:r w:rsidRPr="001327E0">
              <w:rPr>
                <w:rFonts w:ascii="Comic Sans MS" w:hAnsi="Comic Sans MS" w:cs="Comic Sans MS"/>
                <w:sz w:val="28"/>
                <w:szCs w:val="28"/>
                <w:lang w:eastAsia="en-US"/>
              </w:rPr>
              <w:fldChar w:fldCharType="separate"/>
            </w:r>
            <w:r w:rsidRPr="00FB7F42">
              <w:pict>
                <v:shape id="_x0000_i1067" type="#_x0000_t75" style="width:79.5pt;height:79.5pt">
                  <v:imagedata r:id="rId31" o:title="" chromakey="white"/>
                </v:shape>
              </w:pict>
            </w:r>
            <w:r w:rsidRPr="001327E0">
              <w:rPr>
                <w:rFonts w:ascii="Comic Sans MS" w:hAnsi="Comic Sans MS" w:cs="Comic Sans MS"/>
                <w:sz w:val="28"/>
                <w:szCs w:val="28"/>
                <w:lang w:eastAsia="en-US"/>
              </w:rPr>
              <w:fldChar w:fldCharType="end"/>
            </w:r>
            <w:r w:rsidRPr="0034585A">
              <w:rPr>
                <w:rFonts w:ascii="Comic Sans MS" w:hAnsi="Comic Sans MS" w:cs="Comic Sans MS"/>
                <w:sz w:val="28"/>
                <w:szCs w:val="28"/>
                <w:lang w:eastAsia="en-US"/>
              </w:rPr>
              <w:t xml:space="preserve"> </w:t>
            </w:r>
          </w:p>
          <w:p w:rsidR="00EB4735" w:rsidRPr="0034585A" w:rsidRDefault="00EB4735" w:rsidP="0034585A">
            <w:pPr>
              <w:rPr>
                <w:rFonts w:ascii="Comic Sans MS" w:hAnsi="Comic Sans MS" w:cs="Comic Sans MS"/>
                <w:lang w:eastAsia="en-US"/>
              </w:rPr>
            </w:pPr>
          </w:p>
        </w:tc>
        <w:tc>
          <w:tcPr>
            <w:tcW w:w="5407" w:type="dxa"/>
          </w:tcPr>
          <w:p w:rsidR="00EB4735" w:rsidRDefault="00EB4735" w:rsidP="00460243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  <w:p w:rsidR="00EB4735" w:rsidRDefault="00EB4735" w:rsidP="00460243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S-20)</w:t>
            </w:r>
            <w:r w:rsidRPr="00777877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Dört basamaklı </w:t>
            </w:r>
            <w:r w:rsidRPr="00510D46">
              <w:rPr>
                <w:rFonts w:ascii="Comic Sans MS" w:hAnsi="Comic Sans MS" w:cs="Comic Sans MS"/>
                <w:b/>
                <w:bCs/>
                <w:sz w:val="20"/>
                <w:szCs w:val="20"/>
                <w:u w:val="single"/>
              </w:rPr>
              <w:t>en küçük</w:t>
            </w:r>
            <w:r w:rsidRPr="0089589E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sayı ile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iki</w:t>
            </w:r>
            <w:r w:rsidRPr="0089589E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basamaklı </w:t>
            </w:r>
            <w:r w:rsidRPr="00510D46">
              <w:rPr>
                <w:rFonts w:ascii="Comic Sans MS" w:hAnsi="Comic Sans MS" w:cs="Comic Sans MS"/>
                <w:b/>
                <w:bCs/>
                <w:sz w:val="20"/>
                <w:szCs w:val="20"/>
                <w:u w:val="single"/>
              </w:rPr>
              <w:t>en büyük</w:t>
            </w:r>
            <w:r w:rsidRPr="0089589E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sayının farkı kaçtır?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</w:t>
            </w:r>
          </w:p>
          <w:p w:rsidR="00EB4735" w:rsidRDefault="00EB4735" w:rsidP="00460243">
            <w:pPr>
              <w:rPr>
                <w:rFonts w:ascii="Comic Sans MS" w:hAnsi="Comic Sans MS" w:cs="Comic Sans MS"/>
                <w:b/>
                <w:bCs/>
              </w:rPr>
            </w:pPr>
          </w:p>
          <w:p w:rsidR="00EB4735" w:rsidRDefault="00EB4735" w:rsidP="00460243">
            <w:pPr>
              <w:pStyle w:val="ListParagraph"/>
              <w:numPr>
                <w:ilvl w:val="0"/>
                <w:numId w:val="8"/>
              </w:num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>1000 – 999= 1         C) 9999 – 99= 9900</w:t>
            </w:r>
          </w:p>
          <w:p w:rsidR="00EB4735" w:rsidRPr="00510D46" w:rsidRDefault="00EB4735" w:rsidP="00510D46">
            <w:pPr>
              <w:rPr>
                <w:rFonts w:ascii="Comic Sans MS" w:hAnsi="Comic Sans MS" w:cs="Comic Sans MS"/>
              </w:rPr>
            </w:pPr>
          </w:p>
          <w:p w:rsidR="00EB4735" w:rsidRPr="00B30665" w:rsidRDefault="00EB4735" w:rsidP="00B30665">
            <w:pPr>
              <w:pStyle w:val="ListParagraph"/>
              <w:numPr>
                <w:ilvl w:val="0"/>
                <w:numId w:val="8"/>
              </w:numPr>
              <w:rPr>
                <w:rFonts w:ascii="Comic Sans MS" w:hAnsi="Comic Sans MS" w:cs="Comic Sans MS"/>
              </w:rPr>
            </w:pPr>
            <w:r w:rsidRPr="00B30665">
              <w:rPr>
                <w:rFonts w:ascii="Comic Sans MS" w:hAnsi="Comic Sans MS" w:cs="Comic Sans MS"/>
                <w:sz w:val="22"/>
                <w:szCs w:val="22"/>
              </w:rPr>
              <w:t>1000 – 99=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901      </w:t>
            </w:r>
            <w:r w:rsidRPr="00B30665">
              <w:rPr>
                <w:rFonts w:ascii="Comic Sans MS" w:hAnsi="Comic Sans MS" w:cs="Comic Sans MS"/>
                <w:sz w:val="22"/>
                <w:szCs w:val="22"/>
              </w:rPr>
              <w:t xml:space="preserve"> D)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</w:t>
            </w:r>
            <w:r w:rsidRPr="00B30665">
              <w:rPr>
                <w:rFonts w:ascii="Comic Sans MS" w:hAnsi="Comic Sans MS" w:cs="Comic Sans MS"/>
                <w:sz w:val="22"/>
                <w:szCs w:val="22"/>
              </w:rPr>
              <w:t>9999- 1000=8999</w:t>
            </w:r>
          </w:p>
          <w:p w:rsidR="00EB4735" w:rsidRPr="00460243" w:rsidRDefault="00EB4735" w:rsidP="00460243">
            <w:pPr>
              <w:rPr>
                <w:rFonts w:ascii="Comic Sans MS" w:hAnsi="Comic Sans MS" w:cs="Comic Sans MS"/>
              </w:rPr>
            </w:pPr>
          </w:p>
        </w:tc>
      </w:tr>
    </w:tbl>
    <w:p w:rsidR="00EB4735" w:rsidRDefault="00EB4735"/>
    <w:p w:rsidR="00EB4735" w:rsidRDefault="00EB4735">
      <w:r>
        <w:t>HER SORU 5 PUANDIR.                                                                                    BAŞARILAR…</w:t>
      </w:r>
    </w:p>
    <w:p w:rsidR="00EB4735" w:rsidRDefault="00EB4735"/>
    <w:p w:rsidR="00EB4735" w:rsidRPr="00D9006C" w:rsidRDefault="00EB4735">
      <w:pPr>
        <w:rPr>
          <w:sz w:val="52"/>
          <w:szCs w:val="52"/>
        </w:rPr>
      </w:pPr>
      <w:r>
        <w:t xml:space="preserve">SINAVINIZ BİTİNCE KONTROL ETMEYİ UNUTMAYINIZ.                       </w:t>
      </w:r>
      <w:r w:rsidRPr="00D9006C">
        <w:rPr>
          <w:sz w:val="52"/>
          <w:szCs w:val="52"/>
        </w:rPr>
        <w:sym w:font="Wingdings" w:char="F04A"/>
      </w:r>
    </w:p>
    <w:p w:rsidR="00EB4735" w:rsidRDefault="00EB4735"/>
    <w:p w:rsidR="00EB4735" w:rsidRDefault="00EB4735"/>
    <w:p w:rsidR="00EB4735" w:rsidRDefault="00EB4735"/>
    <w:p w:rsidR="00EB4735" w:rsidRDefault="00EB4735"/>
    <w:p w:rsidR="00EB4735" w:rsidRDefault="00EB4735"/>
    <w:p w:rsidR="00EB4735" w:rsidRDefault="00EB4735" w:rsidP="000664B5">
      <w:pPr>
        <w:spacing w:line="240" w:lineRule="atLeast"/>
        <w:rPr>
          <w:rFonts w:ascii="Comic Sans MS" w:hAnsi="Comic Sans MS" w:cs="Comic Sans MS"/>
          <w:b/>
          <w:bCs/>
          <w:sz w:val="20"/>
          <w:szCs w:val="20"/>
        </w:rPr>
      </w:pPr>
      <w:r w:rsidRPr="00A9620F">
        <w:rPr>
          <w:rFonts w:ascii="Comic Sans MS" w:hAnsi="Comic Sans MS" w:cs="Comic Sans MS"/>
          <w:b/>
          <w:bCs/>
          <w:sz w:val="20"/>
          <w:szCs w:val="20"/>
        </w:rPr>
        <w:t xml:space="preserve">S.20) </w:t>
      </w:r>
      <w:r>
        <w:rPr>
          <w:rFonts w:ascii="Comic Sans MS" w:hAnsi="Comic Sans MS" w:cs="Comic Sans MS"/>
          <w:b/>
          <w:bCs/>
          <w:sz w:val="22"/>
          <w:szCs w:val="22"/>
          <w:u w:val="single"/>
        </w:rPr>
        <w:t>Yüz binler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basamağı 4, </w:t>
      </w:r>
      <w:r>
        <w:rPr>
          <w:rFonts w:ascii="Comic Sans MS" w:hAnsi="Comic Sans MS" w:cs="Comic Sans MS"/>
          <w:b/>
          <w:bCs/>
          <w:sz w:val="22"/>
          <w:szCs w:val="22"/>
          <w:u w:val="single"/>
        </w:rPr>
        <w:t>binler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basamağı 7,      </w:t>
      </w:r>
      <w:r>
        <w:rPr>
          <w:rFonts w:ascii="Comic Sans MS" w:hAnsi="Comic Sans MS" w:cs="Comic Sans MS"/>
          <w:b/>
          <w:bCs/>
          <w:sz w:val="22"/>
          <w:szCs w:val="22"/>
          <w:u w:val="single"/>
        </w:rPr>
        <w:t>yüzler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basamağı 2 ve </w:t>
      </w:r>
      <w:r>
        <w:rPr>
          <w:rFonts w:ascii="Comic Sans MS" w:hAnsi="Comic Sans MS" w:cs="Comic Sans MS"/>
          <w:b/>
          <w:bCs/>
          <w:sz w:val="22"/>
          <w:szCs w:val="22"/>
          <w:u w:val="single"/>
        </w:rPr>
        <w:t>birler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basamağı 9 olan sayı aşağıdakilerden hangisidir?</w:t>
      </w:r>
    </w:p>
    <w:p w:rsidR="00EB4735" w:rsidRDefault="00EB4735" w:rsidP="000664B5">
      <w:pPr>
        <w:spacing w:line="240" w:lineRule="atLeast"/>
        <w:rPr>
          <w:rFonts w:ascii="Comic Sans MS" w:hAnsi="Comic Sans MS" w:cs="Comic Sans MS"/>
          <w:b/>
          <w:bCs/>
          <w:sz w:val="20"/>
          <w:szCs w:val="20"/>
        </w:rPr>
      </w:pPr>
    </w:p>
    <w:p w:rsidR="00EB4735" w:rsidRDefault="00EB4735" w:rsidP="000664B5">
      <w:pPr>
        <w:spacing w:line="240" w:lineRule="atLeast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A) 47 209</w:t>
      </w:r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  <w:t xml:space="preserve">          B) 407 209</w:t>
      </w:r>
      <w:r>
        <w:rPr>
          <w:rFonts w:ascii="Comic Sans MS" w:hAnsi="Comic Sans MS" w:cs="Comic Sans MS"/>
          <w:sz w:val="22"/>
          <w:szCs w:val="22"/>
        </w:rPr>
        <w:tab/>
      </w:r>
    </w:p>
    <w:p w:rsidR="00EB4735" w:rsidRDefault="00EB4735" w:rsidP="000664B5">
      <w:pPr>
        <w:spacing w:line="240" w:lineRule="atLeast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C) 4729</w:t>
      </w:r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  <w:t xml:space="preserve">          D) 400 709</w:t>
      </w:r>
    </w:p>
    <w:p w:rsidR="00EB4735" w:rsidRPr="00D07552" w:rsidRDefault="00EB4735" w:rsidP="00D9006C">
      <w:pPr>
        <w:spacing w:line="240" w:lineRule="atLeast"/>
        <w:rPr>
          <w:rFonts w:ascii="Comic Sans MS" w:hAnsi="Comic Sans MS" w:cs="Comic Sans MS"/>
          <w:sz w:val="22"/>
          <w:szCs w:val="22"/>
        </w:rPr>
      </w:pPr>
    </w:p>
    <w:p w:rsidR="00EB4735" w:rsidRDefault="00EB4735" w:rsidP="00522B6B">
      <w:pPr>
        <w:rPr>
          <w:rFonts w:ascii="Arial" w:hAnsi="Arial" w:cs="Arial"/>
          <w:b/>
          <w:bCs/>
          <w:sz w:val="18"/>
          <w:szCs w:val="18"/>
        </w:rPr>
      </w:pPr>
      <w:hyperlink r:id="rId32" w:history="1">
        <w:r>
          <w:rPr>
            <w:rStyle w:val="Hyperlink"/>
            <w:rFonts w:ascii="Arial" w:hAnsi="Arial" w:cs="Arial"/>
            <w:b/>
            <w:bCs/>
            <w:sz w:val="18"/>
            <w:szCs w:val="18"/>
          </w:rPr>
          <w:t>www.sorubak.com</w:t>
        </w:r>
      </w:hyperlink>
      <w:r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EB4735" w:rsidRDefault="00EB4735"/>
    <w:sectPr w:rsidR="00EB4735" w:rsidSect="00555B41">
      <w:pgSz w:w="11906" w:h="16838"/>
      <w:pgMar w:top="426" w:right="567" w:bottom="142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1608B"/>
    <w:multiLevelType w:val="hybridMultilevel"/>
    <w:tmpl w:val="44A499F0"/>
    <w:lvl w:ilvl="0" w:tplc="C6B2368E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96B59F3"/>
    <w:multiLevelType w:val="hybridMultilevel"/>
    <w:tmpl w:val="04FCA75A"/>
    <w:lvl w:ilvl="0" w:tplc="853EFD46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BFB6FF1"/>
    <w:multiLevelType w:val="hybridMultilevel"/>
    <w:tmpl w:val="EDB83CE8"/>
    <w:lvl w:ilvl="0" w:tplc="E8966264">
      <w:start w:val="1"/>
      <w:numFmt w:val="upperLetter"/>
      <w:lvlText w:val="%1)"/>
      <w:lvlJc w:val="left"/>
      <w:pPr>
        <w:ind w:left="585" w:hanging="360"/>
      </w:pPr>
      <w:rPr>
        <w:rFonts w:hint="default"/>
        <w:b w:val="0"/>
        <w:bCs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35431B87"/>
    <w:multiLevelType w:val="hybridMultilevel"/>
    <w:tmpl w:val="F5B4AA4A"/>
    <w:lvl w:ilvl="0" w:tplc="67B62870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AFE6FCC"/>
    <w:multiLevelType w:val="hybridMultilevel"/>
    <w:tmpl w:val="CDC47C88"/>
    <w:lvl w:ilvl="0" w:tplc="33D4DA7E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3F8D3FE6"/>
    <w:multiLevelType w:val="hybridMultilevel"/>
    <w:tmpl w:val="15FCCF70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1D5983"/>
    <w:multiLevelType w:val="hybridMultilevel"/>
    <w:tmpl w:val="E5F0A720"/>
    <w:lvl w:ilvl="0" w:tplc="AD92358E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60" w:hanging="360"/>
      </w:pPr>
    </w:lvl>
    <w:lvl w:ilvl="2" w:tplc="041F001B">
      <w:start w:val="1"/>
      <w:numFmt w:val="lowerRoman"/>
      <w:lvlText w:val="%3."/>
      <w:lvlJc w:val="right"/>
      <w:pPr>
        <w:ind w:left="1980" w:hanging="180"/>
      </w:pPr>
    </w:lvl>
    <w:lvl w:ilvl="3" w:tplc="041F000F">
      <w:start w:val="1"/>
      <w:numFmt w:val="decimal"/>
      <w:lvlText w:val="%4."/>
      <w:lvlJc w:val="left"/>
      <w:pPr>
        <w:ind w:left="2700" w:hanging="360"/>
      </w:pPr>
    </w:lvl>
    <w:lvl w:ilvl="4" w:tplc="041F0019">
      <w:start w:val="1"/>
      <w:numFmt w:val="lowerLetter"/>
      <w:lvlText w:val="%5."/>
      <w:lvlJc w:val="left"/>
      <w:pPr>
        <w:ind w:left="3420" w:hanging="360"/>
      </w:pPr>
    </w:lvl>
    <w:lvl w:ilvl="5" w:tplc="041F001B">
      <w:start w:val="1"/>
      <w:numFmt w:val="lowerRoman"/>
      <w:lvlText w:val="%6."/>
      <w:lvlJc w:val="right"/>
      <w:pPr>
        <w:ind w:left="4140" w:hanging="180"/>
      </w:pPr>
    </w:lvl>
    <w:lvl w:ilvl="6" w:tplc="041F000F">
      <w:start w:val="1"/>
      <w:numFmt w:val="decimal"/>
      <w:lvlText w:val="%7."/>
      <w:lvlJc w:val="left"/>
      <w:pPr>
        <w:ind w:left="4860" w:hanging="360"/>
      </w:pPr>
    </w:lvl>
    <w:lvl w:ilvl="7" w:tplc="041F0019">
      <w:start w:val="1"/>
      <w:numFmt w:val="lowerLetter"/>
      <w:lvlText w:val="%8."/>
      <w:lvlJc w:val="left"/>
      <w:pPr>
        <w:ind w:left="5580" w:hanging="360"/>
      </w:pPr>
    </w:lvl>
    <w:lvl w:ilvl="8" w:tplc="041F001B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481C1CF9"/>
    <w:multiLevelType w:val="hybridMultilevel"/>
    <w:tmpl w:val="21B6C8CE"/>
    <w:lvl w:ilvl="0" w:tplc="D6480BB2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2E6638"/>
    <w:multiLevelType w:val="hybridMultilevel"/>
    <w:tmpl w:val="A7609508"/>
    <w:lvl w:ilvl="0" w:tplc="3C084926">
      <w:start w:val="1"/>
      <w:numFmt w:val="upperLetter"/>
      <w:lvlText w:val="%1)"/>
      <w:lvlJc w:val="left"/>
      <w:pPr>
        <w:ind w:left="630" w:hanging="360"/>
      </w:pPr>
      <w:rPr>
        <w:rFonts w:ascii="Comic Sans MS" w:hAnsi="Comic Sans MS" w:cs="Comic Sans MS" w:hint="default"/>
      </w:r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6E3A6BA5"/>
    <w:multiLevelType w:val="hybridMultilevel"/>
    <w:tmpl w:val="042EA838"/>
    <w:lvl w:ilvl="0" w:tplc="AD92358E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60" w:hanging="360"/>
      </w:pPr>
    </w:lvl>
    <w:lvl w:ilvl="2" w:tplc="041F001B">
      <w:start w:val="1"/>
      <w:numFmt w:val="lowerRoman"/>
      <w:lvlText w:val="%3."/>
      <w:lvlJc w:val="right"/>
      <w:pPr>
        <w:ind w:left="1980" w:hanging="180"/>
      </w:pPr>
    </w:lvl>
    <w:lvl w:ilvl="3" w:tplc="041F000F">
      <w:start w:val="1"/>
      <w:numFmt w:val="decimal"/>
      <w:lvlText w:val="%4."/>
      <w:lvlJc w:val="left"/>
      <w:pPr>
        <w:ind w:left="2700" w:hanging="360"/>
      </w:pPr>
    </w:lvl>
    <w:lvl w:ilvl="4" w:tplc="041F0019">
      <w:start w:val="1"/>
      <w:numFmt w:val="lowerLetter"/>
      <w:lvlText w:val="%5."/>
      <w:lvlJc w:val="left"/>
      <w:pPr>
        <w:ind w:left="3420" w:hanging="360"/>
      </w:pPr>
    </w:lvl>
    <w:lvl w:ilvl="5" w:tplc="041F001B">
      <w:start w:val="1"/>
      <w:numFmt w:val="lowerRoman"/>
      <w:lvlText w:val="%6."/>
      <w:lvlJc w:val="right"/>
      <w:pPr>
        <w:ind w:left="4140" w:hanging="180"/>
      </w:pPr>
    </w:lvl>
    <w:lvl w:ilvl="6" w:tplc="041F000F">
      <w:start w:val="1"/>
      <w:numFmt w:val="decimal"/>
      <w:lvlText w:val="%7."/>
      <w:lvlJc w:val="left"/>
      <w:pPr>
        <w:ind w:left="4860" w:hanging="360"/>
      </w:pPr>
    </w:lvl>
    <w:lvl w:ilvl="7" w:tplc="041F0019">
      <w:start w:val="1"/>
      <w:numFmt w:val="lowerLetter"/>
      <w:lvlText w:val="%8."/>
      <w:lvlJc w:val="left"/>
      <w:pPr>
        <w:ind w:left="5580" w:hanging="360"/>
      </w:pPr>
    </w:lvl>
    <w:lvl w:ilvl="8" w:tplc="041F001B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8"/>
  </w:num>
  <w:num w:numId="8">
    <w:abstractNumId w:val="6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26AE"/>
    <w:rsid w:val="00005A04"/>
    <w:rsid w:val="00006290"/>
    <w:rsid w:val="000664B5"/>
    <w:rsid w:val="000B1094"/>
    <w:rsid w:val="000C3B41"/>
    <w:rsid w:val="000D77BC"/>
    <w:rsid w:val="000F7906"/>
    <w:rsid w:val="00102F1F"/>
    <w:rsid w:val="001103EA"/>
    <w:rsid w:val="00110531"/>
    <w:rsid w:val="001206DD"/>
    <w:rsid w:val="00120B8C"/>
    <w:rsid w:val="001327E0"/>
    <w:rsid w:val="00143FFD"/>
    <w:rsid w:val="00146896"/>
    <w:rsid w:val="00151EF3"/>
    <w:rsid w:val="001D4416"/>
    <w:rsid w:val="001E68A9"/>
    <w:rsid w:val="001E77FF"/>
    <w:rsid w:val="001F6C8E"/>
    <w:rsid w:val="001F7F35"/>
    <w:rsid w:val="0021341B"/>
    <w:rsid w:val="00222410"/>
    <w:rsid w:val="00267B6F"/>
    <w:rsid w:val="00270420"/>
    <w:rsid w:val="002A7607"/>
    <w:rsid w:val="002B66A2"/>
    <w:rsid w:val="002F3D59"/>
    <w:rsid w:val="0030158B"/>
    <w:rsid w:val="003043CE"/>
    <w:rsid w:val="00305D98"/>
    <w:rsid w:val="003438D6"/>
    <w:rsid w:val="0034585A"/>
    <w:rsid w:val="003524A5"/>
    <w:rsid w:val="00357AD6"/>
    <w:rsid w:val="003862AD"/>
    <w:rsid w:val="0039648A"/>
    <w:rsid w:val="003C2D5C"/>
    <w:rsid w:val="003E7BF1"/>
    <w:rsid w:val="00411BF2"/>
    <w:rsid w:val="00446B50"/>
    <w:rsid w:val="00460243"/>
    <w:rsid w:val="00493D14"/>
    <w:rsid w:val="004B4D7A"/>
    <w:rsid w:val="004C64C7"/>
    <w:rsid w:val="004E3D6F"/>
    <w:rsid w:val="004F7560"/>
    <w:rsid w:val="00505171"/>
    <w:rsid w:val="00510D46"/>
    <w:rsid w:val="00522B6B"/>
    <w:rsid w:val="005329CA"/>
    <w:rsid w:val="00555B41"/>
    <w:rsid w:val="00556CA7"/>
    <w:rsid w:val="00581406"/>
    <w:rsid w:val="00597625"/>
    <w:rsid w:val="005A0A8A"/>
    <w:rsid w:val="005A32FB"/>
    <w:rsid w:val="005A55B9"/>
    <w:rsid w:val="005A5E4A"/>
    <w:rsid w:val="005A69D5"/>
    <w:rsid w:val="005D1563"/>
    <w:rsid w:val="005D5358"/>
    <w:rsid w:val="005D5971"/>
    <w:rsid w:val="005D766E"/>
    <w:rsid w:val="005E25CE"/>
    <w:rsid w:val="005E443A"/>
    <w:rsid w:val="005E4D87"/>
    <w:rsid w:val="006144C8"/>
    <w:rsid w:val="0062513E"/>
    <w:rsid w:val="00635764"/>
    <w:rsid w:val="00645826"/>
    <w:rsid w:val="0066300D"/>
    <w:rsid w:val="00673E86"/>
    <w:rsid w:val="006B3E3E"/>
    <w:rsid w:val="006F722F"/>
    <w:rsid w:val="00723771"/>
    <w:rsid w:val="007328FC"/>
    <w:rsid w:val="00747C66"/>
    <w:rsid w:val="007626AE"/>
    <w:rsid w:val="0076451D"/>
    <w:rsid w:val="00771E8B"/>
    <w:rsid w:val="00777877"/>
    <w:rsid w:val="00783D0D"/>
    <w:rsid w:val="007848B7"/>
    <w:rsid w:val="007B0981"/>
    <w:rsid w:val="00800D1D"/>
    <w:rsid w:val="00821D5E"/>
    <w:rsid w:val="00833F23"/>
    <w:rsid w:val="00846314"/>
    <w:rsid w:val="008678E3"/>
    <w:rsid w:val="00867A08"/>
    <w:rsid w:val="0087237C"/>
    <w:rsid w:val="00876B09"/>
    <w:rsid w:val="0089589E"/>
    <w:rsid w:val="008A53E8"/>
    <w:rsid w:val="008C65CC"/>
    <w:rsid w:val="008D0AFE"/>
    <w:rsid w:val="008D295E"/>
    <w:rsid w:val="008E3D60"/>
    <w:rsid w:val="008F0380"/>
    <w:rsid w:val="008F0DFF"/>
    <w:rsid w:val="008F7C0D"/>
    <w:rsid w:val="008F7CF6"/>
    <w:rsid w:val="00901647"/>
    <w:rsid w:val="00904911"/>
    <w:rsid w:val="00912F25"/>
    <w:rsid w:val="00927273"/>
    <w:rsid w:val="00933CD1"/>
    <w:rsid w:val="00935241"/>
    <w:rsid w:val="00947289"/>
    <w:rsid w:val="00967D70"/>
    <w:rsid w:val="00974B33"/>
    <w:rsid w:val="00985FA7"/>
    <w:rsid w:val="009957E3"/>
    <w:rsid w:val="009C13B3"/>
    <w:rsid w:val="009D0E1D"/>
    <w:rsid w:val="009E4CE2"/>
    <w:rsid w:val="009F577C"/>
    <w:rsid w:val="00A02556"/>
    <w:rsid w:val="00A1539D"/>
    <w:rsid w:val="00A3565E"/>
    <w:rsid w:val="00A77EE7"/>
    <w:rsid w:val="00A85D7A"/>
    <w:rsid w:val="00A9007E"/>
    <w:rsid w:val="00A958B0"/>
    <w:rsid w:val="00A9620F"/>
    <w:rsid w:val="00AB2EB7"/>
    <w:rsid w:val="00AE4EAE"/>
    <w:rsid w:val="00B119D7"/>
    <w:rsid w:val="00B15433"/>
    <w:rsid w:val="00B25F8F"/>
    <w:rsid w:val="00B278E8"/>
    <w:rsid w:val="00B30665"/>
    <w:rsid w:val="00B365A4"/>
    <w:rsid w:val="00B53269"/>
    <w:rsid w:val="00B84731"/>
    <w:rsid w:val="00BB6E8D"/>
    <w:rsid w:val="00C22705"/>
    <w:rsid w:val="00C2483C"/>
    <w:rsid w:val="00C45113"/>
    <w:rsid w:val="00C665E5"/>
    <w:rsid w:val="00C86D96"/>
    <w:rsid w:val="00C954C0"/>
    <w:rsid w:val="00CA5057"/>
    <w:rsid w:val="00CB6F74"/>
    <w:rsid w:val="00CC48EB"/>
    <w:rsid w:val="00CD7928"/>
    <w:rsid w:val="00CF1994"/>
    <w:rsid w:val="00CF345B"/>
    <w:rsid w:val="00D06559"/>
    <w:rsid w:val="00D07552"/>
    <w:rsid w:val="00D14E67"/>
    <w:rsid w:val="00D34963"/>
    <w:rsid w:val="00D352C0"/>
    <w:rsid w:val="00D5629D"/>
    <w:rsid w:val="00D623E1"/>
    <w:rsid w:val="00D7532B"/>
    <w:rsid w:val="00D9006C"/>
    <w:rsid w:val="00E13DEE"/>
    <w:rsid w:val="00E24D32"/>
    <w:rsid w:val="00E35437"/>
    <w:rsid w:val="00E4267F"/>
    <w:rsid w:val="00E42D25"/>
    <w:rsid w:val="00E84CC4"/>
    <w:rsid w:val="00E900EF"/>
    <w:rsid w:val="00EB4735"/>
    <w:rsid w:val="00EB54F7"/>
    <w:rsid w:val="00EB56CF"/>
    <w:rsid w:val="00EB748B"/>
    <w:rsid w:val="00EC1383"/>
    <w:rsid w:val="00ED12B8"/>
    <w:rsid w:val="00ED1377"/>
    <w:rsid w:val="00ED3C8D"/>
    <w:rsid w:val="00EE0A95"/>
    <w:rsid w:val="00EF0931"/>
    <w:rsid w:val="00EF5CE9"/>
    <w:rsid w:val="00F04A08"/>
    <w:rsid w:val="00F05EBF"/>
    <w:rsid w:val="00F119A4"/>
    <w:rsid w:val="00F16BCF"/>
    <w:rsid w:val="00F17E7D"/>
    <w:rsid w:val="00F32F99"/>
    <w:rsid w:val="00F362F3"/>
    <w:rsid w:val="00F47143"/>
    <w:rsid w:val="00F71763"/>
    <w:rsid w:val="00F76231"/>
    <w:rsid w:val="00FB7DDB"/>
    <w:rsid w:val="00FB7F42"/>
    <w:rsid w:val="00FF1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6A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626AE"/>
    <w:pPr>
      <w:ind w:left="720"/>
    </w:pPr>
  </w:style>
  <w:style w:type="paragraph" w:customStyle="1" w:styleId="AralkYok1">
    <w:name w:val="Aralık Yok1"/>
    <w:uiPriority w:val="99"/>
    <w:rsid w:val="007626AE"/>
    <w:rPr>
      <w:rFonts w:eastAsia="Times New Roman" w:cs="Calibri"/>
      <w:lang w:eastAsia="en-US"/>
    </w:rPr>
  </w:style>
  <w:style w:type="paragraph" w:styleId="NoSpacing">
    <w:name w:val="No Spacing"/>
    <w:uiPriority w:val="99"/>
    <w:qFormat/>
    <w:rsid w:val="00143FFD"/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8463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6314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A3565E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14E67"/>
    <w:rPr>
      <w:color w:val="808080"/>
    </w:rPr>
  </w:style>
  <w:style w:type="character" w:styleId="Hyperlink">
    <w:name w:val="Hyperlink"/>
    <w:basedOn w:val="DefaultParagraphFont"/>
    <w:uiPriority w:val="99"/>
    <w:rsid w:val="00522B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96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2.wmf"/><Relationship Id="rId26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oleObject" Target="embeddings/oleObject2.bin"/><Relationship Id="rId25" Type="http://schemas.openxmlformats.org/officeDocument/2006/relationships/image" Target="media/image18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4.wmf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7.wmf"/><Relationship Id="rId32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3.bin"/><Relationship Id="rId28" Type="http://schemas.openxmlformats.org/officeDocument/2006/relationships/image" Target="media/image21.png"/><Relationship Id="rId10" Type="http://schemas.openxmlformats.org/officeDocument/2006/relationships/image" Target="media/image6.png"/><Relationship Id="rId19" Type="http://schemas.openxmlformats.org/officeDocument/2006/relationships/image" Target="media/image13.wmf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wmf"/><Relationship Id="rId22" Type="http://schemas.openxmlformats.org/officeDocument/2006/relationships/image" Target="media/image16.wmf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205</TotalTime>
  <Pages>3</Pages>
  <Words>677</Words>
  <Characters>3860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38</dc:creator>
  <cp:keywords>www.sorubak.com</cp:keywords>
  <dc:description/>
  <cp:lastModifiedBy>edanur</cp:lastModifiedBy>
  <cp:revision>9</cp:revision>
  <cp:lastPrinted>2015-05-03T23:17:00Z</cp:lastPrinted>
  <dcterms:created xsi:type="dcterms:W3CDTF">2015-05-03T19:43:00Z</dcterms:created>
  <dcterms:modified xsi:type="dcterms:W3CDTF">2015-05-09T10:03:00Z</dcterms:modified>
</cp:coreProperties>
</file>