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28" w:rsidRDefault="00C33328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251688448;visibility:visible" wrapcoords="-147 0 -147 21474 21600 21474 21600 0 -147 0">
            <v:imagedata r:id="rId5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DOĞANYOL İLKOKULU 2014-2015 EĞİTİM ÖĞRETİM YILI</w:t>
      </w:r>
    </w:p>
    <w:p w:rsidR="00C33328" w:rsidRDefault="00C33328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MATEMATİK DERSİ 2. DÖNEM 1. YAZILI SINAV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51629056;visibility:visible;v-text-anchor:middle" filled="f" strokeweight="2pt"/>
        </w:pic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CB6DD5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işlemleri yapınız.(20 puan)</w:t>
      </w:r>
    </w:p>
    <w:p w:rsidR="00C33328" w:rsidRDefault="00C33328" w:rsidP="00CB6DD5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CB6DD5">
      <w:pPr>
        <w:pStyle w:val="ListParagraph"/>
        <w:numPr>
          <w:ilvl w:val="0"/>
          <w:numId w:val="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28" style="position:absolute;left:0;text-align:left;z-index:251633152;visibility:visible" from="343.15pt,1.9pt" to="343.9pt,40.9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>345 897          b) 839 649        c) 468          d) 714  34</w:t>
      </w:r>
    </w:p>
    <w:p w:rsidR="00C33328" w:rsidRDefault="00C33328" w:rsidP="00CB6DD5">
      <w:pPr>
        <w:pStyle w:val="ListParagraph"/>
        <w:ind w:left="1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3" o:spid="_x0000_s1029" style="position:absolute;left:0;text-align:left;z-index:251630080;visibility:visible" from="-7.85pt,17.1pt" to="60.4pt,17.1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" o:spid="_x0000_s1030" style="position:absolute;left:0;text-align:left;z-index:251631104;visibility:visible" from="115.15pt,17.85pt" to="170.65pt,17.8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1" style="position:absolute;left:0;text-align:left;z-index:251632128;visibility:visible" from="212.65pt,17.1pt" to="262.9pt,17.1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2" style="position:absolute;left:0;text-align:left;z-index:251634176;visibility:visible" from="343.9pt,1.4pt" to="382.15pt,1.4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+98 279             - 36 985          x 26    </w:t>
      </w:r>
    </w:p>
    <w:p w:rsidR="00C33328" w:rsidRDefault="00C33328" w:rsidP="00CB6DD5">
      <w:pPr>
        <w:pStyle w:val="ListParagraph"/>
        <w:ind w:left="-284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CB6DD5">
      <w:pPr>
        <w:pStyle w:val="ListParagraph"/>
        <w:ind w:left="-284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2D75C6">
      <w:pPr>
        <w:pStyle w:val="ListParagraph"/>
        <w:numPr>
          <w:ilvl w:val="0"/>
          <w:numId w:val="1"/>
        </w:numPr>
        <w:ind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33" style="position:absolute;left:0;text-align:left;z-index:251635200;visibility:visible" from="217.15pt,6.2pt" to="217.9pt,78.95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>Aşağıdaki sayıları onluğa yuvarlayınız.    Aşağıdaki sayıları yüzlüğe yuvarlayınız.</w:t>
      </w:r>
    </w:p>
    <w:p w:rsidR="00C33328" w:rsidRDefault="00C33328" w:rsidP="002D75C6">
      <w:pPr>
        <w:pStyle w:val="ListParagraph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4" type="#_x0000_t32" style="position:absolute;left:0;text-align:left;margin-left:272.65pt;margin-top:8.75pt;width:54.75pt;height:0;z-index:251638272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9" o:spid="_x0000_s1035" type="#_x0000_t32" style="position:absolute;left:0;text-align:left;margin-left:10.15pt;margin-top:8.75pt;width:57pt;height:0;z-index:251636224;visibility:visible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456                                            6321</w:t>
      </w:r>
    </w:p>
    <w:p w:rsidR="00C33328" w:rsidRDefault="00C33328" w:rsidP="002D75C6">
      <w:pPr>
        <w:pStyle w:val="ListParagraph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Düz Ok Bağlayıcısı 12" o:spid="_x0000_s1036" type="#_x0000_t32" style="position:absolute;left:0;text-align:left;margin-left:272.65pt;margin-top:8.25pt;width:54.75pt;height:0;z-index:251639296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0" o:spid="_x0000_s1037" type="#_x0000_t32" style="position:absolute;left:0;text-align:left;margin-left:16.15pt;margin-top:8.25pt;width:51pt;height:.75pt;z-index:251637248;visibility:visible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8181          587</w:t>
      </w:r>
    </w:p>
    <w:p w:rsidR="00C33328" w:rsidRDefault="00C33328" w:rsidP="002D75C6">
      <w:pPr>
        <w:pStyle w:val="ListParagraph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Düz Ok Bağlayıcısı 13" o:spid="_x0000_s1038" type="#_x0000_t32" style="position:absolute;left:0;text-align:left;margin-left:272.65pt;margin-top:8.55pt;width:54.75pt;height:0;z-index:251640320;visibility:visible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1881</w:t>
      </w:r>
    </w:p>
    <w:p w:rsidR="00C33328" w:rsidRDefault="00C33328" w:rsidP="002D75C6">
      <w:pPr>
        <w:pStyle w:val="ListParagraph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2D75C6">
      <w:pPr>
        <w:pStyle w:val="ListParagraph"/>
        <w:numPr>
          <w:ilvl w:val="0"/>
          <w:numId w:val="1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2 ton 500 kilogram kömürün 750 kg satılırsa geriye kaç kg kömür kalır? (10 puan)</w:t>
      </w:r>
    </w:p>
    <w:p w:rsidR="00C33328" w:rsidRDefault="00C33328" w:rsidP="002D75C6">
      <w:pPr>
        <w:ind w:right="-426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2D75C6">
      <w:pPr>
        <w:ind w:right="-426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2D75C6">
      <w:pPr>
        <w:pStyle w:val="ListParagraph"/>
        <w:numPr>
          <w:ilvl w:val="0"/>
          <w:numId w:val="1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Bir bidonda 34 L süt vardır. Bu süt 500 mL ‘lik şişelere doldurulacaktır. Kaç tane şişeye ihtiyaç vardır? (10 puan)</w:t>
      </w:r>
    </w:p>
    <w:p w:rsidR="00C33328" w:rsidRDefault="00C33328" w:rsidP="00533EC0">
      <w:pPr>
        <w:ind w:right="-426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533EC0">
      <w:pPr>
        <w:pStyle w:val="ListParagraph"/>
        <w:numPr>
          <w:ilvl w:val="0"/>
          <w:numId w:val="1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Aşağıdaki soruları yanıtlayınız.(10 puan)</w:t>
      </w:r>
    </w:p>
    <w:p w:rsidR="00C33328" w:rsidRPr="00533EC0" w:rsidRDefault="00C33328" w:rsidP="00533EC0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533EC0">
      <w:pPr>
        <w:pStyle w:val="ListParagraph"/>
        <w:numPr>
          <w:ilvl w:val="0"/>
          <w:numId w:val="3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modelleri kesir sayısı olarak ifade ediniz.</w:t>
      </w:r>
    </w:p>
    <w:p w:rsidR="00C33328" w:rsidRDefault="00C33328" w:rsidP="00533EC0">
      <w:pPr>
        <w:pStyle w:val="ListParagraph"/>
        <w:ind w:left="191"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3" o:spid="_x0000_s1039" style="position:absolute;left:0;text-align:left;margin-left:58.9pt;margin-top:8.7pt;width:42pt;height:35.25pt;z-index:251650560;visibility:visible;v-text-anchor:middle" fillcolor="#4f81bd" strokecolor="#243f60" strokeweight="2pt"/>
        </w:pict>
      </w:r>
      <w:r>
        <w:rPr>
          <w:noProof/>
          <w:lang w:eastAsia="tr-TR"/>
        </w:rPr>
        <w:pict>
          <v:rect id="Dikdörtgen 19" o:spid="_x0000_s1040" style="position:absolute;left:0;text-align:left;margin-left:14.65pt;margin-top:8.7pt;width:44.25pt;height:35.25pt;z-index:251646464;visibility:visible;v-text-anchor:middle" fillcolor="#4f81bd" strokecolor="#243f60" strokeweight="2pt"/>
        </w:pict>
      </w:r>
      <w:r>
        <w:rPr>
          <w:noProof/>
          <w:lang w:eastAsia="tr-TR"/>
        </w:rPr>
        <w:pict>
          <v:rect id="Dikdörtgen 20" o:spid="_x0000_s1041" style="position:absolute;left:0;text-align:left;margin-left:100.9pt;margin-top:8.7pt;width:42pt;height:35.25pt;z-index:251647488;visibility:visible;v-text-anchor:middle" fillcolor="#4f81bd" strokecolor="#243f60" strokeweight="2pt"/>
        </w:pict>
      </w:r>
      <w:r>
        <w:rPr>
          <w:noProof/>
          <w:lang w:eastAsia="tr-TR"/>
        </w:rPr>
        <w:pict>
          <v:line id="Düz Bağlayıcı 18" o:spid="_x0000_s1042" style="position:absolute;left:0;text-align:left;z-index:251645440;visibility:visible" from="142.9pt,8.7pt" to="142.9pt,76.95pt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43" style="position:absolute;left:0;text-align:left;flip:x;z-index:251644416;visibility:visible" from="58.15pt,8.7pt" to="58.9pt,76.95pt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44" style="position:absolute;left:0;text-align:left;z-index:251642368;visibility:visible" from="100.9pt,8.7pt" to="100.9pt,76.95pt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4" o:spid="_x0000_s1045" style="position:absolute;left:0;text-align:left;margin-left:13.9pt;margin-top:8.7pt;width:173.25pt;height:68.25pt;z-index:251641344;visibility:visible;v-text-anchor:middle" filled="f" strokecolor="#243f60" strokeweight="2pt"/>
        </w:pict>
      </w:r>
    </w:p>
    <w:p w:rsidR="00C33328" w:rsidRPr="00533EC0" w:rsidRDefault="00C33328" w:rsidP="00533EC0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533EC0">
      <w:pPr>
        <w:pStyle w:val="ListParagraph"/>
        <w:ind w:left="-349"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oval id="Oval 30" o:spid="_x0000_s1046" style="position:absolute;left:0;text-align:left;margin-left:104.65pt;margin-top:79.75pt;width:33.25pt;height:28.5pt;z-index:251656704;visibility:visible;v-text-anchor:middle" fillcolor="#4f81bd" strokecolor="#4f81bd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2" o:spid="_x0000_s1047" type="#_x0000_t5" style="position:absolute;left:0;text-align:left;margin-left:110.3pt;margin-top:68.1pt;width:48pt;height:36.75pt;rotation:-90;z-index:251658752;visibility:visible;v-text-anchor:middle" fillcolor="#4f81bd" strokecolor="#4f81bd" strokeweight="2pt"/>
        </w:pict>
      </w:r>
      <w:r>
        <w:rPr>
          <w:noProof/>
          <w:lang w:eastAsia="tr-TR"/>
        </w:rPr>
        <w:pict>
          <v:oval id="Oval 31" o:spid="_x0000_s1048" style="position:absolute;left:0;text-align:left;margin-left:117.4pt;margin-top:66.25pt;width:36pt;height:17.05pt;rotation:-1294041fd;z-index:251657728;visibility:visible;v-text-anchor:middle" fillcolor="#4f81bd" strokecolor="#4f81bd" strokeweight="2pt"/>
        </w:pict>
      </w:r>
      <w:r>
        <w:rPr>
          <w:noProof/>
          <w:lang w:eastAsia="tr-TR"/>
        </w:rPr>
        <w:pict>
          <v:shape id="İkizkenar Üçgen 29" o:spid="_x0000_s1049" type="#_x0000_t5" style="position:absolute;left:0;text-align:left;margin-left:100.9pt;margin-top:71.5pt;width:42.25pt;height:36.75pt;z-index:251655680;visibility:visible;v-text-anchor:middle" fillcolor="#4f81bd" strokecolor="#243f60" strokeweight="2pt"/>
        </w:pict>
      </w:r>
      <w:r>
        <w:rPr>
          <w:noProof/>
          <w:lang w:eastAsia="tr-TR"/>
        </w:rPr>
        <w:pict>
          <v:oval id="Oval 28" o:spid="_x0000_s1050" style="position:absolute;left:0;text-align:left;margin-left:-23.6pt;margin-top:62.5pt;width:107.25pt;height:93pt;z-index:251654656;visibility:visible;v-text-anchor:middle" fillcolor="#4f81bd" strokecolor="#243f60" strokeweight="2pt"/>
        </w:pict>
      </w: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25" o:spid="_x0000_s1051" type="#_x0000_t124" style="position:absolute;left:0;text-align:left;margin-left:100.9pt;margin-top:62.45pt;width:104.25pt;height:95.25pt;z-index:251652608;visibility:visible;v-text-anchor:middle" strokecolor="#243f60" strokeweight="2pt"/>
        </w:pict>
      </w:r>
      <w:r>
        <w:rPr>
          <w:noProof/>
          <w:lang w:eastAsia="tr-TR"/>
        </w:rPr>
        <w:pict>
          <v:shape id="Düz Ok Bağlayıcısı 27" o:spid="_x0000_s1052" type="#_x0000_t32" style="position:absolute;left:0;text-align:left;margin-left:221.65pt;margin-top:100.75pt;width:67.5pt;height:1.5pt;flip:y;z-index:251653632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4" o:spid="_x0000_s1053" type="#_x0000_t32" style="position:absolute;left:0;text-align:left;margin-left:207.4pt;margin-top:1.75pt;width:74.25pt;height:0;z-index:251651584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2" o:spid="_x0000_s1054" style="position:absolute;left:0;text-align:left;margin-left:58.9pt;margin-top:5.5pt;width:42pt;height:33pt;z-index:251649536;visibility:visible;v-text-anchor:middle" fillcolor="#4f81bd" strokecolor="#243f60" strokeweight="2pt"/>
        </w:pict>
      </w:r>
      <w:r>
        <w:rPr>
          <w:noProof/>
          <w:lang w:eastAsia="tr-TR"/>
        </w:rPr>
        <w:pict>
          <v:rect id="Dikdörtgen 21" o:spid="_x0000_s1055" style="position:absolute;left:0;text-align:left;margin-left:14.65pt;margin-top:5.5pt;width:43.5pt;height:33pt;z-index:251648512;visibility:visible;v-text-anchor:middle" fillcolor="#4f81bd" strokecolor="#243f60" strokeweight="2pt"/>
        </w:pict>
      </w:r>
      <w:r>
        <w:rPr>
          <w:noProof/>
          <w:lang w:eastAsia="tr-TR"/>
        </w:rPr>
        <w:pict>
          <v:line id="Düz Bağlayıcı 16" o:spid="_x0000_s1056" style="position:absolute;left:0;text-align:left;z-index:251643392;visibility:visible" from="13.9pt,5.5pt" to="187.15pt,5.5pt" strokecolor="#4f81bd" strokeweight="2pt">
            <v:shadow on="t" color="black" opacity="24903f" origin=",.5" offset="0,.55556mm"/>
          </v:line>
        </w:pict>
      </w:r>
    </w:p>
    <w:p w:rsidR="00C33328" w:rsidRPr="006C3DAE" w:rsidRDefault="00C33328" w:rsidP="006C3DAE"/>
    <w:p w:rsidR="00C33328" w:rsidRPr="006C3DAE" w:rsidRDefault="00C33328" w:rsidP="006C3DAE"/>
    <w:p w:rsidR="00C33328" w:rsidRPr="006C3DAE" w:rsidRDefault="00C33328" w:rsidP="006C3DAE"/>
    <w:p w:rsidR="00C33328" w:rsidRPr="006C3DAE" w:rsidRDefault="00C33328" w:rsidP="006C3DAE"/>
    <w:p w:rsidR="00C33328" w:rsidRPr="006C3DAE" w:rsidRDefault="00C33328" w:rsidP="006C3DAE"/>
    <w:p w:rsidR="00C33328" w:rsidRDefault="00C33328" w:rsidP="006C3DAE"/>
    <w:p w:rsidR="00C33328" w:rsidRDefault="00C33328" w:rsidP="006C3DAE">
      <w:pPr>
        <w:pStyle w:val="ListParagraph"/>
        <w:numPr>
          <w:ilvl w:val="0"/>
          <w:numId w:val="3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kesirleri, kesir çeşitlerine göre gruplandırınız.</w:t>
      </w:r>
    </w:p>
    <w:p w:rsidR="00C33328" w:rsidRDefault="00C33328" w:rsidP="006C3DAE">
      <w:pPr>
        <w:pStyle w:val="ListParagraph"/>
        <w:ind w:left="19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35" o:spid="_x0000_s1057" style="position:absolute;left:0;text-align:left;z-index:251661824;visibility:visible" from="403.9pt,16.65pt" to="438.4pt,17.4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6" o:spid="_x0000_s1058" style="position:absolute;left:0;text-align:left;z-index:251662848;visibility:visible" from="325.15pt,18.15pt" to="359.65pt,18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7" o:spid="_x0000_s1059" style="position:absolute;left:0;text-align:left;z-index:251663872;visibility:visible" from="256.9pt,18.15pt" to="289.15pt,18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8" o:spid="_x0000_s1060" style="position:absolute;left:0;text-align:left;z-index:251664896;visibility:visible" from="174.4pt,17.4pt" to="212.65pt,17.4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61" style="position:absolute;left:0;text-align:left;flip:y;z-index:251660800;visibility:visible" from="96.15pt,16.65pt" to="132.65pt,17.4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3" o:spid="_x0000_s1062" style="position:absolute;left:0;text-align:left;z-index:251659776;visibility:visible" from="4.15pt,18.15pt" to="49.15pt,18.15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5               3              9             4             7             2</w:t>
      </w:r>
    </w:p>
    <w:p w:rsidR="00C33328" w:rsidRDefault="00C33328" w:rsidP="006C3DAE">
      <w:pPr>
        <w:pStyle w:val="ListParagraph"/>
        <w:ind w:left="19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2               6              12            8             4             6</w:t>
      </w:r>
    </w:p>
    <w:p w:rsidR="00C33328" w:rsidRPr="006C3DAE" w:rsidRDefault="00C33328" w:rsidP="006C3DAE">
      <w:pPr>
        <w:rPr>
          <w:rFonts w:ascii="Comic Sans MS" w:hAnsi="Comic Sans MS" w:cs="Comic Sans MS"/>
          <w:b/>
          <w:bCs/>
          <w:sz w:val="24"/>
          <w:szCs w:val="24"/>
          <w:u w:val="single"/>
        </w:rPr>
      </w:pPr>
      <w:r>
        <w:rPr>
          <w:noProof/>
          <w:lang w:eastAsia="tr-TR"/>
        </w:rPr>
        <w:pict>
          <v:rect id="Dikdörtgen 41" o:spid="_x0000_s1063" style="position:absolute;margin-left:-1.1pt;margin-top:16.9pt;width:399.75pt;height:83.25pt;z-index:251667968;visibility:visible;v-text-anchor:middle" filled="f" strokeweight="2pt"/>
        </w:pict>
      </w:r>
      <w:r>
        <w:rPr>
          <w:noProof/>
          <w:lang w:eastAsia="tr-TR"/>
        </w:rPr>
        <w:pict>
          <v:line id="Düz Bağlayıcı 40" o:spid="_x0000_s1064" style="position:absolute;z-index:251666944;visibility:visible" from="256.9pt,16.85pt" to="256.9pt,100.1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9" o:spid="_x0000_s1065" style="position:absolute;z-index:251665920;visibility:visible" from="115.9pt,13.15pt" to="115.9pt,100.15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    Basit Kesir           </w:t>
      </w:r>
      <w:r w:rsidRPr="006C3DAE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Bileşik Kesir              Tam Sayılı Kesir         </w:t>
      </w:r>
    </w:p>
    <w:p w:rsidR="00C33328" w:rsidRDefault="00C33328" w:rsidP="006C3DAE">
      <w:pPr>
        <w:pStyle w:val="ListParagraph"/>
        <w:ind w:left="19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Pr="0098501E" w:rsidRDefault="00C33328" w:rsidP="0098501E"/>
    <w:p w:rsidR="00C33328" w:rsidRPr="0098501E" w:rsidRDefault="00C33328" w:rsidP="0098501E"/>
    <w:p w:rsidR="00C33328" w:rsidRPr="0098501E" w:rsidRDefault="00C33328" w:rsidP="0098501E"/>
    <w:p w:rsidR="00C33328" w:rsidRDefault="00C33328" w:rsidP="0098501E"/>
    <w:p w:rsidR="00C33328" w:rsidRDefault="00C33328" w:rsidP="0098501E">
      <w:pPr>
        <w:pStyle w:val="ListParagraph"/>
        <w:numPr>
          <w:ilvl w:val="0"/>
          <w:numId w:val="1"/>
        </w:numPr>
        <w:ind w:right="-567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kesirleri sembol kullanarak büyükten küçüğe sıralayınız. (10 puan)</w:t>
      </w:r>
    </w:p>
    <w:p w:rsidR="00C33328" w:rsidRDefault="00C33328" w:rsidP="0098501E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98501E">
      <w:pPr>
        <w:pStyle w:val="ListParagraph"/>
        <w:numPr>
          <w:ilvl w:val="0"/>
          <w:numId w:val="5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43" o:spid="_x0000_s1066" style="position:absolute;left:0;text-align:left;z-index:251670016;visibility:visible" from="151.15pt,18.5pt" to="181.15pt,18.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4" o:spid="_x0000_s1067" style="position:absolute;left:0;text-align:left;z-index:251671040;visibility:visible" from="66.4pt,17pt" to="96.4pt,17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5" o:spid="_x0000_s1068" style="position:absolute;left:0;text-align:left;z-index:251672064;visibility:visible" from="226.9pt,18.5pt" to="256.9pt,18.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6" o:spid="_x0000_s1069" style="position:absolute;left:0;text-align:left;z-index:251673088;visibility:visible" from="295.15pt,17.75pt" to="325.15pt,17.7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2" o:spid="_x0000_s1070" style="position:absolute;left:0;text-align:left;z-index:251668992;visibility:visible" from="-5.6pt,17.75pt" to="24.4pt,17.75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>7             4               9             2            8</w:t>
      </w:r>
    </w:p>
    <w:p w:rsidR="00C33328" w:rsidRDefault="00C33328" w:rsidP="0098501E">
      <w:pPr>
        <w:pStyle w:val="ListParagraph"/>
        <w:ind w:left="1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12           12             12             12          12</w:t>
      </w:r>
    </w:p>
    <w:p w:rsidR="00C33328" w:rsidRDefault="00C33328" w:rsidP="0098501E">
      <w:pPr>
        <w:pStyle w:val="ListParagraph"/>
        <w:ind w:left="1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Pr="00523D17" w:rsidRDefault="00C33328" w:rsidP="0098501E">
      <w:pPr>
        <w:pStyle w:val="ListParagraph"/>
        <w:ind w:left="11"/>
        <w:rPr>
          <w:rFonts w:ascii="Comic Sans MS" w:hAnsi="Comic Sans MS" w:cs="Comic Sans MS"/>
          <w:b/>
          <w:bCs/>
          <w:sz w:val="24"/>
          <w:szCs w:val="24"/>
        </w:rPr>
      </w:pPr>
      <w:r w:rsidRPr="00523D17">
        <w:rPr>
          <w:rFonts w:ascii="Comic Sans MS" w:hAnsi="Comic Sans MS" w:cs="Comic Sans MS"/>
          <w:b/>
          <w:bCs/>
          <w:sz w:val="24"/>
          <w:szCs w:val="24"/>
        </w:rPr>
        <w:t>sorubak.com</w:t>
      </w:r>
    </w:p>
    <w:p w:rsidR="00C33328" w:rsidRDefault="00C33328" w:rsidP="0098501E">
      <w:pPr>
        <w:pStyle w:val="ListParagraph"/>
        <w:ind w:left="1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98501E">
      <w:pPr>
        <w:pStyle w:val="ListParagraph"/>
        <w:numPr>
          <w:ilvl w:val="0"/>
          <w:numId w:val="5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3              3               3              3               3</w:t>
      </w:r>
    </w:p>
    <w:p w:rsidR="00C33328" w:rsidRDefault="00C33328" w:rsidP="0098501E">
      <w:pPr>
        <w:pStyle w:val="ListParagraph"/>
        <w:ind w:left="1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47" o:spid="_x0000_s1071" style="position:absolute;left:0;text-align:left;z-index:251674112;visibility:visible" from="344.65pt,-.15pt" to="374.65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8" o:spid="_x0000_s1072" style="position:absolute;left:0;text-align:left;z-index:251675136;visibility:visible" from="259.15pt,-.15pt" to="289.15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9" o:spid="_x0000_s1073" style="position:absolute;left:0;text-align:left;z-index:251676160;visibility:visible" from="181.15pt,-.15pt" to="211.15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0" o:spid="_x0000_s1074" style="position:absolute;left:0;text-align:left;z-index:251677184;visibility:visible" from="96.4pt,-.15pt" to="126.4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1" o:spid="_x0000_s1075" style="position:absolute;left:0;text-align:left;z-index:251678208;visibility:visible" from="14.65pt,-.15pt" to="44.65pt,-.15pt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4              10              6             5               15</w:t>
      </w:r>
    </w:p>
    <w:p w:rsidR="00C33328" w:rsidRDefault="00C33328" w:rsidP="0098501E">
      <w:pPr>
        <w:pStyle w:val="ListParagraph"/>
        <w:ind w:left="1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98501E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kesirleri sayı doğrusunda gösteriniz.(10 puan)</w:t>
      </w:r>
    </w:p>
    <w:p w:rsidR="00C33328" w:rsidRDefault="00C33328" w:rsidP="0098501E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98501E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53" o:spid="_x0000_s1076" style="position:absolute;left:0;text-align:left;z-index:251680256;visibility:visible" from="58.9pt,15.95pt" to="79.9pt,16.7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4" o:spid="_x0000_s1077" style="position:absolute;left:0;text-align:left;z-index:251681280;visibility:visible" from="139.9pt,15.95pt" to="160.9pt,16.7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5" o:spid="_x0000_s1078" style="position:absolute;left:0;text-align:left;z-index:251682304;visibility:visible" from="232.15pt,16.7pt" to="253.15pt,17.4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6" o:spid="_x0000_s1079" style="position:absolute;left:0;text-align:left;z-index:251683328;visibility:visible" from="322.15pt,17.45pt" to="343.15pt,18.2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2" o:spid="_x0000_s1080" style="position:absolute;left:0;text-align:left;z-index:251679232;visibility:visible" from="-25.1pt,18.2pt" to="-4.1pt,18.95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>2               5              1                8                2</w:t>
      </w:r>
    </w:p>
    <w:p w:rsidR="00C33328" w:rsidRDefault="00C33328" w:rsidP="0098501E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3               3              3                3                3</w:t>
      </w:r>
    </w:p>
    <w:p w:rsidR="00C33328" w:rsidRDefault="00C33328" w:rsidP="0098501E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98501E">
      <w:pPr>
        <w:pStyle w:val="ListParagraph"/>
        <w:ind w:left="-349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Düz Ok Bağlayıcısı 57" o:spid="_x0000_s1081" type="#_x0000_t32" style="position:absolute;left:0;text-align:left;margin-left:-16.1pt;margin-top:28pt;width:461.25pt;height:3.75pt;flip:y;z-index:251684352;visibility:visible" strokeweight="2pt">
            <v:stroke startarrow="open" endarrow="open"/>
            <v:shadow on="t" color="black" opacity="24903f" origin=",.5" offset="0,.55556mm"/>
          </v:shape>
        </w:pict>
      </w:r>
    </w:p>
    <w:p w:rsidR="00C33328" w:rsidRDefault="00C33328" w:rsidP="006C0C17">
      <w:pPr>
        <w:jc w:val="right"/>
      </w:pPr>
    </w:p>
    <w:p w:rsidR="00C33328" w:rsidRDefault="00C33328" w:rsidP="006C0C17">
      <w:pPr>
        <w:jc w:val="right"/>
      </w:pPr>
    </w:p>
    <w:p w:rsidR="00C33328" w:rsidRDefault="00C33328" w:rsidP="006C0C17">
      <w:pPr>
        <w:jc w:val="right"/>
      </w:pPr>
    </w:p>
    <w:p w:rsidR="00C33328" w:rsidRDefault="00C33328" w:rsidP="006C0C17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58" o:spid="_x0000_s1082" style="position:absolute;left:0;text-align:left;flip:y;z-index:251685376;visibility:visible" from="135.4pt,16.2pt" to="156.4pt,16.2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>Ayşe 540 sayfalık kitabın  4  ‘ünü okumuştur. Geriye okunacak kaç sayfa kalmıştır?(10 puan)          6</w:t>
      </w:r>
    </w:p>
    <w:p w:rsidR="00C33328" w:rsidRDefault="00C33328" w:rsidP="006C0C1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6C0C1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6C0C1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6C0C17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60" o:spid="_x0000_s1083" style="position:absolute;left:0;text-align:left;z-index:251687424;visibility:visible" from="338.65pt,18.8pt" to="358.15pt,18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9" o:spid="_x0000_s1084" style="position:absolute;left:0;text-align:left;z-index:251686400;visibility:visible" from="152.65pt,18.8pt" to="174.4pt,18.8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>Kapta bulunan 5 L limonatanın 2  ‘si içilmiştir. Geriye kalanın 1 ‘i yere dökülmüştür.                    5                                  5</w:t>
      </w:r>
    </w:p>
    <w:p w:rsidR="00C33328" w:rsidRDefault="00C33328" w:rsidP="0023488F">
      <w:r>
        <w:t xml:space="preserve">Buna göre kapta kaç mL limonata kalmıştır? ( 10 puan)  </w:t>
      </w:r>
      <w:bookmarkStart w:id="0" w:name="_GoBack"/>
      <w:bookmarkEnd w:id="0"/>
      <w:r>
        <w:t xml:space="preserve"> </w:t>
      </w: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33328" w:rsidRPr="006C0C17" w:rsidRDefault="00C33328" w:rsidP="00523D17">
      <w:pPr>
        <w:pStyle w:val="ListParagraph"/>
        <w:ind w:left="-349"/>
      </w:pPr>
    </w:p>
    <w:sectPr w:rsidR="00C33328" w:rsidRPr="006C0C17" w:rsidSect="004243B7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4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B7"/>
    <w:rsid w:val="0023488F"/>
    <w:rsid w:val="002B0E3B"/>
    <w:rsid w:val="002D75C6"/>
    <w:rsid w:val="003B1EBC"/>
    <w:rsid w:val="003B4D2A"/>
    <w:rsid w:val="004243B7"/>
    <w:rsid w:val="00523D17"/>
    <w:rsid w:val="00533EC0"/>
    <w:rsid w:val="005E0872"/>
    <w:rsid w:val="006C0C17"/>
    <w:rsid w:val="006C3DAE"/>
    <w:rsid w:val="007920F6"/>
    <w:rsid w:val="0082242C"/>
    <w:rsid w:val="0098501E"/>
    <w:rsid w:val="00A027F8"/>
    <w:rsid w:val="00B47597"/>
    <w:rsid w:val="00BD4F0D"/>
    <w:rsid w:val="00C33328"/>
    <w:rsid w:val="00CB6DD5"/>
    <w:rsid w:val="00EF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0F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6DD5"/>
    <w:pPr>
      <w:ind w:left="720"/>
    </w:pPr>
  </w:style>
  <w:style w:type="character" w:styleId="Hyperlink">
    <w:name w:val="Hyperlink"/>
    <w:basedOn w:val="DefaultParagraphFont"/>
    <w:uiPriority w:val="99"/>
    <w:semiHidden/>
    <w:rsid w:val="003B4D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0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4</Pages>
  <Words>366</Words>
  <Characters>2089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edanur</cp:lastModifiedBy>
  <cp:revision>5</cp:revision>
  <cp:lastPrinted>2015-04-15T17:55:00Z</cp:lastPrinted>
  <dcterms:created xsi:type="dcterms:W3CDTF">2015-03-04T11:03:00Z</dcterms:created>
  <dcterms:modified xsi:type="dcterms:W3CDTF">2015-04-15T20:14:00Z</dcterms:modified>
</cp:coreProperties>
</file>