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  <w:gridCol w:w="38"/>
      </w:tblGrid>
      <w:tr w:rsidR="00992FAC" w:rsidRPr="0062798B" w:rsidTr="0062798B">
        <w:trPr>
          <w:gridAfter w:val="1"/>
          <w:wAfter w:w="38" w:type="dxa"/>
        </w:trPr>
        <w:tc>
          <w:tcPr>
            <w:tcW w:w="9212" w:type="dxa"/>
          </w:tcPr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62798B">
              <w:rPr>
                <w:rFonts w:ascii="Comic Sans MS" w:hAnsi="Comic Sans MS"/>
                <w:highlight w:val="cyan"/>
              </w:rPr>
              <w:t xml:space="preserve">Ünite 1 : KENDİMİ TANIYORUM                 Bölüm 1 : </w:t>
            </w:r>
            <w:r w:rsidRPr="0062798B">
              <w:rPr>
                <w:rFonts w:ascii="Comic Sans MS" w:hAnsi="Comic Sans MS"/>
                <w:b/>
                <w:color w:val="FF0000"/>
                <w:highlight w:val="cyan"/>
                <w:u w:val="single"/>
              </w:rPr>
              <w:t>Birey</w:t>
            </w:r>
            <w:r w:rsidRPr="0062798B">
              <w:rPr>
                <w:rFonts w:ascii="Comic Sans MS" w:hAnsi="Comic Sans MS"/>
                <w:b/>
                <w:highlight w:val="cyan"/>
              </w:rPr>
              <w:t>sel Farklılıklarımız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tbl>
            <w:tblPr>
              <w:tblpPr w:leftFromText="141" w:rightFromText="141" w:vertAnchor="text" w:horzAnchor="margin" w:tblpX="279" w:tblpY="-230"/>
              <w:tblOverlap w:val="never"/>
              <w:tblW w:w="0" w:type="auto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0A0"/>
            </w:tblPr>
            <w:tblGrid>
              <w:gridCol w:w="8359"/>
            </w:tblGrid>
            <w:tr w:rsidR="00992FAC" w:rsidRPr="0062798B" w:rsidTr="0062798B">
              <w:tc>
                <w:tcPr>
                  <w:tcW w:w="835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FDE9D9"/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 xml:space="preserve">Birey: </w:t>
                  </w:r>
                  <w:r w:rsidRPr="0062798B">
                    <w:rPr>
                      <w:rFonts w:ascii="Comic Sans MS" w:hAnsi="Comic Sans MS"/>
                      <w:i/>
                    </w:rPr>
                    <w:t xml:space="preserve">Toplumları oluşturan insanlardan her </w:t>
                  </w:r>
                  <w:r w:rsidRPr="0062798B">
                    <w:rPr>
                      <w:rFonts w:ascii="Comic Sans MS" w:hAnsi="Comic Sans MS"/>
                      <w:i/>
                      <w:u w:val="single"/>
                    </w:rPr>
                    <w:t>bir</w:t>
                  </w:r>
                  <w:r w:rsidRPr="0062798B">
                    <w:rPr>
                      <w:rFonts w:ascii="Comic Sans MS" w:hAnsi="Comic Sans MS"/>
                      <w:i/>
                    </w:rPr>
                    <w:t xml:space="preserve">i. 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  <w:u w:val="single"/>
                    </w:rPr>
                  </w:pPr>
                  <w:r w:rsidRPr="0062798B">
                    <w:rPr>
                      <w:rFonts w:ascii="Comic Sans MS" w:hAnsi="Comic Sans MS"/>
                      <w:i/>
                      <w:u w:val="single"/>
                    </w:rPr>
                    <w:t>Birey fiziksel ve duygusal olarak diğer bütün insanlardan farklı olan insandır.</w:t>
                  </w:r>
                </w:p>
              </w:tc>
            </w:tr>
          </w:tbl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Dünya üzerinde yaklaşık 7 milyar insan yaşamaktadır.Yani </w:t>
            </w:r>
            <w:r w:rsidRPr="0062798B">
              <w:rPr>
                <w:rFonts w:ascii="Comic Sans MS" w:hAnsi="Comic Sans MS"/>
                <w:i/>
                <w:color w:val="FF0000"/>
              </w:rPr>
              <w:t>fiziksel görünüşleri, duygusal yapıları, ilgileri ve yetenekleri birbirinden farklı 7 milyar birey</w:t>
            </w:r>
            <w:r w:rsidRPr="0062798B">
              <w:rPr>
                <w:rFonts w:ascii="Comic Sans MS" w:hAnsi="Comic Sans MS"/>
              </w:rPr>
              <w:t xml:space="preserve"> yaşamaktadır.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Soru  :Tüm insanların birbirlerine benzer yönleri nelerdir?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Cevap: Tüm insanların birbirine benzer yönleri vardır.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 * Tüm insanların adı soyadı vardır       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 * Tüm insanların bir annesi bir babası vardır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 * Tüm insanlar acıkınca yemek yer, susayınca su içer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 * Tüm insanların beslenme, giyinme ve barınma gibi zorunlu ihtiyaçları vardır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 * Tüm insanların sevgi,saygı,korku,sevinç,üzüntü heyecan gibi duyguları vardır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Soru : Bireylerin birbirinden farklı yönleri nelerdir?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Cevap: Her bireyi eşsiz yapan onu diğer insanlardan ayıran özelliklere bireysel farklılıklardır.</w:t>
            </w:r>
            <w:r w:rsidRPr="0062798B">
              <w:rPr>
                <w:rFonts w:ascii="Comic Sans MS" w:hAnsi="Comic Sans MS"/>
                <w:color w:val="FF0000"/>
              </w:rPr>
              <w:t>Bireysel farklılıklar 3 bölümdür.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   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547"/>
              <w:gridCol w:w="6434"/>
            </w:tblGrid>
            <w:tr w:rsidR="00992FAC" w:rsidRPr="0062798B" w:rsidTr="0062798B"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highlight w:val="cyan"/>
                    </w:rPr>
                  </w:pPr>
                  <w:r w:rsidRPr="0062798B">
                    <w:rPr>
                      <w:rFonts w:ascii="Comic Sans MS" w:hAnsi="Comic Sans MS"/>
                      <w:b/>
                      <w:highlight w:val="cyan"/>
                    </w:rPr>
                    <w:t>Fiziksel Özellikler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6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  <w:u w:val="single"/>
                    </w:rPr>
                  </w:pPr>
                  <w:r w:rsidRPr="0062798B">
                    <w:rPr>
                      <w:rFonts w:ascii="Comic Sans MS" w:hAnsi="Comic Sans MS"/>
                      <w:i/>
                      <w:u w:val="single"/>
                    </w:rPr>
                    <w:t>Bireylerin fiziksel özellikleri birbirinden FARKLIDIR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  <w:u w:val="single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Boy uzunlukları</w:t>
                  </w:r>
                  <w:r w:rsidRPr="0062798B">
                    <w:rPr>
                      <w:rFonts w:ascii="Comic Sans MS" w:hAnsi="Comic Sans MS"/>
                      <w:i/>
                    </w:rPr>
                    <w:t xml:space="preserve"> farklıdır      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Ağırlıkları</w:t>
                  </w:r>
                  <w:r w:rsidRPr="0062798B">
                    <w:rPr>
                      <w:rFonts w:ascii="Comic Sans MS" w:hAnsi="Comic Sans MS"/>
                      <w:i/>
                    </w:rPr>
                    <w:t xml:space="preserve"> farklıdır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Göz renkleri</w:t>
                  </w:r>
                  <w:r w:rsidRPr="0062798B">
                    <w:rPr>
                      <w:rFonts w:ascii="Comic Sans MS" w:hAnsi="Comic Sans MS"/>
                      <w:i/>
                    </w:rPr>
                    <w:t xml:space="preserve"> farklıdır         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Saç renkleri</w:t>
                  </w:r>
                  <w:r w:rsidRPr="0062798B">
                    <w:rPr>
                      <w:rFonts w:ascii="Comic Sans MS" w:hAnsi="Comic Sans MS"/>
                      <w:i/>
                    </w:rPr>
                    <w:t xml:space="preserve"> farklıdır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Yüz şekilleri vücut şekilleri ve parmak izi </w:t>
                  </w:r>
                  <w:r w:rsidRPr="0062798B">
                    <w:rPr>
                      <w:rFonts w:ascii="Comic Sans MS" w:hAnsi="Comic Sans MS"/>
                      <w:i/>
                    </w:rPr>
                    <w:t>farklıdır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</w:rPr>
                    <w:t>Unutma: Her insanın parmak izi kendisine özeldir.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  <w:sz w:val="10"/>
                      <w:szCs w:val="10"/>
                    </w:rPr>
                  </w:pPr>
                </w:p>
              </w:tc>
            </w:tr>
            <w:tr w:rsidR="00992FAC" w:rsidRPr="0062798B" w:rsidTr="0062798B"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highlight w:val="cyan"/>
                    </w:rPr>
                  </w:pPr>
                  <w:r w:rsidRPr="0062798B">
                    <w:rPr>
                      <w:rFonts w:ascii="Comic Sans MS" w:hAnsi="Comic Sans MS"/>
                      <w:b/>
                      <w:highlight w:val="cyan"/>
                    </w:rPr>
                    <w:t>Duygusal Özellikler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6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 xml:space="preserve">Çevremizdeki olaylara ve kişilere karşı iç dünyamızda çeşitli hisler oluşur. Bu hisler duygularımızdır. 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u w:val="single"/>
                    </w:rPr>
                  </w:pPr>
                  <w:r w:rsidRPr="0062798B">
                    <w:rPr>
                      <w:rFonts w:ascii="Comic Sans MS" w:hAnsi="Comic Sans MS"/>
                      <w:u w:val="single"/>
                    </w:rPr>
                    <w:t xml:space="preserve">Çevremizdeki olaylara ve kişilere karşı içimizde hissettiğimiz duygular diğer </w:t>
                  </w:r>
                  <w:r w:rsidRPr="0062798B">
                    <w:rPr>
                      <w:rFonts w:ascii="Comic Sans MS" w:hAnsi="Comic Sans MS"/>
                      <w:b/>
                      <w:i/>
                      <w:u w:val="single"/>
                    </w:rPr>
                    <w:t>bireylerin duygularından farklı olabilir.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Sevdiklerimiz</w:t>
                  </w:r>
                  <w:r w:rsidRPr="0062798B">
                    <w:rPr>
                      <w:rFonts w:ascii="Comic Sans MS" w:hAnsi="Comic Sans MS"/>
                    </w:rPr>
                    <w:t xml:space="preserve">  farklıdır          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Nefret ettiklerimiz </w:t>
                  </w:r>
                  <w:r w:rsidRPr="0062798B">
                    <w:rPr>
                      <w:rFonts w:ascii="Comic Sans MS" w:hAnsi="Comic Sans MS"/>
                    </w:rPr>
                    <w:t>farklıdır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Korkularımız</w:t>
                  </w:r>
                  <w:r w:rsidRPr="0062798B">
                    <w:rPr>
                      <w:rFonts w:ascii="Comic Sans MS" w:hAnsi="Comic Sans MS"/>
                    </w:rPr>
                    <w:t xml:space="preserve">  farklıdır           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Üzüntülerimiz</w:t>
                  </w:r>
                  <w:r w:rsidRPr="0062798B">
                    <w:rPr>
                      <w:rFonts w:ascii="Comic Sans MS" w:hAnsi="Comic Sans MS"/>
                    </w:rPr>
                    <w:t xml:space="preserve">  farklıdır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Heyecanlarımız</w:t>
                  </w:r>
                  <w:r w:rsidRPr="0062798B">
                    <w:rPr>
                      <w:rFonts w:ascii="Comic Sans MS" w:hAnsi="Comic Sans MS"/>
                    </w:rPr>
                    <w:t xml:space="preserve"> farklıdır       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Sevinçlerimiz</w:t>
                  </w:r>
                  <w:r w:rsidRPr="0062798B">
                    <w:rPr>
                      <w:rFonts w:ascii="Comic Sans MS" w:hAnsi="Comic Sans MS"/>
                    </w:rPr>
                    <w:t xml:space="preserve">  farklıdır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Şaşkınlıklarımız</w:t>
                  </w:r>
                  <w:r w:rsidRPr="0062798B">
                    <w:rPr>
                      <w:rFonts w:ascii="Comic Sans MS" w:hAnsi="Comic Sans MS"/>
                    </w:rPr>
                    <w:t xml:space="preserve">,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utançlarımız</w:t>
                  </w:r>
                  <w:r w:rsidRPr="0062798B">
                    <w:rPr>
                      <w:rFonts w:ascii="Comic Sans MS" w:hAnsi="Comic Sans MS"/>
                    </w:rPr>
                    <w:t xml:space="preserve">,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öfkelerimiz</w:t>
                  </w:r>
                  <w:r w:rsidRPr="0062798B">
                    <w:rPr>
                      <w:rFonts w:ascii="Comic Sans MS" w:hAnsi="Comic Sans MS"/>
                    </w:rPr>
                    <w:t xml:space="preserve">,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endişelerimiz</w:t>
                  </w:r>
                  <w:r w:rsidRPr="0062798B">
                    <w:rPr>
                      <w:rFonts w:ascii="Comic Sans MS" w:hAnsi="Comic Sans MS"/>
                    </w:rPr>
                    <w:t xml:space="preserve">,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kaygılarımız</w:t>
                  </w:r>
                  <w:r w:rsidRPr="0062798B">
                    <w:rPr>
                      <w:rFonts w:ascii="Comic Sans MS" w:hAnsi="Comic Sans MS"/>
                    </w:rPr>
                    <w:t xml:space="preserve">  farklıdır.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992FAC" w:rsidRPr="0062798B" w:rsidTr="0062798B"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highlight w:val="cyan"/>
                    </w:rPr>
                  </w:pPr>
                  <w:r w:rsidRPr="0062798B">
                    <w:rPr>
                      <w:rFonts w:ascii="Comic Sans MS" w:hAnsi="Comic Sans MS"/>
                      <w:b/>
                      <w:highlight w:val="cyan"/>
                    </w:rPr>
                    <w:t xml:space="preserve">İlgiler – Yetenekler 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</w:p>
              </w:tc>
              <w:tc>
                <w:tcPr>
                  <w:tcW w:w="6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u w:val="single"/>
                    </w:rPr>
                  </w:pPr>
                  <w:r w:rsidRPr="0062798B">
                    <w:rPr>
                      <w:rFonts w:ascii="Comic Sans MS" w:hAnsi="Comic Sans MS"/>
                      <w:u w:val="single"/>
                    </w:rPr>
                    <w:t>Her bireyin ilgi duyduğu alanlar, beğendikleri, yapmak istedikleri, yetenekleri, zevkleri, istekleri, hayalleri birbirlerinden FARKLIDIR.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u w:val="single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</w:rPr>
                  </w:pPr>
                  <w:r w:rsidRPr="0062798B">
                    <w:rPr>
                      <w:rFonts w:ascii="Comic Sans MS" w:hAnsi="Comic Sans MS"/>
                    </w:rPr>
                    <w:t>Bazı insanlar</w:t>
                  </w:r>
                  <w:r w:rsidRPr="0062798B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satranç oynamayı severler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</w:rPr>
                  </w:pPr>
                  <w:r w:rsidRPr="0062798B">
                    <w:rPr>
                      <w:rFonts w:ascii="Comic Sans MS" w:hAnsi="Comic Sans MS"/>
                    </w:rPr>
                    <w:t>Bazı insanlar</w:t>
                  </w:r>
                  <w:r w:rsidRPr="0062798B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spor yapmayı isterler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</w:rPr>
                    <w:t>Bazı insanlar</w:t>
                  </w:r>
                  <w:r w:rsidRPr="0062798B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çok güzel resim yaparlar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</w:rPr>
                    <w:t>Bazı insanlar</w:t>
                  </w:r>
                  <w:r w:rsidRPr="0062798B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müziğe ilgi duyarlar, müzik aletleri çalarlar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b/>
                      <w:i/>
                    </w:rPr>
                  </w:pPr>
                  <w:r w:rsidRPr="0062798B">
                    <w:rPr>
                      <w:rFonts w:ascii="Comic Sans MS" w:hAnsi="Comic Sans MS"/>
                    </w:rPr>
                    <w:t>Bazı insanlar</w:t>
                  </w:r>
                  <w:r w:rsidRPr="0062798B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matematik hesaplarını çok hızlı yaparlar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>Bazı insanlar</w:t>
                  </w:r>
                  <w:r w:rsidRPr="0062798B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kitap okumayı çok isterler</w:t>
                  </w:r>
                </w:p>
              </w:tc>
            </w:tr>
          </w:tbl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992FAC" w:rsidRPr="0062798B" w:rsidTr="0062798B">
        <w:tc>
          <w:tcPr>
            <w:tcW w:w="9212" w:type="dxa"/>
            <w:gridSpan w:val="2"/>
          </w:tcPr>
          <w:p w:rsidR="00992FAC" w:rsidRPr="0062798B" w:rsidRDefault="00992FAC" w:rsidP="0062798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highlight w:val="cyan"/>
              </w:rPr>
              <w:t>Farklılıklar Zenginliktir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Toplum içinde her birey birbirinden farklıdır. </w:t>
            </w:r>
            <w:r w:rsidRPr="0062798B">
              <w:rPr>
                <w:rFonts w:ascii="Comic Sans MS" w:hAnsi="Comic Sans MS"/>
                <w:color w:val="FF0000"/>
              </w:rPr>
              <w:t>Bu farklılıklar sayesinde birçok meslek ortaya çıkmıştır</w:t>
            </w:r>
            <w:r w:rsidRPr="0062798B">
              <w:rPr>
                <w:rFonts w:ascii="Comic Sans MS" w:hAnsi="Comic Sans MS"/>
              </w:rPr>
              <w:t>. Örneğin: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Spora yeteneği olan</w:t>
            </w:r>
            <w:r w:rsidRPr="0062798B">
              <w:rPr>
                <w:rFonts w:ascii="Comic Sans MS" w:hAnsi="Comic Sans MS"/>
              </w:rPr>
              <w:t xml:space="preserve"> bireyler, basketbolda,futbolda, voleybolda ve birçok spor dalında başarıyla mücadele ediyor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Müziğe ilgi duyan</w:t>
            </w:r>
            <w:r w:rsidRPr="0062798B">
              <w:rPr>
                <w:rFonts w:ascii="Comic Sans MS" w:hAnsi="Comic Sans MS"/>
              </w:rPr>
              <w:t xml:space="preserve"> ve yetenekleriyle </w:t>
            </w:r>
            <w:r w:rsidRPr="0062798B">
              <w:rPr>
                <w:rFonts w:ascii="Comic Sans MS" w:hAnsi="Comic Sans MS"/>
                <w:i/>
                <w:color w:val="FF0000"/>
              </w:rPr>
              <w:t>müzik aletleri çalabilen</w:t>
            </w:r>
            <w:r w:rsidRPr="0062798B">
              <w:rPr>
                <w:rFonts w:ascii="Comic Sans MS" w:hAnsi="Comic Sans MS"/>
              </w:rPr>
              <w:t xml:space="preserve"> bireylerin şarkılarını dinliyoruz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Okumaya,yazmaya ve bilime karşı meraklı , ilgili olan</w:t>
            </w:r>
            <w:r w:rsidRPr="0062798B">
              <w:rPr>
                <w:rFonts w:ascii="Comic Sans MS" w:hAnsi="Comic Sans MS"/>
              </w:rPr>
              <w:t xml:space="preserve"> bireyler yazar olarak gazeteci olarak bilim adamı olarak toplum için çalışmaktadır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Resim yapmayı çok</w:t>
            </w:r>
            <w:r w:rsidRPr="0062798B">
              <w:rPr>
                <w:rFonts w:ascii="Comic Sans MS" w:hAnsi="Comic Sans MS"/>
              </w:rPr>
              <w:t xml:space="preserve"> </w:t>
            </w:r>
            <w:r w:rsidRPr="0062798B">
              <w:rPr>
                <w:rFonts w:ascii="Comic Sans MS" w:hAnsi="Comic Sans MS"/>
                <w:i/>
                <w:color w:val="FF0000"/>
              </w:rPr>
              <w:t>seven</w:t>
            </w:r>
            <w:r w:rsidRPr="0062798B">
              <w:rPr>
                <w:rFonts w:ascii="Comic Sans MS" w:hAnsi="Comic Sans MS"/>
              </w:rPr>
              <w:t xml:space="preserve"> ve </w:t>
            </w:r>
            <w:r w:rsidRPr="0062798B">
              <w:rPr>
                <w:rFonts w:ascii="Comic Sans MS" w:hAnsi="Comic Sans MS"/>
                <w:i/>
                <w:color w:val="FF0000"/>
              </w:rPr>
              <w:t>resim yapmaya yeteneği olan</w:t>
            </w:r>
            <w:r w:rsidRPr="0062798B">
              <w:rPr>
                <w:rFonts w:ascii="Comic Sans MS" w:hAnsi="Comic Sans MS"/>
              </w:rPr>
              <w:t xml:space="preserve"> çocukların büyüdükleri zaman çok ünlü ressam olduklarını görürüz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b/>
              </w:rPr>
              <w:t xml:space="preserve">      Önemli olan bireysel farklılıklarımızın farkına varmak ve diğer bireylerin bireysel farklılıklarına saygı duymak, onların yaşantılarındaki tercihlerine hoşgörü ile yaklaşmak</w:t>
            </w:r>
            <w:r w:rsidRPr="0062798B">
              <w:rPr>
                <w:rFonts w:ascii="Comic Sans MS" w:hAnsi="Comic Sans MS"/>
              </w:rPr>
              <w:t>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highlight w:val="cyan"/>
              </w:rPr>
              <w:t>Unutma: Her insan farklılıkları ile eşiz ve özeldir.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tbl>
            <w:tblPr>
              <w:tblW w:w="0" w:type="auto"/>
              <w:tblInd w:w="279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0A0"/>
            </w:tblPr>
            <w:tblGrid>
              <w:gridCol w:w="8363"/>
            </w:tblGrid>
            <w:tr w:rsidR="00992FAC" w:rsidRPr="0062798B" w:rsidTr="0062798B">
              <w:tc>
                <w:tcPr>
                  <w:tcW w:w="8363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EAF1DD"/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 xml:space="preserve">Soru: </w:t>
                  </w:r>
                  <w:r w:rsidRPr="0062798B">
                    <w:rPr>
                      <w:rFonts w:ascii="Comic Sans MS" w:hAnsi="Comic Sans MS"/>
                      <w:highlight w:val="cyan"/>
                    </w:rPr>
                    <w:t>Hoşgörü</w:t>
                  </w:r>
                  <w:r w:rsidRPr="0062798B">
                    <w:rPr>
                      <w:rFonts w:ascii="Comic Sans MS" w:hAnsi="Comic Sans MS"/>
                    </w:rPr>
                    <w:t xml:space="preserve"> ne demektir?</w:t>
                  </w:r>
                </w:p>
                <w:p w:rsidR="00992FAC" w:rsidRPr="0062798B" w:rsidRDefault="00992FAC" w:rsidP="0062798B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color w:val="FF0000"/>
                    </w:rPr>
                    <w:t>Hoşgörü başka insanlara karşı anlayışlı olmak demektir</w:t>
                  </w:r>
                </w:p>
                <w:p w:rsidR="00992FAC" w:rsidRPr="0062798B" w:rsidRDefault="00992FAC" w:rsidP="0062798B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color w:val="FF0000"/>
                    </w:rPr>
                    <w:t>Hoşgörü arkadaşlarımızın duygu ve düşüncelerine saygı duymak demektir</w:t>
                  </w:r>
                </w:p>
                <w:p w:rsidR="00992FAC" w:rsidRPr="0062798B" w:rsidRDefault="00992FAC" w:rsidP="0062798B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color w:val="FF0000"/>
                    </w:rPr>
                    <w:t>Hoşgörü insanları  insan olduğu için sevmek saygı duymak demektir</w:t>
                  </w:r>
                </w:p>
                <w:p w:rsidR="00992FAC" w:rsidRPr="0062798B" w:rsidRDefault="00992FAC" w:rsidP="0062798B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  <w:b/>
                      <w:i/>
                    </w:rPr>
                    <w:t>Hoşgörülü insan</w:t>
                  </w:r>
                  <w:r w:rsidRPr="0062798B">
                    <w:rPr>
                      <w:rFonts w:ascii="Comic Sans MS" w:hAnsi="Comic Sans MS"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u w:val="single"/>
                    </w:rPr>
                    <w:t>anlayışlıdır, güler yüzlüdür, empati kurabilir , insanları farklılıkları ile kabul eder, insanlarla kolay iletişim kurabilir.</w:t>
                  </w:r>
                </w:p>
                <w:p w:rsidR="00992FAC" w:rsidRPr="0062798B" w:rsidRDefault="00992FAC" w:rsidP="0062798B">
                  <w:pPr>
                    <w:pStyle w:val="ListParagraph"/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>Önemli: Milletimizin en önemli güzelliklerinden birisi de hoşgörülü bir millet olmamızdır. Milletimizin hoşgörü anlayışını en güzel ifade eden gönül sultanlarımız vardır.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</w:rPr>
                    <w:t xml:space="preserve">       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Hazreti Mevlana</w:t>
                  </w: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 xml:space="preserve"> : ‘’ Gel ne olursan ol gene gel ‘’ 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 xml:space="preserve">        </w:t>
                  </w:r>
                  <w:r w:rsidRPr="0062798B">
                    <w:rPr>
                      <w:rFonts w:ascii="Comic Sans MS" w:hAnsi="Comic Sans MS"/>
                      <w:b/>
                      <w:i/>
                      <w:color w:val="FF0000"/>
                    </w:rPr>
                    <w:t>Yunus Emre</w:t>
                  </w: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 xml:space="preserve">: ‘’Yaradılanı severiz, yaradandan ötürü’’ 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>Bu güzel sözlerin sahibi olan gönül sultanlarımız günümüzde de hoşgörünün,  sevginin, barışın, kardeşliğin sembolü olmuşlardır.</w:t>
                  </w:r>
                </w:p>
              </w:tc>
            </w:tr>
          </w:tbl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</w:t>
            </w:r>
            <w:r w:rsidRPr="0062798B">
              <w:rPr>
                <w:rFonts w:ascii="Comic Sans MS" w:hAnsi="Comic Sans MS"/>
                <w:highlight w:val="cyan"/>
              </w:rPr>
              <w:t>Engellilere Saygı ve Hoşgörü</w:t>
            </w:r>
            <w:r w:rsidRPr="0062798B">
              <w:rPr>
                <w:rFonts w:ascii="Comic Sans MS" w:hAnsi="Comic Sans MS"/>
              </w:rPr>
              <w:t xml:space="preserve"> : Bazı insanların doğuşundan ya da daha sonra oluşmuş fiziksel engelleri olabilir.Çevremizde birçok engelli insan yaşamaktadır. Peki engelli insanlara karşı nasıl davranmalıyız?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Engelli insanları oldukları gibi kabul edeceğiz ve asla engelleri sebebiyle eleştirmeyeceğiz, alay etmeyeceğiz.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Engelli arkadaşlarımıza onlar bizden yardım istedikleri zaman samimiyetle yardım edeceğiz.Sürekli onlara yardım edersek engellinden dolayı utanıp üzülebilir.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Engelli arkadaşlarımızın da zorlanmadan oynayabileceği oyunlar kurmalıyız.</w:t>
            </w:r>
          </w:p>
          <w:p w:rsidR="00992FAC" w:rsidRPr="0062798B" w:rsidRDefault="00992FAC" w:rsidP="0062798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Engelli arkadaşlarımızı üzen, onlarla alay eden, onlara karşı hoşgörü göstermeyen arkadaşlarımızı uyaralım ve bu kötü davranışlarını engellemeye çalışalım.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Unutma: Ülkemizde engelli insanlarımıza karşı hizmetler yürütmesi için </w:t>
            </w:r>
            <w:r w:rsidRPr="0062798B">
              <w:rPr>
                <w:rFonts w:ascii="Comic Sans MS" w:hAnsi="Comic Sans MS"/>
                <w:b/>
                <w:i/>
                <w:color w:val="FF0000"/>
              </w:rPr>
              <w:t xml:space="preserve">Başbakanlık Engelliler İdaresi </w:t>
            </w:r>
            <w:r w:rsidRPr="0062798B">
              <w:rPr>
                <w:rFonts w:ascii="Comic Sans MS" w:hAnsi="Comic Sans MS"/>
              </w:rPr>
              <w:t xml:space="preserve">kurulmuştur.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highlight w:val="cyan"/>
              </w:rPr>
              <w:t>Bölüm 2 : Duygularımız ve Düşüncelerimiz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 xml:space="preserve">Önemli: İnsanların aynı olaylar, aynı kişiler ve aynı durumlar karşısında </w:t>
            </w:r>
            <w:r w:rsidRPr="0062798B">
              <w:rPr>
                <w:rFonts w:ascii="Comic Sans MS" w:hAnsi="Comic Sans MS"/>
                <w:b/>
                <w:i/>
                <w:color w:val="FF0000"/>
              </w:rPr>
              <w:t xml:space="preserve">birbirlerinden farklı duyguları, farklı düşünceleri ve farklı davranışları </w:t>
            </w:r>
            <w:r w:rsidRPr="0062798B">
              <w:rPr>
                <w:rFonts w:ascii="Comic Sans MS" w:hAnsi="Comic Sans MS"/>
                <w:i/>
                <w:color w:val="FF0000"/>
              </w:rPr>
              <w:t>vardır.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      İnsan davranışlarını duygularına ve düşüncelerine göre yapar.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u w:val="single"/>
              </w:rPr>
            </w:pPr>
            <w:r w:rsidRPr="0062798B">
              <w:rPr>
                <w:rFonts w:ascii="Comic Sans MS" w:hAnsi="Comic Sans MS"/>
                <w:u w:val="single"/>
              </w:rPr>
              <w:t>Duygularımız, düşüncelerimizi etkiler, düşüncelerimiz de bize davranışlarımızı yaptırır.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62798B">
              <w:rPr>
                <w:rFonts w:ascii="Comic Sans MS" w:hAnsi="Comic Sans MS"/>
              </w:rPr>
              <w:t xml:space="preserve">  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Bir davranışta bulunurken </w:t>
            </w:r>
            <w:r w:rsidRPr="0062798B">
              <w:rPr>
                <w:rFonts w:ascii="Comic Sans MS" w:hAnsi="Comic Sans MS"/>
                <w:b/>
                <w:i/>
              </w:rPr>
              <w:t>sadece duygularımızla hareket etmemeliyiz</w:t>
            </w:r>
            <w:r w:rsidRPr="0062798B">
              <w:rPr>
                <w:rFonts w:ascii="Comic Sans MS" w:hAnsi="Comic Sans MS"/>
                <w:b/>
              </w:rPr>
              <w:t>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color w:val="FF0000"/>
              </w:rPr>
              <w:t>Duygularımızı akıl ve mantığımıza göre bir kez daha değerlendirmeliyiz</w:t>
            </w:r>
            <w:r w:rsidRPr="0062798B">
              <w:rPr>
                <w:rFonts w:ascii="Comic Sans MS" w:hAnsi="Comic Sans MS"/>
              </w:rPr>
              <w:t>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u w:val="single"/>
              </w:rPr>
            </w:pPr>
            <w:r w:rsidRPr="0062798B">
              <w:rPr>
                <w:rFonts w:ascii="Comic Sans MS" w:hAnsi="Comic Sans MS"/>
                <w:i/>
                <w:u w:val="single"/>
              </w:rPr>
              <w:t>Sadece duygularımızı dinleyerek yaptığımız davranışların sonucunda üzülüp pişman olabiliriz.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tbl>
            <w:tblPr>
              <w:tblW w:w="0" w:type="auto"/>
              <w:tblInd w:w="421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0A0"/>
            </w:tblPr>
            <w:tblGrid>
              <w:gridCol w:w="4677"/>
              <w:gridCol w:w="3544"/>
            </w:tblGrid>
            <w:tr w:rsidR="00992FAC" w:rsidRPr="0062798B" w:rsidTr="0062798B">
              <w:tc>
                <w:tcPr>
                  <w:tcW w:w="4677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62798B">
                    <w:rPr>
                      <w:rFonts w:ascii="Comic Sans MS" w:hAnsi="Comic Sans MS"/>
                    </w:rPr>
                    <w:t xml:space="preserve"> </w:t>
                  </w:r>
                  <w:r w:rsidRPr="0062798B">
                    <w:rPr>
                      <w:rFonts w:ascii="Comic Sans MS" w:hAnsi="Comic Sans MS"/>
                      <w:b/>
                    </w:rPr>
                    <w:t>Duygularımız, düşüncelerimiz ve davranışlarımız birbirlerini etkiler.</w:t>
                  </w:r>
                </w:p>
                <w:p w:rsidR="00992FAC" w:rsidRPr="0062798B" w:rsidRDefault="00992FAC" w:rsidP="0062798B">
                  <w:pPr>
                    <w:spacing w:after="0"/>
                    <w:rPr>
                      <w:rFonts w:ascii="Comic Sans MS" w:hAnsi="Comic Sans MS"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>Duygularımız düşünceler oluşturur</w:t>
                  </w:r>
                </w:p>
                <w:p w:rsidR="00992FAC" w:rsidRPr="0062798B" w:rsidRDefault="00992FAC" w:rsidP="0062798B">
                  <w:pPr>
                    <w:spacing w:after="0"/>
                    <w:rPr>
                      <w:rFonts w:ascii="Comic Sans MS" w:hAnsi="Comic Sans MS"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>Düşüncelere davranışlar oluşturur</w:t>
                  </w:r>
                </w:p>
                <w:p w:rsidR="00992FAC" w:rsidRPr="0062798B" w:rsidRDefault="00992FAC" w:rsidP="0062798B">
                  <w:pPr>
                    <w:spacing w:after="0"/>
                    <w:rPr>
                      <w:rFonts w:ascii="Comic Sans MS" w:hAnsi="Comic Sans MS"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>Davranışlar sonucunda yeni duygular oluşur</w:t>
                  </w:r>
                </w:p>
                <w:p w:rsidR="00992FAC" w:rsidRPr="0062798B" w:rsidRDefault="00992FAC" w:rsidP="0062798B">
                  <w:pPr>
                    <w:spacing w:after="0"/>
                    <w:rPr>
                      <w:rFonts w:ascii="Comic Sans MS" w:hAnsi="Comic Sans MS"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>Duygular yeni davranışlara dönüşür</w:t>
                  </w:r>
                </w:p>
                <w:p w:rsidR="00992FAC" w:rsidRPr="0062798B" w:rsidRDefault="00992FAC" w:rsidP="0062798B">
                  <w:pPr>
                    <w:spacing w:after="0"/>
                    <w:rPr>
                      <w:rFonts w:ascii="Comic Sans MS" w:hAnsi="Comic Sans MS"/>
                      <w:i/>
                      <w:color w:val="FF0000"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>Davranışlar sonucunda yeni düşünce oluşur</w:t>
                  </w:r>
                </w:p>
                <w:p w:rsidR="00992FAC" w:rsidRPr="0062798B" w:rsidRDefault="00992FAC" w:rsidP="0062798B">
                  <w:pPr>
                    <w:spacing w:after="0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  <w:i/>
                      <w:color w:val="FF0000"/>
                    </w:rPr>
                    <w:t>Düşüncelerebize yeni duygular hissettirir</w:t>
                  </w:r>
                </w:p>
              </w:tc>
              <w:tc>
                <w:tcPr>
                  <w:tcW w:w="3544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26" type="#_x0000_t5" style="position:absolute;margin-left:36.1pt;margin-top:19.55pt;width:78.75pt;height:78.75pt;z-index:251654144;mso-position-horizontal-relative:text;mso-position-vertical-relative:text" fillcolor="#daeef3"/>
                    </w:pict>
                  </w:r>
                  <w:r w:rsidRPr="0062798B">
                    <w:rPr>
                      <w:rFonts w:ascii="Comic Sans MS" w:hAnsi="Comic Sans MS"/>
                    </w:rPr>
                    <w:t xml:space="preserve">                Düşünce</w: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margin-left:21.85pt;margin-top:1.65pt;width:27.75pt;height:49.45pt;flip:x;z-index:251657216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28" type="#_x0000_t32" style="position:absolute;margin-left:102.1pt;margin-top:5.4pt;width:24pt;height:47.95pt;z-index:251659264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29" type="#_x0000_t32" style="position:absolute;margin-left:94.6pt;margin-top:5.4pt;width:24pt;height:49.45pt;flip:x y;z-index:251658240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30" type="#_x0000_t32" style="position:absolute;margin-left:30.1pt;margin-top:1.65pt;width:28.5pt;height:49.45pt;flip:y;z-index:251656192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31" type="#_x0000_t32" style="position:absolute;margin-left:58.6pt;margin-top:1.65pt;width:0;height:0;z-index:251655168" o:connectortype="straight">
                        <v:stroke endarrow="block"/>
                      </v:shape>
                    </w:pict>
                  </w: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2" type="#_x0000_t32" style="position:absolute;margin-left:49.6pt;margin-top:16.1pt;width:52.5pt;height:0;z-index:251660288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33" type="#_x0000_t32" style="position:absolute;margin-left:49.6pt;margin-top:22.1pt;width:50.25pt;height:0;flip:x;z-index:251661312" o:connectortype="straight">
                        <v:stroke endarrow="block"/>
                      </v:shape>
                    </w:pict>
                  </w:r>
                  <w:r w:rsidRPr="0062798B">
                    <w:rPr>
                      <w:rFonts w:ascii="Comic Sans MS" w:hAnsi="Comic Sans MS"/>
                    </w:rPr>
                    <w:t>Duygu                           Davranış</w:t>
                  </w:r>
                </w:p>
              </w:tc>
            </w:tr>
          </w:tbl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i/>
                <w:color w:val="FF0000"/>
              </w:rPr>
            </w:pPr>
            <w:r w:rsidRPr="0062798B">
              <w:rPr>
                <w:rFonts w:ascii="Comic Sans MS" w:hAnsi="Comic Sans MS"/>
              </w:rPr>
              <w:t xml:space="preserve"> Önemli: Çevremizdeki insanlarla, aile üyelerimizle, sınıf arkadaşlarımızla, öğretmenlerimizle etkili bir iletişim kurmak için </w:t>
            </w:r>
            <w:r w:rsidRPr="0062798B">
              <w:rPr>
                <w:rFonts w:ascii="Comic Sans MS" w:hAnsi="Comic Sans MS"/>
                <w:b/>
                <w:i/>
                <w:color w:val="FF0000"/>
                <w:highlight w:val="cyan"/>
              </w:rPr>
              <w:t>kendimizi iyi ifade etmeliyiz.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i/>
                <w:color w:val="FF0000"/>
              </w:rPr>
            </w:pPr>
            <w:r w:rsidRPr="0062798B">
              <w:rPr>
                <w:rFonts w:ascii="Comic Sans MS" w:hAnsi="Comic Sans MS"/>
                <w:b/>
                <w:i/>
                <w:color w:val="FF0000"/>
              </w:rPr>
              <w:t>Kendimize güvenirsek toplumla iyi iletişim kurarız, toplumla iyi iletişim kurduğumuzda kendimize güvenimiz ve saygımız artar.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u w:val="single"/>
              </w:rPr>
            </w:pPr>
            <w:r w:rsidRPr="0062798B">
              <w:rPr>
                <w:rFonts w:ascii="Comic Sans MS" w:hAnsi="Comic Sans MS"/>
                <w:i/>
                <w:u w:val="single"/>
              </w:rPr>
              <w:t>Unutma: Başkaları ne derse desin duygularını ve düşüncelerini söylemekten anlatmaktan çekinme, duygularından düşüncelerinden dolayı utanma, cesurca konuşmalısın.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  Duygu ve düşüncelerimizi sözlerimizle yani konuşarak ifade edebileceğimiz gibi yüz ifadelerimizle de ifade edebiliriz.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Bazı duygu ve düşüncelerimizin oluştuğu anda yüzümüze;  </w:t>
            </w:r>
            <w:r w:rsidRPr="0062798B">
              <w:rPr>
                <w:rFonts w:ascii="Comic Sans MS" w:hAnsi="Comic Sans MS"/>
                <w:b/>
                <w:i/>
                <w:color w:val="FF0000"/>
              </w:rPr>
              <w:t>gülümseme,kızgınlık, mutluluk, tebessüm,gülmek, ağlamak, çığlık atmak, kaşlarımızı çatmak, şaşkınlık</w:t>
            </w:r>
            <w:r w:rsidRPr="0062798B">
              <w:rPr>
                <w:rFonts w:ascii="Comic Sans MS" w:hAnsi="Comic Sans MS"/>
              </w:rPr>
              <w:t xml:space="preserve"> gibi şekillerde yansır.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  <w:r w:rsidRPr="0062798B">
              <w:rPr>
                <w:rFonts w:ascii="Comic Sans MS" w:hAnsi="Comic Sans MS"/>
                <w:color w:val="FF0000"/>
                <w:u w:val="single"/>
              </w:rPr>
              <w:t>Yüzümüzün şekli duygularımızı ve düşüncelerimizi belli eder, diğer insanlar yüzümüzün şeklinden bazı duygu ve düşüncelerimizi anlar.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color w:val="FF0000"/>
              </w:rPr>
            </w:pPr>
            <w:r w:rsidRPr="0062798B">
              <w:rPr>
                <w:rFonts w:ascii="Comic Sans MS" w:hAnsi="Comic Sans MS"/>
                <w:b/>
                <w:color w:val="FF0000"/>
              </w:rPr>
              <w:t>Duygu ve Düşüncelere Saygı: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Her bireyin duygusu kendine özel ve güzeldir. Her bireyin düşüncesi kendine göre doğru ve önemlidir. Her bireyin davranışları kendi duygu ve düşüncelerini yansıtır ve değerlidir,haklıdır.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Hoşgörü gibi önemli bir duygu ise DUYARLILIK duygusudur.Nedir duyarlılık?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color w:val="FF0000"/>
                <w:u w:val="single"/>
              </w:rPr>
            </w:pPr>
            <w:r w:rsidRPr="0062798B">
              <w:rPr>
                <w:rFonts w:ascii="Comic Sans MS" w:hAnsi="Comic Sans MS"/>
                <w:b/>
                <w:color w:val="FF0000"/>
                <w:u w:val="single"/>
              </w:rPr>
              <w:t xml:space="preserve">DUYARLILIK: </w:t>
            </w:r>
            <w:r w:rsidRPr="0062798B">
              <w:rPr>
                <w:rFonts w:ascii="Comic Sans MS" w:hAnsi="Comic Sans MS"/>
                <w:color w:val="FF0000"/>
                <w:u w:val="single"/>
              </w:rPr>
              <w:t>Başka insanların üzüntülerini, mutluluklarını, heyecanlarını, korkularını, kaygılarını, neşelerini FARK ETMEK ve PAYLAŞMAK tır.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62798B">
              <w:rPr>
                <w:rFonts w:ascii="Comic Sans MS" w:hAnsi="Comic Sans MS"/>
                <w:i/>
              </w:rPr>
              <w:t>Duyarlı birey arkadaşlarının sevdiklerinin sevinçlerini üzüntülerini samimiyetle paylaşır onun duygularıyla düşünceleriyle alay etmez, onu küçük düşürmez.</w:t>
            </w:r>
          </w:p>
          <w:p w:rsidR="00992FAC" w:rsidRPr="0062798B" w:rsidRDefault="00992FAC" w:rsidP="0062798B">
            <w:pPr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62798B">
              <w:rPr>
                <w:rFonts w:ascii="Comic Sans MS" w:hAnsi="Comic Sans MS"/>
                <w:i/>
                <w:highlight w:val="cyan"/>
              </w:rPr>
              <w:t>Bölüm 3 : Hayatımız ve Kimliğimiz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Her insan doğar , gelişip büyür ve ölür.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İnsanların doğumları ile ölümleri arasında birçok olay vardır.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i/>
                <w:color w:val="FF0000"/>
              </w:rPr>
            </w:pPr>
            <w:r w:rsidRPr="0062798B">
              <w:rPr>
                <w:rFonts w:ascii="Comic Sans MS" w:hAnsi="Comic Sans MS"/>
                <w:b/>
                <w:i/>
                <w:color w:val="FF0000"/>
              </w:rPr>
              <w:t xml:space="preserve">Hayatımızdaki önemli olayların durumların oluş tarihine göre yani oluş sırasına göre sıralanmasına </w:t>
            </w:r>
            <w:r w:rsidRPr="0062798B">
              <w:rPr>
                <w:rFonts w:ascii="Comic Sans MS" w:hAnsi="Comic Sans MS"/>
                <w:b/>
                <w:i/>
                <w:color w:val="FF0000"/>
                <w:highlight w:val="cyan"/>
              </w:rPr>
              <w:t>KRONOLOJİ</w:t>
            </w:r>
            <w:r w:rsidRPr="0062798B">
              <w:rPr>
                <w:rFonts w:ascii="Comic Sans MS" w:hAnsi="Comic Sans MS"/>
                <w:b/>
                <w:i/>
                <w:color w:val="FF0000"/>
              </w:rPr>
              <w:t xml:space="preserve"> deriz.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u w:val="single"/>
              </w:rPr>
            </w:pPr>
            <w:r w:rsidRPr="0062798B">
              <w:rPr>
                <w:rFonts w:ascii="Comic Sans MS" w:hAnsi="Comic Sans MS"/>
                <w:u w:val="single"/>
              </w:rPr>
              <w:t xml:space="preserve">Kronoloji zaman dilimiz demektir.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Bu zaman diliminde olayları sıralarken mutlaka </w:t>
            </w:r>
            <w:r w:rsidRPr="0062798B">
              <w:rPr>
                <w:rFonts w:ascii="Comic Sans MS" w:hAnsi="Comic Sans MS"/>
                <w:b/>
                <w:color w:val="FF0000"/>
                <w:u w:val="single"/>
              </w:rPr>
              <w:t>oluş tarihine göre</w:t>
            </w:r>
            <w:r w:rsidRPr="0062798B">
              <w:rPr>
                <w:rFonts w:ascii="Comic Sans MS" w:hAnsi="Comic Sans MS"/>
              </w:rPr>
              <w:t xml:space="preserve"> sıralarız.</w:t>
            </w: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Bir arkadaşımıza hayatımızdaki önemli olayları anlatacak olursak mutlaka kronolojik sırayla anlatmalıyız. </w:t>
            </w: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  <w:i/>
                <w:u w:val="single"/>
              </w:rPr>
            </w:pPr>
            <w:r w:rsidRPr="0062798B">
              <w:rPr>
                <w:rFonts w:ascii="Comic Sans MS" w:hAnsi="Comic Sans MS"/>
                <w:i/>
                <w:u w:val="single"/>
              </w:rPr>
              <w:t>Çünkü olayları oluş sırasına göre anlatırsak daha kolay anlatırız ve arkadaşımız daha kolay bilgi sahibi olur.</w:t>
            </w: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Kendi hayatımızın kronolojik sıralaması olduğu gibi annemizin, babamızın, kardeşimizin, arkadaşlarımızın ve önemli tanınmış kişilerin de hayatındaki olayların kronolojik sıralaması vardır.</w:t>
            </w: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Kronolojik sıralama ile daha kolay öğreniriz, öğrendiklerimiz daha uzun zaman aklımızda kalır yani zor unutulur.</w:t>
            </w: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Şimdi kendi hayatımızı kronolojik sıralama ile yazalım.</w:t>
            </w: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İlk sütuna doğduğumuz yılı yazalım. Bizim için önemli </w:t>
            </w:r>
            <w:r w:rsidRPr="0062798B">
              <w:rPr>
                <w:rFonts w:ascii="Comic Sans MS" w:hAnsi="Comic Sans MS"/>
                <w:b/>
                <w:i/>
                <w:color w:val="FF0000"/>
              </w:rPr>
              <w:t>olayları oluş tarihine göre</w:t>
            </w:r>
            <w:r w:rsidRPr="0062798B">
              <w:rPr>
                <w:rFonts w:ascii="Comic Sans MS" w:hAnsi="Comic Sans MS"/>
              </w:rPr>
              <w:t xml:space="preserve"> sıralayalım ve tabloya yazalım.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tbl>
            <w:tblPr>
              <w:tblW w:w="0" w:type="auto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0A0"/>
            </w:tblPr>
            <w:tblGrid>
              <w:gridCol w:w="704"/>
              <w:gridCol w:w="709"/>
              <w:gridCol w:w="709"/>
              <w:gridCol w:w="708"/>
              <w:gridCol w:w="709"/>
              <w:gridCol w:w="709"/>
              <w:gridCol w:w="709"/>
              <w:gridCol w:w="708"/>
              <w:gridCol w:w="718"/>
              <w:gridCol w:w="718"/>
              <w:gridCol w:w="718"/>
              <w:gridCol w:w="718"/>
            </w:tblGrid>
            <w:tr w:rsidR="00992FAC" w:rsidRPr="0062798B" w:rsidTr="0062798B">
              <w:tc>
                <w:tcPr>
                  <w:tcW w:w="704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>2014</w:t>
                  </w:r>
                </w:p>
              </w:tc>
            </w:tr>
            <w:tr w:rsidR="00992FAC" w:rsidRPr="0062798B" w:rsidTr="0062798B">
              <w:trPr>
                <w:cantSplit/>
                <w:trHeight w:val="5617"/>
              </w:trPr>
              <w:tc>
                <w:tcPr>
                  <w:tcW w:w="704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textDirection w:val="btLr"/>
                </w:tcPr>
                <w:p w:rsidR="00992FAC" w:rsidRPr="0062798B" w:rsidRDefault="00992FAC" w:rsidP="0062798B">
                  <w:pPr>
                    <w:spacing w:after="0" w:line="240" w:lineRule="auto"/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>Doğdum</w:t>
                  </w: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992FAC" w:rsidRPr="0062798B" w:rsidRDefault="00992FAC" w:rsidP="0062798B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textDirection w:val="btLr"/>
                </w:tcPr>
                <w:p w:rsidR="00992FAC" w:rsidRPr="0062798B" w:rsidRDefault="00992FAC" w:rsidP="0062798B">
                  <w:pPr>
                    <w:spacing w:after="0" w:line="240" w:lineRule="auto"/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textDirection w:val="btLr"/>
                </w:tcPr>
                <w:p w:rsidR="00992FAC" w:rsidRPr="0062798B" w:rsidRDefault="00992FAC" w:rsidP="0062798B">
                  <w:pPr>
                    <w:spacing w:after="0" w:line="240" w:lineRule="auto"/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textDirection w:val="btLr"/>
                </w:tcPr>
                <w:p w:rsidR="00992FAC" w:rsidRPr="0062798B" w:rsidRDefault="00992FAC" w:rsidP="0062798B">
                  <w:pPr>
                    <w:spacing w:after="0" w:line="240" w:lineRule="auto"/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18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textDirection w:val="btLr"/>
                </w:tcPr>
                <w:p w:rsidR="00992FAC" w:rsidRPr="0062798B" w:rsidRDefault="00992FAC" w:rsidP="0062798B">
                  <w:pPr>
                    <w:spacing w:after="0" w:line="240" w:lineRule="auto"/>
                    <w:ind w:left="113" w:right="113"/>
                    <w:jc w:val="center"/>
                    <w:rPr>
                      <w:rFonts w:ascii="Comic Sans MS" w:hAnsi="Comic Sans MS"/>
                    </w:rPr>
                  </w:pPr>
                  <w:r w:rsidRPr="0062798B">
                    <w:rPr>
                      <w:rFonts w:ascii="Comic Sans MS" w:hAnsi="Comic Sans MS"/>
                    </w:rPr>
                    <w:t>Dördüncü sınıfa başladım.</w:t>
                  </w:r>
                </w:p>
              </w:tc>
            </w:tr>
          </w:tbl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Unutma: Hayatımızdaki önemli olayları ilerde hatırlamak için günlük tutabilirsiniz veya bol bol resim çekip aile albümü oluşturabilirsiniz.</w:t>
            </w:r>
          </w:p>
          <w:p w:rsidR="00992FAC" w:rsidRPr="0062798B" w:rsidRDefault="00992FAC" w:rsidP="0062798B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62798B">
              <w:rPr>
                <w:rFonts w:ascii="Comic Sans MS" w:hAnsi="Comic Sans MS"/>
                <w:b/>
                <w:i/>
                <w:highlight w:val="cyan"/>
              </w:rPr>
              <w:t>Kimlik Belgelerimiz</w:t>
            </w:r>
          </w:p>
          <w:p w:rsidR="00992FAC" w:rsidRPr="0062798B" w:rsidRDefault="00992FAC" w:rsidP="0062798B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10"/>
                <w:szCs w:val="1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Kendimize ait bazı bilgileri gösteren belgelere kimlik belgeleri deriz.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Kimlik belgelerinde bizi tanıtan bilgiler yer alır.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Kimlik belgelerimizden en önemlileri şunlardır:</w:t>
            </w:r>
          </w:p>
          <w:p w:rsidR="00992FAC" w:rsidRPr="0062798B" w:rsidRDefault="00992FAC" w:rsidP="0062798B">
            <w:pPr>
              <w:spacing w:after="0"/>
              <w:rPr>
                <w:rFonts w:ascii="Comic Sans MS" w:hAnsi="Comic Sans MS"/>
                <w:b/>
                <w:i/>
                <w:color w:val="FF0000"/>
              </w:rPr>
            </w:pPr>
            <w:r w:rsidRPr="0062798B">
              <w:rPr>
                <w:rFonts w:ascii="Comic Sans MS" w:hAnsi="Comic Sans MS"/>
                <w:b/>
                <w:i/>
                <w:color w:val="FF0000"/>
              </w:rPr>
              <w:t xml:space="preserve"> *   Nüfus cüzdanı                 *  Ehliyet                           *  Pasaport                        * Öğrenci kimlik belgesi          *  Personel Kimlik Belgesi          *  Paso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i/>
                <w:color w:val="FF0000"/>
                <w:sz w:val="10"/>
                <w:szCs w:val="1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u w:val="single"/>
              </w:rPr>
            </w:pPr>
            <w:r w:rsidRPr="0062798B">
              <w:rPr>
                <w:rFonts w:ascii="Comic Sans MS" w:hAnsi="Comic Sans MS"/>
                <w:b/>
                <w:i/>
                <w:u w:val="single"/>
              </w:rPr>
              <w:t xml:space="preserve">Unutma: </w:t>
            </w:r>
            <w:r w:rsidRPr="0062798B">
              <w:rPr>
                <w:rFonts w:ascii="Comic Sans MS" w:hAnsi="Comic Sans MS"/>
                <w:i/>
                <w:u w:val="single"/>
              </w:rPr>
              <w:t xml:space="preserve">Kimlik belgelerimizden </w:t>
            </w:r>
            <w:r w:rsidRPr="0062798B">
              <w:rPr>
                <w:rFonts w:ascii="Comic Sans MS" w:hAnsi="Comic Sans MS"/>
                <w:b/>
                <w:i/>
                <w:u w:val="single"/>
              </w:rPr>
              <w:t>en önemlisi nüfus cüzdanımızdır.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62798B">
              <w:rPr>
                <w:rFonts w:ascii="Comic Sans MS" w:hAnsi="Comic Sans MS"/>
                <w:b/>
                <w:highlight w:val="cyan"/>
              </w:rPr>
              <w:t xml:space="preserve">Nüfus Cüzdanı </w:t>
            </w:r>
          </w:p>
          <w:p w:rsidR="00992FAC" w:rsidRPr="0062798B" w:rsidRDefault="00992FAC" w:rsidP="0062798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  <w:r w:rsidRPr="0062798B">
              <w:rPr>
                <w:rFonts w:ascii="Comic Sans MS" w:hAnsi="Comic Sans MS"/>
                <w:color w:val="FF0000"/>
              </w:rPr>
              <w:t>Ülkemizde her bireyin bir nüfus cüzdanı vardır.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  <w:r w:rsidRPr="0062798B">
              <w:rPr>
                <w:rFonts w:ascii="Comic Sans MS" w:hAnsi="Comic Sans MS"/>
                <w:color w:val="FF0000"/>
              </w:rPr>
              <w:t>Nüfus cüzdanımız Türkiye Cumhuriyeti vatandaşı olduğumuzun kanıtıdır.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Bireylere nüfus cüzdanları </w:t>
            </w:r>
            <w:r w:rsidRPr="0062798B">
              <w:rPr>
                <w:rFonts w:ascii="Comic Sans MS" w:hAnsi="Comic Sans MS"/>
                <w:color w:val="FF0000"/>
                <w:u w:val="single"/>
              </w:rPr>
              <w:t xml:space="preserve">İçişleri Bakanlığına bağlı olan </w:t>
            </w:r>
            <w:r w:rsidRPr="0062798B">
              <w:rPr>
                <w:rFonts w:ascii="Comic Sans MS" w:hAnsi="Comic Sans MS"/>
                <w:b/>
                <w:color w:val="FF0000"/>
                <w:u w:val="single"/>
              </w:rPr>
              <w:t xml:space="preserve">Nüfus Müdürlüğü’nce </w:t>
            </w:r>
            <w:r w:rsidRPr="0062798B">
              <w:rPr>
                <w:rFonts w:ascii="Comic Sans MS" w:hAnsi="Comic Sans MS"/>
              </w:rPr>
              <w:t xml:space="preserve">verilir.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Ayrıca Nüfus Müdürlükleri kaybolan veya değişmesi gereken nüfus cüzdanlarını yeniler yani değişen bilgileriyle yeni nüfus cüzdanı verir.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  <w:u w:val="single"/>
              </w:rPr>
              <w:t>Erkek bireylere mavi renkli</w:t>
            </w:r>
            <w:r w:rsidRPr="0062798B">
              <w:rPr>
                <w:rFonts w:ascii="Comic Sans MS" w:hAnsi="Comic Sans MS"/>
                <w:i/>
                <w:color w:val="FF0000"/>
              </w:rPr>
              <w:t xml:space="preserve"> nüfus cüzdanı verilir.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  <w:u w:val="single"/>
              </w:rPr>
              <w:t>Bayan bireylere pembe renkli</w:t>
            </w:r>
            <w:r w:rsidRPr="0062798B">
              <w:rPr>
                <w:rFonts w:ascii="Comic Sans MS" w:hAnsi="Comic Sans MS"/>
                <w:i/>
                <w:color w:val="FF0000"/>
              </w:rPr>
              <w:t xml:space="preserve"> nüfus cüzdanı verilir.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62798B">
              <w:rPr>
                <w:rFonts w:ascii="Comic Sans MS" w:hAnsi="Comic Sans MS"/>
                <w:i/>
              </w:rPr>
              <w:t>Nüfus cüzdanımızda sadece bize ait olan T.C. kimlik numarası bulunur.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62798B">
              <w:rPr>
                <w:rFonts w:ascii="Comic Sans MS" w:hAnsi="Comic Sans MS"/>
                <w:b/>
                <w:i/>
              </w:rPr>
              <w:t xml:space="preserve">Her bireyin T.C. Kimlik numarası farklıdır.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  <w:i/>
              </w:rPr>
              <w:t>T.C. Kimlik numaramızı ezberlemeliyiz.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>Nüfus cüzdanımızda bireysel özelliklerimiz ve duygusal özelliklerimiz ,yeteneklerimiz, ilgilerimiz, hobilerimiz yazmaz.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</w:rPr>
              <w:t xml:space="preserve">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  <w:r w:rsidRPr="0062798B">
              <w:rPr>
                <w:rFonts w:ascii="Comic Sans MS" w:hAnsi="Comic Sans MS"/>
                <w:b/>
                <w:color w:val="FF0000"/>
                <w:highlight w:val="cyan"/>
              </w:rPr>
              <w:t>Ehliyet ( Sürücü Belgesi</w:t>
            </w:r>
            <w:r w:rsidRPr="0062798B">
              <w:rPr>
                <w:rFonts w:ascii="Comic Sans MS" w:hAnsi="Comic Sans MS"/>
                <w:color w:val="FF0000"/>
                <w:highlight w:val="cyan"/>
              </w:rPr>
              <w:t xml:space="preserve"> )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Trafikte araç kullanmak için gerekli olan belgedir.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Ehliyetimizde bizi tanıtan kimlik bilgileri bulunur.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color w:val="FF0000"/>
              </w:rPr>
            </w:pPr>
            <w:r w:rsidRPr="0062798B">
              <w:rPr>
                <w:rFonts w:ascii="Comic Sans MS" w:hAnsi="Comic Sans MS"/>
                <w:b/>
                <w:color w:val="FF0000"/>
                <w:highlight w:val="cyan"/>
              </w:rPr>
              <w:t xml:space="preserve">Pasaport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 xml:space="preserve">Ülkeler arasında seyahat etmek için zorunlu olan belgedir.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color w:val="FF0000"/>
              </w:rPr>
            </w:pPr>
            <w:r w:rsidRPr="0062798B">
              <w:rPr>
                <w:rFonts w:ascii="Comic Sans MS" w:hAnsi="Comic Sans MS"/>
              </w:rPr>
              <w:t>Pasaportumuz bizim hangi ülke vatandaşı olduğumuzu gösterir.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i/>
                <w:color w:val="FF0000"/>
              </w:rPr>
            </w:pPr>
            <w:r w:rsidRPr="0062798B">
              <w:rPr>
                <w:rFonts w:ascii="Comic Sans MS" w:hAnsi="Comic Sans MS"/>
                <w:b/>
                <w:i/>
                <w:color w:val="FF0000"/>
                <w:highlight w:val="cyan"/>
              </w:rPr>
              <w:t xml:space="preserve">Öğrenci Kimlik Kartı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Okul müdürlükleri tarafından her öğrenciye verilen kimlik belgesidir.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color w:val="FF0000"/>
                <w:highlight w:val="cyan"/>
              </w:rPr>
            </w:pPr>
            <w:r w:rsidRPr="0062798B">
              <w:rPr>
                <w:rFonts w:ascii="Comic Sans MS" w:hAnsi="Comic Sans MS"/>
                <w:b/>
                <w:color w:val="FF0000"/>
                <w:highlight w:val="cyan"/>
              </w:rPr>
              <w:t xml:space="preserve">Personel Kimlik Kartı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İşyerleri tarafından çalışanların verilen kimlik belgeleridir.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Bireyin hangi iş yerinde çalıştığını belirtir.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b/>
                <w:color w:val="FF0000"/>
                <w:highlight w:val="cyan"/>
              </w:rPr>
            </w:pPr>
            <w:r w:rsidRPr="0062798B">
              <w:rPr>
                <w:rFonts w:ascii="Comic Sans MS" w:hAnsi="Comic Sans MS"/>
                <w:b/>
                <w:color w:val="FF0000"/>
                <w:highlight w:val="cyan"/>
              </w:rPr>
              <w:t>Paso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  <w:r w:rsidRPr="0062798B">
              <w:rPr>
                <w:rFonts w:ascii="Comic Sans MS" w:hAnsi="Comic Sans MS"/>
              </w:rPr>
              <w:t>Belediye otobüslerine daha kolay  binmek için belediye başkanlığınca verilen belgedir.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62798B">
              <w:rPr>
                <w:rFonts w:ascii="Comic Sans MS" w:hAnsi="Comic Sans MS"/>
                <w:i/>
                <w:color w:val="FF0000"/>
                <w:highlight w:val="cyan"/>
              </w:rPr>
              <w:t>Etkinlik: Benim Nüfus Cüzdanım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62798B">
              <w:rPr>
                <w:rFonts w:ascii="Comic Sans MS" w:hAnsi="Comic Sans MS"/>
                <w:i/>
              </w:rPr>
              <w:t xml:space="preserve">1-Nüfus cüzdanımızın aynısını önlü ve arkalı olacak şekilde ayrı ayrı çizelim 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62798B">
              <w:rPr>
                <w:rFonts w:ascii="Comic Sans MS" w:hAnsi="Comic Sans MS"/>
                <w:i/>
              </w:rPr>
              <w:t>2-Nüfus cüzdanımızdaki bilgileri olması gereken yerlere yazalım.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62798B">
              <w:rPr>
                <w:rFonts w:ascii="Comic Sans MS" w:hAnsi="Comic Sans MS"/>
                <w:i/>
              </w:rPr>
              <w:t>2-Cinsiyetimize göre mavi veya pembeye boyayalım.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Default="00992FAC" w:rsidP="0016209F">
            <w:pPr>
              <w:pStyle w:val="Footer"/>
              <w:jc w:val="center"/>
            </w:pPr>
            <w:r>
              <w:t>sorubak.com</w:t>
            </w: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  <w:p w:rsidR="00992FAC" w:rsidRPr="0062798B" w:rsidRDefault="00992FAC" w:rsidP="0062798B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92FAC" w:rsidRPr="00275480" w:rsidRDefault="00992FAC">
      <w:pPr>
        <w:rPr>
          <w:rFonts w:ascii="Comic Sans MS" w:hAnsi="Comic Sans MS"/>
        </w:rPr>
      </w:pPr>
    </w:p>
    <w:sectPr w:rsidR="00992FAC" w:rsidRPr="00275480" w:rsidSect="00A758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FAC" w:rsidRDefault="00992FAC" w:rsidP="00384703">
      <w:pPr>
        <w:spacing w:after="0" w:line="240" w:lineRule="auto"/>
      </w:pPr>
      <w:r>
        <w:separator/>
      </w:r>
    </w:p>
  </w:endnote>
  <w:endnote w:type="continuationSeparator" w:id="0">
    <w:p w:rsidR="00992FAC" w:rsidRDefault="00992FAC" w:rsidP="00384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FAC" w:rsidRDefault="00992FAC" w:rsidP="00384703">
      <w:pPr>
        <w:spacing w:after="0" w:line="240" w:lineRule="auto"/>
      </w:pPr>
      <w:r>
        <w:separator/>
      </w:r>
    </w:p>
  </w:footnote>
  <w:footnote w:type="continuationSeparator" w:id="0">
    <w:p w:rsidR="00992FAC" w:rsidRDefault="00992FAC" w:rsidP="00384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B6E53"/>
    <w:multiLevelType w:val="hybridMultilevel"/>
    <w:tmpl w:val="EDA6ACD6"/>
    <w:lvl w:ilvl="0" w:tplc="7E6A1250">
      <w:numFmt w:val="bullet"/>
      <w:lvlText w:val=""/>
      <w:lvlJc w:val="left"/>
      <w:pPr>
        <w:ind w:left="93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777F0610"/>
    <w:multiLevelType w:val="hybridMultilevel"/>
    <w:tmpl w:val="0778ED4E"/>
    <w:lvl w:ilvl="0" w:tplc="6D7EE3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480"/>
    <w:rsid w:val="001222C9"/>
    <w:rsid w:val="00143A4F"/>
    <w:rsid w:val="0016209F"/>
    <w:rsid w:val="00186468"/>
    <w:rsid w:val="00251F69"/>
    <w:rsid w:val="00275480"/>
    <w:rsid w:val="002810C5"/>
    <w:rsid w:val="00292764"/>
    <w:rsid w:val="00306C9B"/>
    <w:rsid w:val="00384703"/>
    <w:rsid w:val="003F502C"/>
    <w:rsid w:val="004D70F4"/>
    <w:rsid w:val="005473E0"/>
    <w:rsid w:val="00577A0A"/>
    <w:rsid w:val="00594184"/>
    <w:rsid w:val="00595732"/>
    <w:rsid w:val="005E1961"/>
    <w:rsid w:val="0062798B"/>
    <w:rsid w:val="00714575"/>
    <w:rsid w:val="0079097F"/>
    <w:rsid w:val="0088622F"/>
    <w:rsid w:val="008F0670"/>
    <w:rsid w:val="00992FAC"/>
    <w:rsid w:val="009B15DE"/>
    <w:rsid w:val="009D173D"/>
    <w:rsid w:val="00A0536A"/>
    <w:rsid w:val="00A506DB"/>
    <w:rsid w:val="00A624B8"/>
    <w:rsid w:val="00A7583D"/>
    <w:rsid w:val="00B25FEF"/>
    <w:rsid w:val="00B61095"/>
    <w:rsid w:val="00BB36C4"/>
    <w:rsid w:val="00BC6E34"/>
    <w:rsid w:val="00D02FC8"/>
    <w:rsid w:val="00D63117"/>
    <w:rsid w:val="00E3008F"/>
    <w:rsid w:val="00EB4B3A"/>
    <w:rsid w:val="00EE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A4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75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54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754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06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384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470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84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47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7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414</TotalTime>
  <Pages>7</Pages>
  <Words>1567</Words>
  <Characters>8934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BİRSEN</cp:lastModifiedBy>
  <cp:revision>8</cp:revision>
  <dcterms:created xsi:type="dcterms:W3CDTF">2014-09-20T20:09:00Z</dcterms:created>
  <dcterms:modified xsi:type="dcterms:W3CDTF">2015-09-30T20:17:00Z</dcterms:modified>
</cp:coreProperties>
</file>