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D28" w:rsidRDefault="004B1D28" w:rsidP="00A41647">
      <w:pPr>
        <w:rPr>
          <w:rFonts w:ascii="Comic Sans MS" w:hAnsi="Comic Sans MS" w:cs="Comic Sans MS"/>
          <w:sz w:val="18"/>
          <w:szCs w:val="18"/>
          <w:lang w:val="en-US"/>
        </w:rPr>
      </w:pPr>
    </w:p>
    <w:p w:rsidR="004B1D28" w:rsidRPr="00223888" w:rsidRDefault="004B1D2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jc w:val="center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223888">
        <w:rPr>
          <w:rFonts w:ascii="Comic Sans MS" w:hAnsi="Comic Sans MS" w:cs="Comic Sans MS"/>
          <w:b/>
          <w:bCs/>
          <w:sz w:val="20"/>
          <w:szCs w:val="20"/>
          <w:lang w:val="en-US"/>
        </w:rPr>
        <w:t>2014 - 2015 ACADEMIC YEAR</w:t>
      </w:r>
      <w:bookmarkStart w:id="0" w:name="_GoBack"/>
      <w:bookmarkEnd w:id="0"/>
      <w:r w:rsidRPr="00223888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2</w:t>
      </w:r>
      <w:r w:rsidRPr="00223888">
        <w:rPr>
          <w:rFonts w:ascii="Comic Sans MS" w:hAnsi="Comic Sans MS" w:cs="Comic Sans MS"/>
          <w:b/>
          <w:bCs/>
          <w:sz w:val="20"/>
          <w:szCs w:val="20"/>
          <w:vertAlign w:val="superscript"/>
          <w:lang w:val="en-US"/>
        </w:rPr>
        <w:t xml:space="preserve"> nd</w:t>
      </w:r>
      <w:r w:rsidRPr="00223888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TERM MAREŞAL FEVZİ ÇAKMAK PRIMARY SCHOOL </w:t>
      </w:r>
    </w:p>
    <w:p w:rsidR="004B1D28" w:rsidRPr="00223888" w:rsidRDefault="004B1D2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jc w:val="center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223888">
        <w:rPr>
          <w:rFonts w:ascii="Comic Sans MS" w:hAnsi="Comic Sans MS" w:cs="Comic Sans MS"/>
          <w:b/>
          <w:bCs/>
          <w:sz w:val="20"/>
          <w:szCs w:val="20"/>
          <w:lang w:val="en-US"/>
        </w:rPr>
        <w:t>2</w:t>
      </w:r>
      <w:r w:rsidRPr="00223888">
        <w:rPr>
          <w:rFonts w:ascii="Comic Sans MS" w:hAnsi="Comic Sans MS" w:cs="Comic Sans MS"/>
          <w:b/>
          <w:bCs/>
          <w:sz w:val="20"/>
          <w:szCs w:val="20"/>
          <w:vertAlign w:val="superscript"/>
          <w:lang w:val="en-US"/>
        </w:rPr>
        <w:t>nd</w:t>
      </w:r>
      <w:r w:rsidRPr="00223888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EXAMINATION FOR THE 4</w:t>
      </w:r>
      <w:r w:rsidRPr="00223888">
        <w:rPr>
          <w:rFonts w:ascii="Comic Sans MS" w:hAnsi="Comic Sans MS" w:cs="Comic Sans MS"/>
          <w:b/>
          <w:bCs/>
          <w:sz w:val="20"/>
          <w:szCs w:val="20"/>
          <w:vertAlign w:val="superscript"/>
          <w:lang w:val="en-US"/>
        </w:rPr>
        <w:t>th</w:t>
      </w:r>
      <w:r w:rsidRPr="00223888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GRADES</w:t>
      </w:r>
    </w:p>
    <w:p w:rsidR="004B1D28" w:rsidRDefault="004B1D2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223888">
        <w:rPr>
          <w:rFonts w:ascii="Comic Sans MS" w:hAnsi="Comic Sans MS" w:cs="Comic Sans MS"/>
          <w:b/>
          <w:bCs/>
          <w:sz w:val="20"/>
          <w:szCs w:val="20"/>
          <w:lang w:val="en-US"/>
        </w:rPr>
        <w:t>Name:</w:t>
      </w:r>
      <w:r w:rsidRPr="00223888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  <w:t xml:space="preserve">               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  </w:t>
      </w:r>
      <w:r w:rsidRPr="00223888">
        <w:rPr>
          <w:rFonts w:ascii="Comic Sans MS" w:hAnsi="Comic Sans MS" w:cs="Comic Sans MS"/>
          <w:b/>
          <w:bCs/>
          <w:sz w:val="20"/>
          <w:szCs w:val="20"/>
          <w:lang w:val="en-US"/>
        </w:rPr>
        <w:t>Surname: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                     CLASS:</w:t>
      </w:r>
      <w:r w:rsidRPr="00223888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NUMBER:</w:t>
      </w:r>
      <w:r w:rsidRPr="00223888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</w:p>
    <w:p w:rsidR="004B1D28" w:rsidRPr="00223888" w:rsidRDefault="004B1D28" w:rsidP="00223888">
      <w:pPr>
        <w:pBdr>
          <w:right w:val="single" w:sz="4" w:space="31" w:color="auto"/>
        </w:pBdr>
        <w:tabs>
          <w:tab w:val="left" w:pos="360"/>
          <w:tab w:val="left" w:pos="1110"/>
        </w:tabs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4B1D28" w:rsidRPr="002F120A" w:rsidRDefault="004B1D28" w:rsidP="00223888">
      <w:pPr>
        <w:pStyle w:val="ListParagraph"/>
        <w:ind w:left="502"/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2F120A">
        <w:rPr>
          <w:rFonts w:ascii="Comic Sans MS" w:hAnsi="Comic Sans MS" w:cs="Comic Sans MS"/>
          <w:b/>
          <w:bCs/>
          <w:sz w:val="18"/>
          <w:szCs w:val="18"/>
          <w:lang w:val="en-US"/>
        </w:rPr>
        <w:t>A.DOĞRU ŞIKKI İŞARETLEYİN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  <w:r w:rsidRPr="002F120A">
        <w:rPr>
          <w:rFonts w:ascii="Comic Sans MS" w:hAnsi="Comic Sans MS" w:cs="Comic Sans MS"/>
          <w:b/>
          <w:bCs/>
          <w:sz w:val="18"/>
          <w:szCs w:val="18"/>
          <w:lang w:val="en-US"/>
        </w:rPr>
        <w:t>(16X3= 48P.)</w:t>
      </w:r>
    </w:p>
    <w:p w:rsidR="004B1D28" w:rsidRDefault="004B1D28" w:rsidP="00A41647">
      <w:pPr>
        <w:rPr>
          <w:rFonts w:ascii="Comic Sans MS" w:hAnsi="Comic Sans MS" w:cs="Comic Sans MS"/>
          <w:sz w:val="18"/>
          <w:szCs w:val="18"/>
          <w:lang w:val="en-US"/>
        </w:rPr>
      </w:pPr>
    </w:p>
    <w:p w:rsidR="004B1D28" w:rsidRDefault="004B1D28" w:rsidP="00A41647">
      <w:pPr>
        <w:rPr>
          <w:rFonts w:ascii="Comic Sans MS" w:hAnsi="Comic Sans MS" w:cs="Comic Sans MS"/>
          <w:sz w:val="18"/>
          <w:szCs w:val="18"/>
          <w:lang w:val="en-US"/>
        </w:rPr>
        <w:sectPr w:rsidR="004B1D28" w:rsidSect="00A41647">
          <w:pgSz w:w="11906" w:h="16838"/>
          <w:pgMar w:top="1021" w:right="907" w:bottom="794" w:left="851" w:header="709" w:footer="709" w:gutter="0"/>
          <w:cols w:space="708"/>
          <w:docGrid w:linePitch="360"/>
        </w:sectPr>
      </w:pPr>
    </w:p>
    <w:p w:rsidR="004B1D28" w:rsidRPr="00194DA8" w:rsidRDefault="004B1D28" w:rsidP="00A41647">
      <w:pPr>
        <w:rPr>
          <w:rFonts w:ascii="Comic Sans MS" w:hAnsi="Comic Sans MS" w:cs="Comic Sans MS"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>1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 xml:space="preserve">. </w:t>
      </w: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8" o:spid="_x0000_s1026" type="#_x0000_t75" alt="https://encrypted-tbn2.gstatic.com/images?q=tbn:ANd9GcRNSaL69qlPs0ulCDJ2yojo23te3pMYSsPM2Vn9W7Y9WpiHR1K_" href="http://www.google.com.tr/url?sa=i&amp;rct=j&amp;q=&amp;esrc=s&amp;source=images&amp;cd=&amp;cad=rja&amp;uact=8&amp;docid=WmaYtIsg0ouaeM&amp;tbnid=D6ZW-4W0L2HyiM:&amp;ved=0CAUQjRw&amp;url=http://www.perfectworldmoney.com/summer-clip-art-black-and-white/&amp;ei=IjN7U9H5IcnjoAT_sICoCg&amp;bvm=bv.67229260,d.bGQ&amp;psig=AFQjCNGOa8YZBZ3EiUZXhcKU-LwtE2pNbw&amp;ust=14006691998025" style="position:absolute;margin-left:17.7pt;margin-top:-.15pt;width:90.75pt;height:54.75pt;z-index:-251671552;visibility:visible;mso-position-horizontal-relative:text;mso-position-vertical-relative:text" o:button="t">
            <v:fill o:detectmouseclick="t"/>
            <v:imagedata r:id="rId5" o:title=""/>
          </v:shape>
        </w:pict>
      </w:r>
      <w:r w:rsidRPr="00194DA8">
        <w:rPr>
          <w:rFonts w:ascii="Comic Sans MS" w:hAnsi="Comic Sans MS" w:cs="Comic Sans MS"/>
          <w:sz w:val="18"/>
          <w:szCs w:val="18"/>
          <w:lang w:val="en-US"/>
        </w:rPr>
        <w:tab/>
      </w:r>
      <w:r w:rsidRPr="00194DA8">
        <w:rPr>
          <w:rFonts w:ascii="Comic Sans MS" w:hAnsi="Comic Sans MS" w:cs="Comic Sans MS"/>
          <w:sz w:val="18"/>
          <w:szCs w:val="18"/>
          <w:lang w:val="en-US"/>
        </w:rPr>
        <w:tab/>
      </w:r>
      <w:r w:rsidRPr="00194DA8">
        <w:rPr>
          <w:rFonts w:ascii="Comic Sans MS" w:hAnsi="Comic Sans MS" w:cs="Comic Sans MS"/>
          <w:sz w:val="18"/>
          <w:szCs w:val="18"/>
          <w:lang w:val="en-US"/>
        </w:rPr>
        <w:tab/>
        <w:t xml:space="preserve">  A) Winter   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 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 xml:space="preserve">  B) Spring </w:t>
      </w:r>
    </w:p>
    <w:p w:rsidR="004B1D28" w:rsidRPr="00194DA8" w:rsidRDefault="004B1D28" w:rsidP="00A41647">
      <w:pPr>
        <w:rPr>
          <w:rFonts w:ascii="Comic Sans MS" w:hAnsi="Comic Sans MS" w:cs="Comic Sans MS"/>
          <w:sz w:val="18"/>
          <w:szCs w:val="18"/>
          <w:lang w:val="en-US"/>
        </w:rPr>
      </w:pPr>
    </w:p>
    <w:p w:rsidR="004B1D28" w:rsidRPr="00194DA8" w:rsidRDefault="004B1D28" w:rsidP="00A41647">
      <w:pPr>
        <w:rPr>
          <w:rFonts w:ascii="Comic Sans MS" w:hAnsi="Comic Sans MS" w:cs="Comic Sans MS"/>
          <w:sz w:val="18"/>
          <w:szCs w:val="18"/>
          <w:lang w:val="en-US"/>
        </w:rPr>
      </w:pPr>
      <w:r>
        <w:rPr>
          <w:rFonts w:ascii="Comic Sans MS" w:hAnsi="Comic Sans MS" w:cs="Comic Sans MS"/>
          <w:sz w:val="18"/>
          <w:szCs w:val="18"/>
          <w:lang w:val="en-US"/>
        </w:rPr>
        <w:t xml:space="preserve">   </w:t>
      </w:r>
      <w:r>
        <w:rPr>
          <w:rFonts w:ascii="Comic Sans MS" w:hAnsi="Comic Sans MS" w:cs="Comic Sans MS"/>
          <w:sz w:val="18"/>
          <w:szCs w:val="18"/>
          <w:lang w:val="en-US"/>
        </w:rPr>
        <w:tab/>
      </w:r>
      <w:r>
        <w:rPr>
          <w:rFonts w:ascii="Comic Sans MS" w:hAnsi="Comic Sans MS" w:cs="Comic Sans MS"/>
          <w:sz w:val="18"/>
          <w:szCs w:val="18"/>
          <w:lang w:val="en-US"/>
        </w:rPr>
        <w:tab/>
      </w:r>
      <w:r>
        <w:rPr>
          <w:rFonts w:ascii="Comic Sans MS" w:hAnsi="Comic Sans MS" w:cs="Comic Sans MS"/>
          <w:sz w:val="18"/>
          <w:szCs w:val="18"/>
          <w:lang w:val="en-US"/>
        </w:rPr>
        <w:tab/>
        <w:t xml:space="preserve">  C) Summer </w:t>
      </w:r>
      <w:r>
        <w:rPr>
          <w:rFonts w:ascii="Comic Sans MS" w:hAnsi="Comic Sans MS" w:cs="Comic Sans MS"/>
          <w:sz w:val="18"/>
          <w:szCs w:val="18"/>
          <w:lang w:val="en-US"/>
        </w:rPr>
        <w:tab/>
        <w:t>D) Autumn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 xml:space="preserve"> </w:t>
      </w:r>
    </w:p>
    <w:p w:rsidR="004B1D28" w:rsidRPr="00194DA8" w:rsidRDefault="004B1D28" w:rsidP="00A41647">
      <w:pPr>
        <w:rPr>
          <w:rFonts w:ascii="Comic Sans MS" w:hAnsi="Comic Sans MS" w:cs="Comic Sans MS"/>
          <w:sz w:val="18"/>
          <w:szCs w:val="18"/>
          <w:lang w:val="en-US"/>
        </w:rPr>
      </w:pPr>
    </w:p>
    <w:p w:rsidR="004B1D28" w:rsidRPr="00194DA8" w:rsidRDefault="004B1D28" w:rsidP="00A41647">
      <w:pPr>
        <w:rPr>
          <w:rFonts w:ascii="Comic Sans MS" w:hAnsi="Comic Sans MS" w:cs="Comic Sans MS"/>
          <w:sz w:val="18"/>
          <w:szCs w:val="18"/>
          <w:lang w:val="en-US"/>
        </w:rPr>
      </w:pPr>
    </w:p>
    <w:p w:rsidR="004B1D28" w:rsidRPr="00194DA8" w:rsidRDefault="004B1D28" w:rsidP="00A41647">
      <w:pPr>
        <w:rPr>
          <w:rFonts w:ascii="Comic Sans MS" w:hAnsi="Comic Sans MS" w:cs="Comic Sans MS"/>
          <w:sz w:val="18"/>
          <w:szCs w:val="18"/>
          <w:lang w:val="en-US"/>
        </w:rPr>
      </w:pPr>
      <w:r>
        <w:rPr>
          <w:noProof/>
          <w:lang w:val="tr-TR" w:eastAsia="tr-TR"/>
        </w:rPr>
        <w:pict>
          <v:shape id="irc_mi" o:spid="_x0000_s1027" type="#_x0000_t75" alt="http://www.clipartpal.com/_thumbs/pd/weather/umbrlla_rain.png" href="http://www.google.com.tr/url?sa=i&amp;rct=j&amp;q=&amp;esrc=s&amp;source=images&amp;cd=&amp;cad=rja&amp;uact=8&amp;docid=nSaezFyksLDu_M&amp;tbnid=bIlMn8P8JtHEOM:&amp;ved=0CAUQjRw&amp;url=http://www.clipartpal.com/clipart_pd/weather/rain1.html&amp;ei=9zN7U5aIMsWHoQSI2oBA&amp;bvm=bv.67229260,d.bGQ&amp;psig=AFQjCNGitCzbFXudcrc_oZKUucpplFwFPw&amp;ust=14006695005697" style="position:absolute;margin-left:16.2pt;margin-top:.65pt;width:61.5pt;height:62.25pt;z-index:-251670528;visibility:visible" o:button="t">
            <v:fill o:detectmouseclick="t"/>
            <v:imagedata r:id="rId6" o:title=""/>
          </v:shape>
        </w:pict>
      </w: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>2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 xml:space="preserve">.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ab/>
      </w:r>
      <w:r w:rsidRPr="00194DA8">
        <w:rPr>
          <w:rFonts w:ascii="Comic Sans MS" w:hAnsi="Comic Sans MS" w:cs="Comic Sans MS"/>
          <w:sz w:val="18"/>
          <w:szCs w:val="18"/>
          <w:lang w:val="en-US"/>
        </w:rPr>
        <w:tab/>
      </w:r>
      <w:r w:rsidRPr="00194DA8">
        <w:rPr>
          <w:rFonts w:ascii="Comic Sans MS" w:hAnsi="Comic Sans MS" w:cs="Comic Sans MS"/>
          <w:sz w:val="18"/>
          <w:szCs w:val="18"/>
          <w:lang w:val="en-US"/>
        </w:rPr>
        <w:tab/>
      </w:r>
    </w:p>
    <w:p w:rsidR="004B1D28" w:rsidRPr="00194DA8" w:rsidRDefault="004B1D28" w:rsidP="00A41647">
      <w:pPr>
        <w:rPr>
          <w:rFonts w:ascii="Comic Sans MS" w:hAnsi="Comic Sans MS" w:cs="Comic Sans MS"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sz w:val="18"/>
          <w:szCs w:val="18"/>
          <w:lang w:val="en-US"/>
        </w:rPr>
        <w:tab/>
      </w:r>
      <w:r w:rsidRPr="00194DA8">
        <w:rPr>
          <w:rFonts w:ascii="Comic Sans MS" w:hAnsi="Comic Sans MS" w:cs="Comic Sans MS"/>
          <w:sz w:val="18"/>
          <w:szCs w:val="18"/>
          <w:lang w:val="en-US"/>
        </w:rPr>
        <w:tab/>
        <w:t xml:space="preserve">        A) rainy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ab/>
        <w:t xml:space="preserve">      B) windy </w:t>
      </w:r>
    </w:p>
    <w:p w:rsidR="004B1D28" w:rsidRPr="00194DA8" w:rsidRDefault="004B1D28" w:rsidP="00A41647">
      <w:pPr>
        <w:rPr>
          <w:rFonts w:ascii="Comic Sans MS" w:hAnsi="Comic Sans MS" w:cs="Comic Sans MS"/>
          <w:sz w:val="18"/>
          <w:szCs w:val="18"/>
          <w:lang w:val="en-US"/>
        </w:rPr>
      </w:pPr>
    </w:p>
    <w:p w:rsidR="004B1D28" w:rsidRPr="00194DA8" w:rsidRDefault="004B1D28" w:rsidP="001B17C6">
      <w:pPr>
        <w:rPr>
          <w:rFonts w:ascii="Comic Sans MS" w:hAnsi="Comic Sans MS" w:cs="Comic Sans MS"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sz w:val="18"/>
          <w:szCs w:val="18"/>
          <w:lang w:val="en-US"/>
        </w:rPr>
        <w:tab/>
      </w:r>
      <w:r w:rsidRPr="00194DA8">
        <w:rPr>
          <w:rFonts w:ascii="Comic Sans MS" w:hAnsi="Comic Sans MS" w:cs="Comic Sans MS"/>
          <w:sz w:val="18"/>
          <w:szCs w:val="18"/>
          <w:lang w:val="en-US"/>
        </w:rPr>
        <w:tab/>
        <w:t xml:space="preserve">        C) sunny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ab/>
        <w:t xml:space="preserve">     D) hot  </w:t>
      </w:r>
    </w:p>
    <w:p w:rsidR="004B1D28" w:rsidRPr="00194DA8" w:rsidRDefault="004B1D28" w:rsidP="001B17C6">
      <w:pPr>
        <w:rPr>
          <w:rFonts w:ascii="Comic Sans MS" w:hAnsi="Comic Sans MS" w:cs="Comic Sans MS"/>
          <w:sz w:val="18"/>
          <w:szCs w:val="18"/>
          <w:lang w:val="en-US"/>
        </w:rPr>
      </w:pPr>
    </w:p>
    <w:p w:rsidR="004B1D28" w:rsidRPr="00194DA8" w:rsidRDefault="004B1D28" w:rsidP="001B17C6">
      <w:pPr>
        <w:rPr>
          <w:rFonts w:ascii="Comic Sans MS" w:hAnsi="Comic Sans MS" w:cs="Comic Sans MS"/>
          <w:sz w:val="18"/>
          <w:szCs w:val="18"/>
          <w:lang w:val="en-US"/>
        </w:rPr>
      </w:pPr>
    </w:p>
    <w:p w:rsidR="004B1D28" w:rsidRPr="00194DA8" w:rsidRDefault="004B1D28" w:rsidP="00DD14F5">
      <w:pPr>
        <w:rPr>
          <w:rFonts w:ascii="Comic Sans MS" w:hAnsi="Comic Sans MS" w:cs="Comic Sans MS"/>
          <w:b/>
          <w:bCs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 xml:space="preserve">3. .......... and ........ work at </w:t>
      </w:r>
      <w:r w:rsidRPr="00194DA8">
        <w:rPr>
          <w:rFonts w:ascii="Comic Sans MS" w:hAnsi="Comic Sans MS" w:cs="Comic Sans MS"/>
          <w:b/>
          <w:bCs/>
          <w:i/>
          <w:iCs/>
          <w:sz w:val="18"/>
          <w:szCs w:val="18"/>
        </w:rPr>
        <w:t>hospital</w:t>
      </w:r>
      <w:r w:rsidRPr="00194DA8">
        <w:rPr>
          <w:rFonts w:ascii="Comic Sans MS" w:hAnsi="Comic Sans MS" w:cs="Comic Sans MS"/>
          <w:b/>
          <w:bCs/>
          <w:sz w:val="18"/>
          <w:szCs w:val="18"/>
        </w:rPr>
        <w:t>.</w:t>
      </w:r>
    </w:p>
    <w:p w:rsidR="004B1D28" w:rsidRPr="00194DA8" w:rsidRDefault="004B1D28" w:rsidP="001B17C6">
      <w:pPr>
        <w:ind w:left="720"/>
        <w:rPr>
          <w:rFonts w:ascii="Comic Sans MS" w:hAnsi="Comic Sans MS" w:cs="Comic Sans MS"/>
          <w:b/>
          <w:bCs/>
          <w:i/>
          <w:iCs/>
          <w:sz w:val="18"/>
          <w:szCs w:val="18"/>
        </w:rPr>
      </w:pPr>
    </w:p>
    <w:p w:rsidR="004B1D28" w:rsidRPr="00194DA8" w:rsidRDefault="004B1D28" w:rsidP="001B17C6">
      <w:pPr>
        <w:ind w:left="240"/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 xml:space="preserve">a) teacher / nurse </w:t>
      </w:r>
    </w:p>
    <w:p w:rsidR="004B1D28" w:rsidRPr="00194DA8" w:rsidRDefault="004B1D28" w:rsidP="001B17C6">
      <w:pPr>
        <w:ind w:left="240"/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>b) nurse / doctor</w:t>
      </w:r>
    </w:p>
    <w:p w:rsidR="004B1D28" w:rsidRPr="00194DA8" w:rsidRDefault="004B1D28" w:rsidP="001B17C6">
      <w:pPr>
        <w:ind w:left="240"/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>c) lawyer/ vet</w:t>
      </w:r>
    </w:p>
    <w:p w:rsidR="004B1D28" w:rsidRPr="00194DA8" w:rsidRDefault="004B1D28" w:rsidP="001B17C6">
      <w:pPr>
        <w:ind w:left="240"/>
        <w:rPr>
          <w:rFonts w:ascii="Comic Sans MS" w:hAnsi="Comic Sans MS" w:cs="Comic Sans MS"/>
          <w:sz w:val="18"/>
          <w:szCs w:val="18"/>
        </w:rPr>
      </w:pPr>
      <w:r>
        <w:rPr>
          <w:noProof/>
          <w:lang w:val="tr-TR" w:eastAsia="tr-TR"/>
        </w:rPr>
        <w:pict>
          <v:shape id="Resim 44" o:spid="_x0000_s1028" type="#_x0000_t75" alt="2ED_occupations_farmer0" style="position:absolute;left:0;text-align:left;margin-left:108.35pt;margin-top:7.15pt;width:50.1pt;height:69.6pt;z-index:251659264;visibility:visible">
            <v:imagedata r:id="rId7" o:title="" blacklevel="6554f" grayscale="t"/>
          </v:shape>
        </w:pict>
      </w:r>
      <w:r w:rsidRPr="00194DA8">
        <w:rPr>
          <w:rFonts w:ascii="Comic Sans MS" w:hAnsi="Comic Sans MS" w:cs="Comic Sans MS"/>
          <w:sz w:val="18"/>
          <w:szCs w:val="18"/>
        </w:rPr>
        <w:t>d) artist / singer</w:t>
      </w:r>
    </w:p>
    <w:p w:rsidR="004B1D28" w:rsidRPr="00194DA8" w:rsidRDefault="004B1D28" w:rsidP="00DD14F5">
      <w:p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>4</w:t>
      </w:r>
      <w:r w:rsidRPr="00194DA8">
        <w:rPr>
          <w:rFonts w:ascii="Comic Sans MS" w:hAnsi="Comic Sans MS" w:cs="Comic Sans MS"/>
          <w:sz w:val="18"/>
          <w:szCs w:val="18"/>
        </w:rPr>
        <w:t>. He is a ..................</w:t>
      </w:r>
    </w:p>
    <w:p w:rsidR="004B1D28" w:rsidRPr="00194DA8" w:rsidRDefault="004B1D28" w:rsidP="00DD14F5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>Hairdresser</w:t>
      </w:r>
    </w:p>
    <w:p w:rsidR="004B1D28" w:rsidRPr="00194DA8" w:rsidRDefault="004B1D28" w:rsidP="00DD14F5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>Farmer</w:t>
      </w:r>
    </w:p>
    <w:p w:rsidR="004B1D28" w:rsidRPr="00194DA8" w:rsidRDefault="004B1D28" w:rsidP="00DD14F5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>doctor</w:t>
      </w:r>
    </w:p>
    <w:p w:rsidR="004B1D28" w:rsidRPr="00194DA8" w:rsidRDefault="004B1D28" w:rsidP="00DD14F5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>nurse</w:t>
      </w:r>
    </w:p>
    <w:p w:rsidR="004B1D28" w:rsidRPr="00194DA8" w:rsidRDefault="004B1D28" w:rsidP="00DD14F5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18"/>
          <w:szCs w:val="18"/>
        </w:rPr>
      </w:pPr>
    </w:p>
    <w:p w:rsidR="004B1D28" w:rsidRPr="00194DA8" w:rsidRDefault="004B1D28" w:rsidP="00DD14F5">
      <w:p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>5. It’s snowy................................</w:t>
      </w:r>
    </w:p>
    <w:p w:rsidR="004B1D28" w:rsidRPr="00194DA8" w:rsidRDefault="004B1D28" w:rsidP="001B17C6">
      <w:pPr>
        <w:ind w:left="240"/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>a)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194DA8">
        <w:rPr>
          <w:rFonts w:ascii="Comic Sans MS" w:hAnsi="Comic Sans MS" w:cs="Comic Sans MS"/>
          <w:sz w:val="18"/>
          <w:szCs w:val="18"/>
        </w:rPr>
        <w:t xml:space="preserve">wear your sunglasses             </w:t>
      </w:r>
    </w:p>
    <w:p w:rsidR="004B1D28" w:rsidRPr="00194DA8" w:rsidRDefault="004B1D28" w:rsidP="001B17C6">
      <w:pPr>
        <w:ind w:left="240"/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>b)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194DA8">
        <w:rPr>
          <w:rFonts w:ascii="Comic Sans MS" w:hAnsi="Comic Sans MS" w:cs="Comic Sans MS"/>
          <w:sz w:val="18"/>
          <w:szCs w:val="18"/>
        </w:rPr>
        <w:t>wear your T-shirt</w:t>
      </w:r>
    </w:p>
    <w:p w:rsidR="004B1D28" w:rsidRPr="00194DA8" w:rsidRDefault="004B1D28" w:rsidP="001B17C6">
      <w:pPr>
        <w:ind w:left="240"/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>c)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194DA8">
        <w:rPr>
          <w:rFonts w:ascii="Comic Sans MS" w:hAnsi="Comic Sans MS" w:cs="Comic Sans MS"/>
          <w:sz w:val="18"/>
          <w:szCs w:val="18"/>
        </w:rPr>
        <w:t>Wear your coat</w:t>
      </w:r>
    </w:p>
    <w:p w:rsidR="004B1D28" w:rsidRPr="00194DA8" w:rsidRDefault="004B1D28" w:rsidP="001B17C6">
      <w:pPr>
        <w:ind w:left="240"/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>d)</w:t>
      </w:r>
      <w:r>
        <w:rPr>
          <w:rFonts w:ascii="Comic Sans MS" w:hAnsi="Comic Sans MS" w:cs="Comic Sans MS"/>
          <w:sz w:val="18"/>
          <w:szCs w:val="18"/>
        </w:rPr>
        <w:t xml:space="preserve"> </w:t>
      </w:r>
      <w:r w:rsidRPr="00194DA8">
        <w:rPr>
          <w:rFonts w:ascii="Comic Sans MS" w:hAnsi="Comic Sans MS" w:cs="Comic Sans MS"/>
          <w:sz w:val="18"/>
          <w:szCs w:val="18"/>
        </w:rPr>
        <w:t>wear  your slippers</w:t>
      </w:r>
    </w:p>
    <w:p w:rsidR="004B1D28" w:rsidRPr="00194DA8" w:rsidRDefault="004B1D28" w:rsidP="001B17C6">
      <w:pPr>
        <w:ind w:left="240"/>
        <w:rPr>
          <w:rFonts w:ascii="Comic Sans MS" w:hAnsi="Comic Sans MS" w:cs="Comic Sans MS"/>
          <w:sz w:val="18"/>
          <w:szCs w:val="18"/>
        </w:rPr>
      </w:pPr>
    </w:p>
    <w:p w:rsidR="004B1D28" w:rsidRPr="00194DA8" w:rsidRDefault="004B1D28" w:rsidP="007F771F">
      <w:p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>6</w:t>
      </w:r>
      <w:r w:rsidRPr="00194DA8">
        <w:rPr>
          <w:rFonts w:ascii="Comic Sans MS" w:hAnsi="Comic Sans MS" w:cs="Comic Sans MS"/>
          <w:sz w:val="18"/>
          <w:szCs w:val="18"/>
        </w:rPr>
        <w:t>.It’s rainy.........................</w:t>
      </w:r>
    </w:p>
    <w:p w:rsidR="004B1D28" w:rsidRPr="00194DA8" w:rsidRDefault="004B1D28" w:rsidP="00DD14F5">
      <w:pPr>
        <w:ind w:left="240"/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>a) wear your sunglasses</w:t>
      </w:r>
    </w:p>
    <w:p w:rsidR="004B1D28" w:rsidRPr="00194DA8" w:rsidRDefault="004B1D28" w:rsidP="00DD14F5">
      <w:pPr>
        <w:ind w:left="240"/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>b) wear your T-shirt</w:t>
      </w:r>
    </w:p>
    <w:p w:rsidR="004B1D28" w:rsidRPr="00194DA8" w:rsidRDefault="004B1D28" w:rsidP="00DD14F5">
      <w:pPr>
        <w:ind w:left="240"/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>c) Wear your skirt</w:t>
      </w:r>
    </w:p>
    <w:p w:rsidR="004B1D28" w:rsidRPr="00194DA8" w:rsidRDefault="004B1D28" w:rsidP="00DD14F5">
      <w:pPr>
        <w:ind w:left="240"/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sz w:val="18"/>
          <w:szCs w:val="18"/>
        </w:rPr>
        <w:t>d) take your umbrella</w:t>
      </w:r>
    </w:p>
    <w:p w:rsidR="004B1D28" w:rsidRPr="00194DA8" w:rsidRDefault="004B1D28" w:rsidP="00DD14F5">
      <w:pPr>
        <w:ind w:left="240"/>
        <w:rPr>
          <w:rFonts w:ascii="Comic Sans MS" w:hAnsi="Comic Sans MS" w:cs="Comic Sans MS"/>
          <w:sz w:val="18"/>
          <w:szCs w:val="18"/>
        </w:rPr>
      </w:pPr>
    </w:p>
    <w:p w:rsidR="004B1D28" w:rsidRPr="00194DA8" w:rsidRDefault="004B1D28" w:rsidP="007F771F">
      <w:p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>7</w:t>
      </w:r>
      <w:r w:rsidRPr="00194DA8">
        <w:rPr>
          <w:rFonts w:ascii="Comic Sans MS" w:hAnsi="Comic Sans MS" w:cs="Comic Sans MS"/>
          <w:sz w:val="18"/>
          <w:szCs w:val="18"/>
        </w:rPr>
        <w:t xml:space="preserve">.What’s the weather like </w:t>
      </w:r>
      <w:r>
        <w:rPr>
          <w:rFonts w:ascii="Comic Sans MS" w:hAnsi="Comic Sans MS" w:cs="Comic Sans MS"/>
          <w:sz w:val="18"/>
          <w:szCs w:val="18"/>
        </w:rPr>
        <w:t>in Bursa</w:t>
      </w:r>
      <w:r w:rsidRPr="00194DA8">
        <w:rPr>
          <w:rFonts w:ascii="Comic Sans MS" w:hAnsi="Comic Sans MS" w:cs="Comic Sans MS"/>
          <w:sz w:val="18"/>
          <w:szCs w:val="18"/>
        </w:rPr>
        <w:t xml:space="preserve"> in </w:t>
      </w:r>
      <w:r w:rsidRPr="00194DA8">
        <w:rPr>
          <w:rFonts w:ascii="Comic Sans MS" w:hAnsi="Comic Sans MS" w:cs="Comic Sans MS"/>
          <w:b/>
          <w:bCs/>
          <w:sz w:val="18"/>
          <w:szCs w:val="18"/>
        </w:rPr>
        <w:t>autumn?</w:t>
      </w:r>
    </w:p>
    <w:p w:rsidR="004B1D28" w:rsidRPr="00194DA8" w:rsidRDefault="004B1D28" w:rsidP="007F771F">
      <w:pPr>
        <w:rPr>
          <w:rFonts w:ascii="Comic Sans MS" w:hAnsi="Comic Sans MS" w:cs="Comic Sans MS"/>
          <w:sz w:val="18"/>
          <w:szCs w:val="18"/>
        </w:rPr>
      </w:pPr>
      <w:r>
        <w:rPr>
          <w:noProof/>
          <w:lang w:val="tr-TR" w:eastAsia="tr-TR"/>
        </w:rPr>
        <w:pict>
          <v:shape id="Resim 3" o:spid="_x0000_s1029" type="#_x0000_t75" style="position:absolute;margin-left:79.3pt;margin-top:3.05pt;width:79.15pt;height:51pt;z-index:251663360;visibility:visible">
            <v:imagedata r:id="rId8" o:title="" cropright="505f" blacklevel="6554f" grayscale="t"/>
          </v:shape>
        </w:pict>
      </w:r>
      <w:r w:rsidRPr="00194DA8">
        <w:rPr>
          <w:rFonts w:ascii="Comic Sans MS" w:hAnsi="Comic Sans MS" w:cs="Comic Sans MS"/>
          <w:b/>
          <w:bCs/>
          <w:sz w:val="18"/>
          <w:szCs w:val="18"/>
        </w:rPr>
        <w:t>a)</w:t>
      </w:r>
      <w:r w:rsidRPr="00194DA8">
        <w:rPr>
          <w:rFonts w:ascii="Comic Sans MS" w:hAnsi="Comic Sans MS" w:cs="Comic Sans MS"/>
          <w:sz w:val="18"/>
          <w:szCs w:val="18"/>
        </w:rPr>
        <w:t>windy and cool</w:t>
      </w:r>
    </w:p>
    <w:p w:rsidR="004B1D28" w:rsidRPr="00194DA8" w:rsidRDefault="004B1D28" w:rsidP="007F771F">
      <w:p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>b)</w:t>
      </w:r>
      <w:r w:rsidRPr="00194DA8">
        <w:rPr>
          <w:rFonts w:ascii="Comic Sans MS" w:hAnsi="Comic Sans MS" w:cs="Comic Sans MS"/>
          <w:sz w:val="18"/>
          <w:szCs w:val="18"/>
        </w:rPr>
        <w:t>sunny and hot</w:t>
      </w:r>
    </w:p>
    <w:p w:rsidR="004B1D28" w:rsidRPr="00194DA8" w:rsidRDefault="004B1D28" w:rsidP="007F771F">
      <w:p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>c</w:t>
      </w:r>
      <w:r w:rsidRPr="00194DA8">
        <w:rPr>
          <w:rFonts w:ascii="Comic Sans MS" w:hAnsi="Comic Sans MS" w:cs="Comic Sans MS"/>
          <w:sz w:val="18"/>
          <w:szCs w:val="18"/>
        </w:rPr>
        <w:t>)cold and snowy</w:t>
      </w:r>
    </w:p>
    <w:p w:rsidR="004B1D28" w:rsidRPr="00194DA8" w:rsidRDefault="004B1D28" w:rsidP="007F771F">
      <w:p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>d)</w:t>
      </w:r>
      <w:r w:rsidRPr="00194DA8">
        <w:rPr>
          <w:rFonts w:ascii="Comic Sans MS" w:hAnsi="Comic Sans MS" w:cs="Comic Sans MS"/>
          <w:sz w:val="18"/>
          <w:szCs w:val="18"/>
        </w:rPr>
        <w:t>snowy and rainy</w:t>
      </w: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63.4pt;margin-top:2.5pt;width:45.25pt;height:149.05pt;z-index:251646976">
            <v:textbox style="mso-next-textbox:#_x0000_s1030;mso-fit-shape-to-text:t">
              <w:txbxContent>
                <w:p w:rsidR="004B1D28" w:rsidRPr="00C40355" w:rsidRDefault="004B1D28" w:rsidP="00A41647">
                  <w:pP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 w:rsidRPr="00C40355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SHOES</w:t>
                  </w:r>
                </w:p>
              </w:txbxContent>
            </v:textbox>
          </v:shape>
        </w:pict>
      </w:r>
      <w:r w:rsidRPr="00194DA8">
        <w:rPr>
          <w:rFonts w:ascii="Comic Sans MS" w:hAnsi="Comic Sans MS" w:cs="Comic Sans MS"/>
          <w:b/>
          <w:bCs/>
          <w:noProof/>
          <w:sz w:val="18"/>
          <w:szCs w:val="18"/>
          <w:lang w:val="en-US" w:eastAsia="en-US"/>
        </w:rPr>
        <w:t>8.</w:t>
      </w: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noProof/>
          <w:lang w:val="tr-TR" w:eastAsia="tr-TR"/>
        </w:rPr>
        <w:pict>
          <v:shape id="Resim 34" o:spid="_x0000_s1031" type="#_x0000_t75" alt="https://encrypted-tbn0.gstatic.com/images?q=tbn:ANd9GcRed3UE-wrBwast8LOPETUcKeZnfd152zmI0BMLMAjXXWa0r76d" href="http://www.google.com.tr/url?sa=i&amp;rct=j&amp;q=&amp;esrc=s&amp;source=images&amp;cd=&amp;cad=rja&amp;uact=8&amp;docid=XXCg26HwT9gSgM&amp;tbnid=oveAxy9z8Rr9WM:&amp;ved=&amp;url=http://www.illustrationsof.com/1133653-royalty-free-shoes-clipart-illustration&amp;ei=qjl7U7-AEcn_ygPlxYCwBg&amp;psig=AFQjCNGXZ9BsEZkEWLN_qHTktnL0Q62Adg&amp;ust=14006710188261" style="position:absolute;margin-left:12.95pt;margin-top:5.2pt;width:38.25pt;height:48pt;z-index:-251668480;visibility:visible" o:button="t">
            <v:fill o:detectmouseclick="t"/>
            <v:imagedata r:id="rId9" o:title=""/>
          </v:shape>
        </w:pict>
      </w:r>
      <w:r>
        <w:rPr>
          <w:noProof/>
          <w:lang w:val="tr-TR" w:eastAsia="tr-TR"/>
        </w:rPr>
        <w:pict>
          <v:shape id="_x0000_s1032" type="#_x0000_t75" alt="http://sr.photos2.fotosearch.com/bthumb/CSP/CSP990/k11415150.jpg" href="http://www.google.com.tr/url?sa=i&amp;rct=j&amp;q=&amp;esrc=s&amp;source=images&amp;cd=&amp;cad=rja&amp;uact=8&amp;docid=zJpfnqcYOf8M4M&amp;tbnid=DhJQPgZhF0NODM:&amp;ved=0CAUQjRw&amp;url=http://www.fotosearch.com/photos-images/short-pants.html&amp;ei=uzp7U94NqPzLA-ODgvgH&amp;psig=AFQjCNE9Xdzcooa9sAHzAdy0BKWC7X8eew&amp;ust=14006712859288" style="position:absolute;margin-left:184.7pt;margin-top:11.2pt;width:49.5pt;height:39.75pt;z-index:-251665408;visibility:visible" o:button="t">
            <v:fill o:detectmouseclick="t"/>
            <v:imagedata r:id="rId10" o:title=""/>
          </v:shape>
        </w:pict>
      </w:r>
      <w:r>
        <w:rPr>
          <w:noProof/>
          <w:lang w:val="tr-TR" w:eastAsia="tr-TR"/>
        </w:rPr>
        <w:pict>
          <v:shape id="2 Resim" o:spid="_x0000_s1033" type="#_x0000_t75" alt="untitled.png" style="position:absolute;margin-left:135.2pt;margin-top:11.2pt;width:39.75pt;height:42pt;z-index:-251666432;visibility:visible">
            <v:imagedata r:id="rId11" o:title=""/>
          </v:shape>
        </w:pict>
      </w:r>
      <w:r>
        <w:rPr>
          <w:noProof/>
          <w:lang w:val="tr-TR" w:eastAsia="tr-TR"/>
        </w:rPr>
        <w:pict>
          <v:shape id="_x0000_s1034" type="#_x0000_t75" alt="http://clipartmountain.com/tshirt1.gif" href="http://www.google.com.tr/url?sa=i&amp;rct=j&amp;q=&amp;esrc=s&amp;source=images&amp;cd=&amp;cad=rja&amp;uact=8&amp;docid=MAMGiFQ5TzEsgM&amp;tbnid=I_oTNKkUiKMQeM:&amp;ved=0CAUQjRw&amp;url=http://clipartmountain.com/tshirt.htm&amp;ei=CDp7U_eBFMWJyAP65oDgAQ&amp;psig=AFQjCNEhKTk5kZUkn9IEfLCVuHmoUXmCwA&amp;ust=14006711006280" style="position:absolute;margin-left:72.95pt;margin-top:11.2pt;width:38.25pt;height:42pt;z-index:-251667456;visibility:visible" o:button="t">
            <v:fill o:detectmouseclick="t"/>
            <v:imagedata r:id="rId12" o:title=""/>
          </v:shape>
        </w:pict>
      </w: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</w:t>
      </w: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</w:p>
    <w:p w:rsidR="004B1D28" w:rsidRPr="00194DA8" w:rsidRDefault="004B1D28" w:rsidP="00A41647">
      <w:pPr>
        <w:rPr>
          <w:rFonts w:ascii="Comic Sans MS" w:hAnsi="Comic Sans MS" w:cs="Comic Sans MS"/>
          <w:color w:val="222222"/>
          <w:sz w:val="18"/>
          <w:szCs w:val="18"/>
          <w:lang w:eastAsia="tr-TR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ab/>
        <w:t xml:space="preserve">     B) </w:t>
      </w: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ab/>
        <w:t xml:space="preserve">  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          </w:t>
      </w: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C) </w:t>
      </w: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ab/>
      </w: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ab/>
        <w:t>D)</w:t>
      </w:r>
      <w:r w:rsidRPr="00194DA8">
        <w:rPr>
          <w:rFonts w:ascii="Comic Sans MS" w:hAnsi="Comic Sans MS" w:cs="Comic Sans MS"/>
          <w:sz w:val="18"/>
          <w:szCs w:val="18"/>
        </w:rPr>
        <w:t xml:space="preserve"> </w:t>
      </w: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noProof/>
          <w:lang w:val="tr-TR" w:eastAsia="tr-TR"/>
        </w:rPr>
        <w:pict>
          <v:shape id="Resim 120" o:spid="_x0000_s1035" type="#_x0000_t75" alt="129_vet" style="position:absolute;margin-left:167.75pt;margin-top:-.05pt;width:75.3pt;height:63pt;z-index:251667456;visibility:visible">
            <v:imagedata r:id="rId13" o:title="" blacklevel="6554f" grayscale="t"/>
          </v:shape>
        </w:pict>
      </w: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9. He is a ……………He works at…………. </w:t>
      </w: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>doctor / hospital</w:t>
      </w: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ab/>
      </w: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B)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 xml:space="preserve">teacher/school </w:t>
      </w: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ab/>
        <w:t xml:space="preserve">    </w:t>
      </w: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>C)</w:t>
      </w:r>
      <w:r w:rsidRPr="00194DA8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194DA8">
        <w:rPr>
          <w:rFonts w:ascii="Comic Sans MS" w:hAnsi="Comic Sans MS" w:cs="Comic Sans MS"/>
          <w:sz w:val="18"/>
          <w:szCs w:val="18"/>
        </w:rPr>
        <w:t>vet / veterinary clinic</w:t>
      </w: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 xml:space="preserve">D) </w:t>
      </w:r>
      <w:r w:rsidRPr="00194DA8">
        <w:rPr>
          <w:rFonts w:ascii="Comic Sans MS" w:hAnsi="Comic Sans MS" w:cs="Comic Sans MS"/>
          <w:sz w:val="18"/>
          <w:szCs w:val="18"/>
        </w:rPr>
        <w:t>policeman/police station</w:t>
      </w:r>
    </w:p>
    <w:p w:rsidR="004B1D28" w:rsidRPr="00194DA8" w:rsidRDefault="004B1D28" w:rsidP="00A41647">
      <w:pPr>
        <w:rPr>
          <w:rFonts w:ascii="Comic Sans MS" w:hAnsi="Comic Sans MS" w:cs="Comic Sans MS"/>
          <w:sz w:val="18"/>
          <w:szCs w:val="18"/>
          <w:lang w:val="en-US"/>
        </w:rPr>
      </w:pP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noProof/>
          <w:lang w:val="tr-TR" w:eastAsia="tr-TR"/>
        </w:rPr>
        <w:pict>
          <v:shape id="Resim 46" o:spid="_x0000_s1036" type="#_x0000_t75" alt="69F_a" style="position:absolute;margin-left:123.35pt;margin-top:8.45pt;width:56.1pt;height:57.6pt;z-index:251661312;visibility:visible">
            <v:imagedata r:id="rId14" o:title="" blacklevel="6554f" grayscale="t"/>
          </v:shape>
        </w:pict>
      </w: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>10.What is his job?</w:t>
      </w: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>She is a policewoman</w:t>
      </w: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b)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>He is a fireman</w:t>
      </w: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c)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>He is a policeman</w:t>
      </w: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d)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>She is a doctor</w:t>
      </w: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</w:p>
    <w:p w:rsidR="004B1D28" w:rsidRPr="00194DA8" w:rsidRDefault="004B1D28" w:rsidP="00A41647">
      <w:pPr>
        <w:rPr>
          <w:rFonts w:ascii="Comic Sans MS" w:hAnsi="Comic Sans MS" w:cs="Comic Sans MS"/>
          <w:sz w:val="18"/>
          <w:szCs w:val="18"/>
          <w:lang w:val="en-US"/>
        </w:rPr>
      </w:pPr>
      <w:r>
        <w:rPr>
          <w:noProof/>
          <w:lang w:val="tr-TR" w:eastAsia="tr-TR"/>
        </w:rPr>
        <w:pict>
          <v:shape id="Resim 45" o:spid="_x0000_s1037" type="#_x0000_t75" alt="1D6_chef" style="position:absolute;margin-left:123.35pt;margin-top:2.8pt;width:54.05pt;height:64.8pt;z-index:251660288;visibility:visible">
            <v:imagedata r:id="rId15" o:title="" grayscale="t"/>
          </v:shape>
        </w:pict>
      </w: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>11.What is his job?</w:t>
      </w:r>
    </w:p>
    <w:p w:rsidR="004B1D28" w:rsidRPr="00194DA8" w:rsidRDefault="004B1D28" w:rsidP="007F771F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>She is a chef</w:t>
      </w:r>
    </w:p>
    <w:p w:rsidR="004B1D28" w:rsidRPr="00194DA8" w:rsidRDefault="004B1D28" w:rsidP="007F771F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b)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>He is a lawyer</w:t>
      </w:r>
    </w:p>
    <w:p w:rsidR="004B1D28" w:rsidRPr="00194DA8" w:rsidRDefault="004B1D28" w:rsidP="007F771F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c)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>He is a policeman</w:t>
      </w:r>
    </w:p>
    <w:p w:rsidR="004B1D28" w:rsidRPr="00194DA8" w:rsidRDefault="004B1D28" w:rsidP="007F771F">
      <w:pPr>
        <w:rPr>
          <w:rFonts w:ascii="Comic Sans MS" w:hAnsi="Comic Sans MS" w:cs="Comic Sans MS"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d)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 xml:space="preserve">He is </w:t>
      </w:r>
      <w:r>
        <w:rPr>
          <w:rFonts w:ascii="Comic Sans MS" w:hAnsi="Comic Sans MS" w:cs="Comic Sans MS"/>
          <w:sz w:val="18"/>
          <w:szCs w:val="18"/>
          <w:lang w:val="en-US"/>
        </w:rPr>
        <w:t xml:space="preserve"> a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>chef</w:t>
      </w:r>
    </w:p>
    <w:p w:rsidR="004B1D28" w:rsidRDefault="004B1D28" w:rsidP="007F771F">
      <w:pPr>
        <w:rPr>
          <w:rFonts w:ascii="Comic Sans MS" w:hAnsi="Comic Sans MS" w:cs="Comic Sans MS"/>
          <w:b/>
          <w:bCs/>
          <w:noProof/>
          <w:sz w:val="18"/>
          <w:szCs w:val="18"/>
          <w:lang w:val="tr-TR" w:eastAsia="tr-TR"/>
        </w:rPr>
      </w:pPr>
    </w:p>
    <w:p w:rsidR="004B1D28" w:rsidRDefault="004B1D28" w:rsidP="007F771F">
      <w:pPr>
        <w:rPr>
          <w:rFonts w:ascii="Comic Sans MS" w:hAnsi="Comic Sans MS" w:cs="Comic Sans MS"/>
          <w:b/>
          <w:bCs/>
          <w:noProof/>
          <w:sz w:val="18"/>
          <w:szCs w:val="18"/>
          <w:lang w:val="tr-TR" w:eastAsia="tr-TR"/>
        </w:rPr>
      </w:pPr>
    </w:p>
    <w:p w:rsidR="004B1D28" w:rsidRDefault="004B1D28" w:rsidP="007F771F">
      <w:pPr>
        <w:rPr>
          <w:rFonts w:ascii="Comic Sans MS" w:hAnsi="Comic Sans MS" w:cs="Comic Sans MS"/>
          <w:b/>
          <w:bCs/>
          <w:noProof/>
          <w:sz w:val="18"/>
          <w:szCs w:val="18"/>
          <w:lang w:val="tr-TR" w:eastAsia="tr-TR"/>
        </w:rPr>
      </w:pPr>
    </w:p>
    <w:p w:rsidR="004B1D28" w:rsidRDefault="004B1D28" w:rsidP="007F771F">
      <w:pPr>
        <w:rPr>
          <w:rFonts w:ascii="Comic Sans MS" w:hAnsi="Comic Sans MS" w:cs="Comic Sans MS"/>
          <w:b/>
          <w:bCs/>
          <w:noProof/>
          <w:sz w:val="18"/>
          <w:szCs w:val="18"/>
          <w:lang w:val="tr-TR" w:eastAsia="tr-TR"/>
        </w:rPr>
      </w:pPr>
    </w:p>
    <w:p w:rsidR="004B1D28" w:rsidRPr="00194DA8" w:rsidRDefault="004B1D28" w:rsidP="007F771F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noProof/>
          <w:lang w:val="tr-TR" w:eastAsia="tr-TR"/>
        </w:rPr>
        <w:pict>
          <v:shape id="Resim 20" o:spid="_x0000_s1038" type="#_x0000_t75" alt="u16078900" style="position:absolute;margin-left:58.35pt;margin-top:10.45pt;width:113.7pt;height:68.85pt;z-index:251652096;visibility:visible" stroked="t" strokeweight=".5pt">
            <v:imagedata r:id="rId16" o:title="" grayscale="t"/>
          </v:shape>
        </w:pict>
      </w: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>12.</w:t>
      </w:r>
    </w:p>
    <w:p w:rsidR="004B1D28" w:rsidRPr="00194DA8" w:rsidRDefault="004B1D28" w:rsidP="007F771F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>a) winter</w:t>
      </w:r>
    </w:p>
    <w:p w:rsidR="004B1D28" w:rsidRPr="00194DA8" w:rsidRDefault="004B1D28" w:rsidP="007F771F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>b) cold</w:t>
      </w:r>
    </w:p>
    <w:p w:rsidR="004B1D28" w:rsidRPr="00194DA8" w:rsidRDefault="004B1D28" w:rsidP="007F771F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>c) spring</w:t>
      </w:r>
    </w:p>
    <w:p w:rsidR="004B1D28" w:rsidRPr="00194DA8" w:rsidRDefault="004B1D28" w:rsidP="007F771F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>d) rainy</w:t>
      </w:r>
    </w:p>
    <w:p w:rsidR="004B1D28" w:rsidRPr="00194DA8" w:rsidRDefault="004B1D28" w:rsidP="007F771F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</w:p>
    <w:p w:rsidR="004B1D28" w:rsidRDefault="004B1D28" w:rsidP="007F771F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</w:p>
    <w:p w:rsidR="004B1D28" w:rsidRDefault="004B1D28" w:rsidP="007F771F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noProof/>
          <w:lang w:val="tr-TR" w:eastAsia="tr-TR"/>
        </w:rPr>
        <w:pict>
          <v:shape id="Resim 26" o:spid="_x0000_s1039" type="#_x0000_t75" alt="http://www.englishexercises.org/makeagame/my_documents/my_pictures/2008/may/5CF_hot5.jpg" style="position:absolute;margin-left:57.75pt;margin-top:9.95pt;width:126.9pt;height:79.8pt;z-index:-251652096;visibility:visible">
            <v:imagedata r:id="rId17" r:href="rId18" blacklevel="6554f" grayscale="t"/>
          </v:shape>
        </w:pict>
      </w:r>
    </w:p>
    <w:p w:rsidR="004B1D28" w:rsidRPr="00194DA8" w:rsidRDefault="004B1D28" w:rsidP="007F771F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>13.</w:t>
      </w:r>
    </w:p>
    <w:p w:rsidR="004B1D28" w:rsidRPr="00194DA8" w:rsidRDefault="004B1D28" w:rsidP="00B9300D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>a) summer</w:t>
      </w:r>
    </w:p>
    <w:p w:rsidR="004B1D28" w:rsidRPr="00194DA8" w:rsidRDefault="004B1D28" w:rsidP="00B9300D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>b) cold</w:t>
      </w:r>
    </w:p>
    <w:p w:rsidR="004B1D28" w:rsidRPr="00194DA8" w:rsidRDefault="004B1D28" w:rsidP="00B9300D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>c) spring</w:t>
      </w: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d) </w:t>
      </w:r>
      <w:r>
        <w:rPr>
          <w:rFonts w:ascii="Comic Sans MS" w:hAnsi="Comic Sans MS" w:cs="Comic Sans MS"/>
          <w:b/>
          <w:bCs/>
          <w:sz w:val="18"/>
          <w:szCs w:val="18"/>
          <w:lang w:val="en-US"/>
        </w:rPr>
        <w:t>snowy</w:t>
      </w: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</w:p>
    <w:p w:rsidR="004B1D28" w:rsidRPr="00194DA8" w:rsidRDefault="004B1D28" w:rsidP="00A41647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>
        <w:rPr>
          <w:noProof/>
          <w:lang w:val="tr-TR" w:eastAsia="tr-TR"/>
        </w:rPr>
        <w:pict>
          <v:shape id="Resim 110" o:spid="_x0000_s1040" type="#_x0000_t75" alt="Z95_school_class0" style="position:absolute;margin-left:63.1pt;margin-top:740.65pt;width:59.25pt;height:64.8pt;z-index:251662336;visibility:visible">
            <v:imagedata r:id="rId19" o:title="" gain="1.25"/>
          </v:shape>
        </w:pict>
      </w:r>
    </w:p>
    <w:p w:rsidR="004B1D28" w:rsidRDefault="004B1D28" w:rsidP="007B1F22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4B1D28" w:rsidRPr="00194DA8" w:rsidRDefault="004B1D28" w:rsidP="007B1F22">
      <w:pP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>14.What is  the  weather like in  Erzurum?</w:t>
      </w:r>
      <w:r w:rsidRPr="00194DA8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 xml:space="preserve"> </w:t>
      </w:r>
    </w:p>
    <w:p w:rsidR="004B1D28" w:rsidRPr="00194DA8" w:rsidRDefault="004B1D28" w:rsidP="007B1F22">
      <w:pPr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</w:pPr>
      <w:r>
        <w:rPr>
          <w:noProof/>
          <w:lang w:val="tr-TR" w:eastAsia="tr-TR"/>
        </w:rPr>
        <w:pict>
          <v:shape id="Resim 6" o:spid="_x0000_s1041" type="#_x0000_t75" style="position:absolute;margin-left:92.35pt;margin-top:9pt;width:48.5pt;height:50.9pt;z-index:-251651072;visibility:visible;mso-wrap-distance-left:16.68pt;mso-wrap-distance-top:1.92pt;mso-wrap-distance-right:12.84pt;mso-wrap-distance-bottom:1.8pt">
            <v:imagedata r:id="rId20" o:title=""/>
            <o:lock v:ext="edit" aspectratio="f"/>
          </v:shape>
        </w:pict>
      </w:r>
      <w:r w:rsidRPr="00194DA8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>It’s..............</w:t>
      </w:r>
    </w:p>
    <w:p w:rsidR="004B1D28" w:rsidRPr="00194DA8" w:rsidRDefault="004B1D28" w:rsidP="007B1F22">
      <w:p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>a</w:t>
      </w:r>
      <w:r w:rsidRPr="00194DA8">
        <w:rPr>
          <w:rFonts w:ascii="Comic Sans MS" w:hAnsi="Comic Sans MS" w:cs="Comic Sans MS"/>
          <w:sz w:val="18"/>
          <w:szCs w:val="18"/>
        </w:rPr>
        <w:t>)windy and cloudy</w:t>
      </w:r>
    </w:p>
    <w:p w:rsidR="004B1D28" w:rsidRPr="00194DA8" w:rsidRDefault="004B1D28" w:rsidP="007B1F22">
      <w:p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>b</w:t>
      </w:r>
      <w:r w:rsidRPr="00194DA8">
        <w:rPr>
          <w:rFonts w:ascii="Comic Sans MS" w:hAnsi="Comic Sans MS" w:cs="Comic Sans MS"/>
          <w:sz w:val="18"/>
          <w:szCs w:val="18"/>
        </w:rPr>
        <w:t>)sunny and hot</w:t>
      </w:r>
    </w:p>
    <w:p w:rsidR="004B1D28" w:rsidRPr="00194DA8" w:rsidRDefault="004B1D28" w:rsidP="007B1F22">
      <w:p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>c</w:t>
      </w:r>
      <w:r w:rsidRPr="00194DA8">
        <w:rPr>
          <w:rFonts w:ascii="Comic Sans MS" w:hAnsi="Comic Sans MS" w:cs="Comic Sans MS"/>
          <w:sz w:val="18"/>
          <w:szCs w:val="18"/>
        </w:rPr>
        <w:t>)cold and snowy</w:t>
      </w:r>
    </w:p>
    <w:p w:rsidR="004B1D28" w:rsidRDefault="004B1D28" w:rsidP="007B1F22">
      <w:p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>d</w:t>
      </w:r>
      <w:r w:rsidRPr="00194DA8">
        <w:rPr>
          <w:rFonts w:ascii="Comic Sans MS" w:hAnsi="Comic Sans MS" w:cs="Comic Sans MS"/>
          <w:sz w:val="18"/>
          <w:szCs w:val="18"/>
        </w:rPr>
        <w:t>)snowy and rainy</w:t>
      </w:r>
    </w:p>
    <w:p w:rsidR="004B1D28" w:rsidRPr="00194DA8" w:rsidRDefault="004B1D28" w:rsidP="007B1F22">
      <w:pPr>
        <w:rPr>
          <w:rFonts w:ascii="Comic Sans MS" w:hAnsi="Comic Sans MS" w:cs="Comic Sans MS"/>
          <w:sz w:val="18"/>
          <w:szCs w:val="18"/>
        </w:rPr>
      </w:pPr>
    </w:p>
    <w:p w:rsidR="004B1D28" w:rsidRPr="00194DA8" w:rsidRDefault="004B1D28" w:rsidP="00194DA8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>15</w:t>
      </w:r>
      <w:r w:rsidRPr="00194DA8">
        <w:rPr>
          <w:rFonts w:ascii="Comic Sans MS" w:hAnsi="Comic Sans MS" w:cs="Comic Sans MS"/>
          <w:sz w:val="18"/>
          <w:szCs w:val="18"/>
        </w:rPr>
        <w:t>. Aşağıdaki eşleştirmelerden hangisi yanlıştır?</w:t>
      </w:r>
    </w:p>
    <w:p w:rsidR="004B1D28" w:rsidRPr="00194DA8" w:rsidRDefault="004B1D28" w:rsidP="00194DA8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 xml:space="preserve">a) </w:t>
      </w:r>
      <w:r w:rsidRPr="00194DA8">
        <w:rPr>
          <w:rFonts w:ascii="Comic Sans MS" w:hAnsi="Comic Sans MS" w:cs="Comic Sans MS"/>
          <w:sz w:val="18"/>
          <w:szCs w:val="18"/>
          <w:lang w:val="en-US"/>
        </w:rPr>
        <w:t xml:space="preserve">teacher/hospital </w:t>
      </w: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ab/>
        <w:t xml:space="preserve">    </w:t>
      </w:r>
    </w:p>
    <w:p w:rsidR="004B1D28" w:rsidRPr="00194DA8" w:rsidRDefault="004B1D28" w:rsidP="00194DA8">
      <w:pPr>
        <w:rPr>
          <w:rFonts w:ascii="Comic Sans MS" w:hAnsi="Comic Sans MS" w:cs="Comic Sans MS"/>
          <w:b/>
          <w:bCs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  <w:lang w:val="en-US"/>
        </w:rPr>
        <w:t>b)</w:t>
      </w:r>
      <w:r w:rsidRPr="00194DA8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194DA8">
        <w:rPr>
          <w:rFonts w:ascii="Comic Sans MS" w:hAnsi="Comic Sans MS" w:cs="Comic Sans MS"/>
          <w:sz w:val="18"/>
          <w:szCs w:val="18"/>
        </w:rPr>
        <w:t>lawyer / office</w:t>
      </w:r>
    </w:p>
    <w:p w:rsidR="004B1D28" w:rsidRPr="00194DA8" w:rsidRDefault="004B1D28" w:rsidP="00194DA8">
      <w:p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 xml:space="preserve">c) </w:t>
      </w:r>
      <w:r w:rsidRPr="00194DA8">
        <w:rPr>
          <w:rFonts w:ascii="Comic Sans MS" w:hAnsi="Comic Sans MS" w:cs="Comic Sans MS"/>
          <w:sz w:val="18"/>
          <w:szCs w:val="18"/>
        </w:rPr>
        <w:t>businessman / company</w:t>
      </w:r>
    </w:p>
    <w:p w:rsidR="004B1D28" w:rsidRPr="00194DA8" w:rsidRDefault="004B1D28" w:rsidP="00194DA8">
      <w:pPr>
        <w:rPr>
          <w:rFonts w:ascii="Comic Sans MS" w:hAnsi="Comic Sans MS" w:cs="Comic Sans MS"/>
          <w:b/>
          <w:bCs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 xml:space="preserve">d) </w:t>
      </w:r>
      <w:r w:rsidRPr="00194DA8">
        <w:rPr>
          <w:rFonts w:ascii="Comic Sans MS" w:hAnsi="Comic Sans MS" w:cs="Comic Sans MS"/>
          <w:sz w:val="18"/>
          <w:szCs w:val="18"/>
        </w:rPr>
        <w:t>student / school</w:t>
      </w:r>
    </w:p>
    <w:p w:rsidR="004B1D28" w:rsidRPr="00194DA8" w:rsidRDefault="004B1D28" w:rsidP="00194DA8">
      <w:pPr>
        <w:rPr>
          <w:rFonts w:ascii="Comic Sans MS" w:hAnsi="Comic Sans MS" w:cs="Comic Sans MS"/>
          <w:noProof/>
          <w:sz w:val="18"/>
          <w:szCs w:val="18"/>
          <w:lang w:eastAsia="tr-TR"/>
        </w:rPr>
      </w:pPr>
      <w:r w:rsidRPr="00194DA8">
        <w:rPr>
          <w:rFonts w:ascii="Comic Sans MS" w:hAnsi="Comic Sans MS" w:cs="Comic Sans MS"/>
          <w:b/>
          <w:bCs/>
          <w:noProof/>
          <w:sz w:val="18"/>
          <w:szCs w:val="18"/>
          <w:lang w:eastAsia="tr-TR"/>
        </w:rPr>
        <w:t>16)</w:t>
      </w:r>
      <w:r w:rsidRPr="00194DA8">
        <w:rPr>
          <w:rFonts w:ascii="Comic Sans MS" w:hAnsi="Comic Sans MS" w:cs="Comic Sans MS"/>
          <w:b/>
          <w:bCs/>
          <w:sz w:val="18"/>
          <w:szCs w:val="18"/>
        </w:rPr>
        <w:t xml:space="preserve"> What is the weather like in İstanbul? </w:t>
      </w:r>
      <w:r w:rsidRPr="00194DA8">
        <w:rPr>
          <w:rFonts w:ascii="Comic Sans MS" w:hAnsi="Comic Sans MS" w:cs="Comic Sans MS"/>
          <w:noProof/>
          <w:sz w:val="18"/>
          <w:szCs w:val="18"/>
          <w:lang w:eastAsia="tr-TR"/>
        </w:rPr>
        <w:t xml:space="preserve"> </w:t>
      </w:r>
    </w:p>
    <w:p w:rsidR="004B1D28" w:rsidRPr="00194DA8" w:rsidRDefault="004B1D28" w:rsidP="00194DA8">
      <w:pPr>
        <w:rPr>
          <w:rFonts w:ascii="Comic Sans MS" w:hAnsi="Comic Sans MS" w:cs="Comic Sans MS"/>
          <w:sz w:val="18"/>
          <w:szCs w:val="18"/>
        </w:rPr>
      </w:pPr>
      <w:r>
        <w:rPr>
          <w:noProof/>
          <w:lang w:val="tr-TR" w:eastAsia="tr-TR"/>
        </w:rPr>
        <w:pict>
          <v:shape id="Resim 5" o:spid="_x0000_s1042" type="#_x0000_t75" style="position:absolute;margin-left:70.95pt;margin-top:4.15pt;width:65.35pt;height:45pt;z-index:-251648000;visibility:visible">
            <v:imagedata r:id="rId21" o:title="" blacklevel="3277f" grayscale="t"/>
          </v:shape>
        </w:pict>
      </w:r>
      <w:r>
        <w:rPr>
          <w:noProof/>
          <w:lang w:val="tr-TR" w:eastAsia="tr-TR"/>
        </w:rPr>
        <w:pict>
          <v:shape id="Resim 119" o:spid="_x0000_s1043" type="#_x0000_t75" alt="Z95_school_class0" style="position:absolute;margin-left:63.1pt;margin-top:740.65pt;width:59.25pt;height:64.8pt;z-index:251666432;visibility:visible">
            <v:imagedata r:id="rId19" o:title="" gain="1.25"/>
          </v:shape>
        </w:pict>
      </w:r>
      <w:r w:rsidRPr="00194DA8">
        <w:rPr>
          <w:rFonts w:ascii="Comic Sans MS" w:hAnsi="Comic Sans MS" w:cs="Comic Sans MS"/>
          <w:b/>
          <w:bCs/>
          <w:sz w:val="18"/>
          <w:szCs w:val="18"/>
        </w:rPr>
        <w:t>a)</w:t>
      </w:r>
      <w:r w:rsidRPr="00194DA8">
        <w:rPr>
          <w:rFonts w:ascii="Comic Sans MS" w:hAnsi="Comic Sans MS" w:cs="Comic Sans MS"/>
          <w:sz w:val="18"/>
          <w:szCs w:val="18"/>
        </w:rPr>
        <w:t xml:space="preserve">windy </w:t>
      </w:r>
    </w:p>
    <w:p w:rsidR="004B1D28" w:rsidRPr="00194DA8" w:rsidRDefault="004B1D28" w:rsidP="00194DA8">
      <w:p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>b)</w:t>
      </w:r>
      <w:r w:rsidRPr="00194DA8">
        <w:rPr>
          <w:rFonts w:ascii="Comic Sans MS" w:hAnsi="Comic Sans MS" w:cs="Comic Sans MS"/>
          <w:sz w:val="18"/>
          <w:szCs w:val="18"/>
        </w:rPr>
        <w:t xml:space="preserve">sunny </w:t>
      </w:r>
    </w:p>
    <w:p w:rsidR="004B1D28" w:rsidRPr="00194DA8" w:rsidRDefault="004B1D28" w:rsidP="00194DA8">
      <w:p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>c</w:t>
      </w:r>
      <w:r w:rsidRPr="00194DA8">
        <w:rPr>
          <w:rFonts w:ascii="Comic Sans MS" w:hAnsi="Comic Sans MS" w:cs="Comic Sans MS"/>
          <w:sz w:val="18"/>
          <w:szCs w:val="18"/>
        </w:rPr>
        <w:t>)cloudy</w:t>
      </w:r>
    </w:p>
    <w:p w:rsidR="004B1D28" w:rsidRPr="00194DA8" w:rsidRDefault="004B1D28" w:rsidP="00194DA8">
      <w:pPr>
        <w:rPr>
          <w:rFonts w:ascii="Comic Sans MS" w:hAnsi="Comic Sans MS" w:cs="Comic Sans MS"/>
          <w:sz w:val="18"/>
          <w:szCs w:val="18"/>
        </w:rPr>
      </w:pPr>
      <w:r w:rsidRPr="00194DA8">
        <w:rPr>
          <w:rFonts w:ascii="Comic Sans MS" w:hAnsi="Comic Sans MS" w:cs="Comic Sans MS"/>
          <w:b/>
          <w:bCs/>
          <w:sz w:val="18"/>
          <w:szCs w:val="18"/>
        </w:rPr>
        <w:t>d)</w:t>
      </w:r>
      <w:r w:rsidRPr="00194DA8">
        <w:rPr>
          <w:rFonts w:ascii="Comic Sans MS" w:hAnsi="Comic Sans MS" w:cs="Comic Sans MS"/>
          <w:sz w:val="18"/>
          <w:szCs w:val="18"/>
        </w:rPr>
        <w:t xml:space="preserve">snowy </w:t>
      </w:r>
    </w:p>
    <w:p w:rsidR="004B1D28" w:rsidRPr="00194DA8" w:rsidRDefault="004B1D28" w:rsidP="007B1F22">
      <w:pPr>
        <w:rPr>
          <w:rFonts w:ascii="Comic Sans MS" w:hAnsi="Comic Sans MS" w:cs="Comic Sans MS"/>
          <w:sz w:val="18"/>
          <w:szCs w:val="18"/>
        </w:rPr>
      </w:pPr>
    </w:p>
    <w:p w:rsidR="004B1D28" w:rsidRPr="00194DA8" w:rsidRDefault="004B1D28" w:rsidP="00A41647">
      <w:pPr>
        <w:rPr>
          <w:rFonts w:ascii="Comic Sans MS" w:hAnsi="Comic Sans MS" w:cs="Comic Sans MS"/>
          <w:sz w:val="18"/>
          <w:szCs w:val="18"/>
        </w:rPr>
        <w:sectPr w:rsidR="004B1D28" w:rsidRPr="00194DA8" w:rsidSect="00194DA8">
          <w:type w:val="continuous"/>
          <w:pgSz w:w="11906" w:h="16838"/>
          <w:pgMar w:top="1021" w:right="907" w:bottom="794" w:left="851" w:header="709" w:footer="709" w:gutter="0"/>
          <w:cols w:num="2" w:sep="1" w:space="709"/>
          <w:docGrid w:linePitch="360"/>
        </w:sectPr>
      </w:pPr>
    </w:p>
    <w:p w:rsidR="004B1D28" w:rsidRPr="0070127B" w:rsidRDefault="004B1D28" w:rsidP="00A41647">
      <w:pPr>
        <w:rPr>
          <w:rFonts w:ascii="Comic Sans MS" w:hAnsi="Comic Sans MS" w:cs="Comic Sans MS"/>
          <w:b/>
          <w:bCs/>
          <w:sz w:val="22"/>
          <w:szCs w:val="22"/>
        </w:rPr>
      </w:pPr>
      <w:r w:rsidRPr="0070127B">
        <w:rPr>
          <w:rFonts w:ascii="Comic Sans MS" w:hAnsi="Comic Sans MS" w:cs="Comic Sans MS"/>
          <w:b/>
          <w:bCs/>
          <w:sz w:val="22"/>
          <w:szCs w:val="22"/>
        </w:rPr>
        <w:t>B. VERİLEN KELİMELERİ RESİMLERİN ALTINA YAZINIZ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(6x3=18p.)</w:t>
      </w:r>
    </w:p>
    <w:p w:rsidR="004B1D28" w:rsidRPr="00E2585B" w:rsidRDefault="004B1D28" w:rsidP="00B9300D">
      <w:pPr>
        <w:rPr>
          <w:rFonts w:ascii="Comic Sans MS" w:hAnsi="Comic Sans MS" w:cs="Comic Sans MS"/>
          <w:b/>
          <w:bCs/>
          <w:sz w:val="28"/>
          <w:szCs w:val="28"/>
        </w:rPr>
      </w:pPr>
      <w:r w:rsidRPr="00E2585B">
        <w:rPr>
          <w:rFonts w:ascii="Comic Sans MS" w:hAnsi="Comic Sans MS" w:cs="Comic Sans MS"/>
          <w:b/>
          <w:bCs/>
          <w:sz w:val="28"/>
          <w:szCs w:val="28"/>
        </w:rPr>
        <w:t xml:space="preserve">Rainy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 w:rsidRPr="00E2585B">
        <w:rPr>
          <w:rFonts w:ascii="Comic Sans MS" w:hAnsi="Comic Sans MS" w:cs="Comic Sans MS"/>
          <w:b/>
          <w:bCs/>
          <w:sz w:val="28"/>
          <w:szCs w:val="28"/>
        </w:rPr>
        <w:t xml:space="preserve">  -Snowy   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 w:rsidRPr="00E2585B">
        <w:rPr>
          <w:rFonts w:ascii="Comic Sans MS" w:hAnsi="Comic Sans MS" w:cs="Comic Sans MS"/>
          <w:b/>
          <w:bCs/>
          <w:sz w:val="28"/>
          <w:szCs w:val="28"/>
        </w:rPr>
        <w:t xml:space="preserve">-Cold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 w:rsidRPr="00E2585B">
        <w:rPr>
          <w:rFonts w:ascii="Comic Sans MS" w:hAnsi="Comic Sans MS" w:cs="Comic Sans MS"/>
          <w:b/>
          <w:bCs/>
          <w:sz w:val="28"/>
          <w:szCs w:val="28"/>
        </w:rPr>
        <w:t xml:space="preserve"> -Sunny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 w:rsidRPr="00E2585B">
        <w:rPr>
          <w:rFonts w:ascii="Comic Sans MS" w:hAnsi="Comic Sans MS" w:cs="Comic Sans MS"/>
          <w:b/>
          <w:bCs/>
          <w:sz w:val="28"/>
          <w:szCs w:val="28"/>
        </w:rPr>
        <w:t xml:space="preserve"> -Cloudy  </w:t>
      </w:r>
      <w:r>
        <w:rPr>
          <w:rFonts w:ascii="Comic Sans MS" w:hAnsi="Comic Sans MS" w:cs="Comic Sans MS"/>
          <w:b/>
          <w:bCs/>
          <w:sz w:val="28"/>
          <w:szCs w:val="28"/>
        </w:rPr>
        <w:t xml:space="preserve"> </w:t>
      </w:r>
      <w:r w:rsidRPr="00E2585B">
        <w:rPr>
          <w:rFonts w:ascii="Comic Sans MS" w:hAnsi="Comic Sans MS" w:cs="Comic Sans MS"/>
          <w:b/>
          <w:bCs/>
          <w:sz w:val="28"/>
          <w:szCs w:val="28"/>
        </w:rPr>
        <w:t xml:space="preserve"> -Windy</w:t>
      </w:r>
    </w:p>
    <w:p w:rsidR="004B1D28" w:rsidRPr="00E2585B" w:rsidRDefault="004B1D28" w:rsidP="001B17C6">
      <w:pPr>
        <w:rPr>
          <w:rFonts w:ascii="Comic Sans MS" w:hAnsi="Comic Sans MS" w:cs="Comic Sans MS"/>
          <w:b/>
          <w:bCs/>
        </w:rPr>
      </w:pPr>
      <w:r>
        <w:rPr>
          <w:noProof/>
          <w:lang w:val="tr-TR" w:eastAsia="tr-TR"/>
        </w:rPr>
        <w:pict>
          <v:shape id="Resim 30" o:spid="_x0000_s1044" type="#_x0000_t75" alt="imagesCA1SGJXZ" style="position:absolute;margin-left:393.95pt;margin-top:13.7pt;width:109.5pt;height:96.6pt;z-index:-251661312;visibility:visible">
            <v:imagedata r:id="rId22" o:title="" blacklevel="6554f" grayscale="t"/>
          </v:shape>
        </w:pict>
      </w:r>
      <w:r>
        <w:rPr>
          <w:noProof/>
          <w:lang w:val="tr-TR" w:eastAsia="tr-TR"/>
        </w:rPr>
        <w:pict>
          <v:shape id="_x0000_s1045" type="#_x0000_t75" alt="imagesCA128NUK" style="position:absolute;margin-left:135.35pt;margin-top:15.65pt;width:102.6pt;height:100.8pt;z-index:-251659264;visibility:visible">
            <v:imagedata r:id="rId23" o:title="" grayscale="t"/>
          </v:shape>
        </w:pict>
      </w:r>
      <w:r>
        <w:rPr>
          <w:noProof/>
          <w:lang w:val="tr-TR" w:eastAsia="tr-TR"/>
        </w:rPr>
        <w:pict>
          <v:shape id="Resim 31" o:spid="_x0000_s1046" type="#_x0000_t75" alt="imagesCAQ0TG9H" style="position:absolute;margin-left:2.15pt;margin-top:12.65pt;width:97.2pt;height:96.6pt;z-index:-251660288;visibility:visible">
            <v:imagedata r:id="rId24" o:title="" blacklevel="6554f" grayscale="t"/>
          </v:shape>
        </w:pict>
      </w:r>
    </w:p>
    <w:p w:rsidR="004B1D28" w:rsidRPr="00E2585B" w:rsidRDefault="004B1D28" w:rsidP="001B17C6">
      <w:pPr>
        <w:rPr>
          <w:rFonts w:ascii="Comic Sans MS" w:hAnsi="Comic Sans MS" w:cs="Comic Sans MS"/>
          <w:b/>
          <w:bCs/>
        </w:rPr>
      </w:pPr>
      <w:r>
        <w:rPr>
          <w:noProof/>
          <w:lang w:val="tr-TR" w:eastAsia="tr-TR"/>
        </w:rPr>
        <w:pict>
          <v:shape id="Resim 24" o:spid="_x0000_s1047" type="#_x0000_t75" alt="http://www.englishexercises.org/makeagame/my_documents/my_pictures/gallery/r/raining.jpg" style="position:absolute;margin-left:265.55pt;margin-top:.65pt;width:92.1pt;height:91.8pt;z-index:-251663360;visibility:visible">
            <v:imagedata r:id="rId25" r:href="rId26" blacklevel="3277f" grayscale="t"/>
          </v:shape>
        </w:pict>
      </w:r>
    </w:p>
    <w:p w:rsidR="004B1D28" w:rsidRPr="00E2585B" w:rsidRDefault="004B1D28" w:rsidP="001B17C6">
      <w:pPr>
        <w:rPr>
          <w:rFonts w:ascii="Comic Sans MS" w:hAnsi="Comic Sans MS" w:cs="Comic Sans MS"/>
          <w:b/>
          <w:bCs/>
        </w:rPr>
      </w:pPr>
    </w:p>
    <w:p w:rsidR="004B1D28" w:rsidRPr="00E2585B" w:rsidRDefault="004B1D28" w:rsidP="001B17C6">
      <w:pPr>
        <w:rPr>
          <w:rFonts w:ascii="Comic Sans MS" w:hAnsi="Comic Sans MS" w:cs="Comic Sans MS"/>
          <w:b/>
          <w:bCs/>
        </w:rPr>
      </w:pPr>
    </w:p>
    <w:p w:rsidR="004B1D28" w:rsidRPr="00E2585B" w:rsidRDefault="004B1D28" w:rsidP="001B17C6">
      <w:pPr>
        <w:rPr>
          <w:rFonts w:ascii="Comic Sans MS" w:hAnsi="Comic Sans MS" w:cs="Comic Sans MS"/>
          <w:b/>
          <w:bCs/>
        </w:rPr>
      </w:pPr>
    </w:p>
    <w:p w:rsidR="004B1D28" w:rsidRDefault="004B1D28" w:rsidP="001B17C6">
      <w:pPr>
        <w:rPr>
          <w:rFonts w:ascii="Comic Sans MS" w:hAnsi="Comic Sans MS" w:cs="Comic Sans MS"/>
          <w:b/>
          <w:bCs/>
        </w:rPr>
      </w:pPr>
    </w:p>
    <w:p w:rsidR="004B1D28" w:rsidRDefault="004B1D28" w:rsidP="001B17C6">
      <w:pPr>
        <w:rPr>
          <w:rFonts w:ascii="Comic Sans MS" w:hAnsi="Comic Sans MS" w:cs="Comic Sans M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1"/>
        <w:gridCol w:w="2591"/>
        <w:gridCol w:w="2591"/>
        <w:gridCol w:w="2591"/>
      </w:tblGrid>
      <w:tr w:rsidR="004B1D28">
        <w:tc>
          <w:tcPr>
            <w:tcW w:w="2728" w:type="dxa"/>
          </w:tcPr>
          <w:p w:rsidR="004B1D28" w:rsidRPr="00062F45" w:rsidRDefault="004B1D28" w:rsidP="008333B6">
            <w:pPr>
              <w:rPr>
                <w:rFonts w:ascii="Comic Sans MS" w:hAnsi="Comic Sans MS" w:cs="Comic Sans MS"/>
              </w:rPr>
            </w:pPr>
          </w:p>
        </w:tc>
        <w:tc>
          <w:tcPr>
            <w:tcW w:w="2728" w:type="dxa"/>
          </w:tcPr>
          <w:p w:rsidR="004B1D28" w:rsidRPr="00062F45" w:rsidRDefault="004B1D28" w:rsidP="008333B6">
            <w:pPr>
              <w:rPr>
                <w:rFonts w:ascii="Comic Sans MS" w:hAnsi="Comic Sans MS" w:cs="Comic Sans MS"/>
              </w:rPr>
            </w:pPr>
          </w:p>
        </w:tc>
        <w:tc>
          <w:tcPr>
            <w:tcW w:w="2728" w:type="dxa"/>
          </w:tcPr>
          <w:p w:rsidR="004B1D28" w:rsidRPr="00062F45" w:rsidRDefault="004B1D28" w:rsidP="008333B6">
            <w:pPr>
              <w:rPr>
                <w:rFonts w:ascii="Comic Sans MS" w:hAnsi="Comic Sans MS" w:cs="Comic Sans MS"/>
              </w:rPr>
            </w:pPr>
          </w:p>
        </w:tc>
        <w:tc>
          <w:tcPr>
            <w:tcW w:w="2728" w:type="dxa"/>
          </w:tcPr>
          <w:p w:rsidR="004B1D28" w:rsidRPr="00062F45" w:rsidRDefault="004B1D28" w:rsidP="008333B6">
            <w:pPr>
              <w:rPr>
                <w:rFonts w:ascii="Comic Sans MS" w:hAnsi="Comic Sans MS" w:cs="Comic Sans MS"/>
              </w:rPr>
            </w:pPr>
          </w:p>
        </w:tc>
      </w:tr>
    </w:tbl>
    <w:p w:rsidR="004B1D28" w:rsidRDefault="004B1D28" w:rsidP="001B17C6">
      <w:pPr>
        <w:rPr>
          <w:rFonts w:ascii="Comic Sans MS" w:hAnsi="Comic Sans MS" w:cs="Comic Sans MS"/>
        </w:rPr>
      </w:pPr>
      <w:r>
        <w:rPr>
          <w:noProof/>
          <w:lang w:val="tr-TR" w:eastAsia="tr-TR"/>
        </w:rPr>
        <w:pict>
          <v:shape id="Resim 29" o:spid="_x0000_s1048" type="#_x0000_t75" alt="http://www.englishexercises.org/makeagame/my_documents/my_pictures/gallery/c/cloudy.jpg" style="position:absolute;margin-left:-5.05pt;margin-top:16.35pt;width:98.7pt;height:97.85pt;z-index:-251662336;visibility:visible;mso-position-horizontal-relative:text;mso-position-vertical-relative:text">
            <v:imagedata r:id="rId27" r:href="rId28"/>
          </v:shape>
        </w:pict>
      </w:r>
      <w:r w:rsidRPr="00062F45">
        <w:rPr>
          <w:rFonts w:ascii="Arial" w:hAnsi="Arial" w:cs="Arial"/>
          <w:noProof/>
          <w:vanish/>
          <w:color w:val="0000FF"/>
          <w:sz w:val="27"/>
          <w:szCs w:val="27"/>
          <w:lang w:val="tr-TR" w:eastAsia="tr-TR"/>
        </w:rPr>
        <w:pict>
          <v:shape id="rg_hi" o:spid="_x0000_i1025" type="#_x0000_t75" alt="ANd9GcQzNrm7dD7GDaJS9d3jQRwKIUEFjNkJfg6GyoFQFfwPU2KQtXlgUA" style="width:169.5pt;height:167.25pt;visibility:visible">
            <v:imagedata r:id="rId23" o:title=""/>
          </v:shape>
        </w:pict>
      </w:r>
    </w:p>
    <w:p w:rsidR="004B1D28" w:rsidRPr="00E2585B" w:rsidRDefault="004B1D28" w:rsidP="001B17C6">
      <w:pPr>
        <w:rPr>
          <w:rFonts w:ascii="Comic Sans MS" w:hAnsi="Comic Sans MS" w:cs="Comic Sans MS"/>
        </w:rPr>
      </w:pPr>
      <w:r>
        <w:rPr>
          <w:noProof/>
          <w:lang w:val="tr-TR" w:eastAsia="tr-TR"/>
        </w:rPr>
        <w:pict>
          <v:shape id="Resim 35" o:spid="_x0000_s1049" type="#_x0000_t75" alt="imagesCA7NNZ9Q" style="position:absolute;margin-left:157.55pt;margin-top:2.8pt;width:96.55pt;height:85.8pt;z-index:-251658240;visibility:visible">
            <v:imagedata r:id="rId29" o:title="" blacklevel="6554f" grayscale="t"/>
          </v:shape>
        </w:pict>
      </w:r>
    </w:p>
    <w:p w:rsidR="004B1D28" w:rsidRPr="00E2585B" w:rsidRDefault="004B1D28" w:rsidP="001B17C6">
      <w:pPr>
        <w:rPr>
          <w:rFonts w:ascii="Comic Sans MS" w:hAnsi="Comic Sans MS" w:cs="Comic Sans MS"/>
        </w:rPr>
      </w:pPr>
    </w:p>
    <w:p w:rsidR="004B1D28" w:rsidRPr="00E2585B" w:rsidRDefault="004B1D28" w:rsidP="001B17C6">
      <w:pPr>
        <w:rPr>
          <w:rFonts w:ascii="Comic Sans MS" w:hAnsi="Comic Sans MS" w:cs="Comic Sans MS"/>
        </w:rPr>
      </w:pPr>
    </w:p>
    <w:p w:rsidR="004B1D28" w:rsidRPr="00E2585B" w:rsidRDefault="004B1D28" w:rsidP="001B17C6">
      <w:pPr>
        <w:rPr>
          <w:rFonts w:ascii="Comic Sans MS" w:hAnsi="Comic Sans MS" w:cs="Comic Sans MS"/>
        </w:rPr>
      </w:pPr>
    </w:p>
    <w:p w:rsidR="004B1D28" w:rsidRPr="00E2585B" w:rsidRDefault="004B1D28" w:rsidP="001B17C6">
      <w:pPr>
        <w:rPr>
          <w:rFonts w:ascii="Comic Sans MS" w:hAnsi="Comic Sans MS" w:cs="Comic Sans MS"/>
        </w:rPr>
      </w:pPr>
    </w:p>
    <w:p w:rsidR="004B1D28" w:rsidRDefault="004B1D28" w:rsidP="001B17C6">
      <w:pPr>
        <w:rPr>
          <w:rFonts w:ascii="Comic Sans MS" w:hAnsi="Comic Sans MS" w:cs="Comic Sans MS"/>
        </w:rPr>
      </w:pPr>
    </w:p>
    <w:tbl>
      <w:tblPr>
        <w:tblW w:w="60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2977"/>
      </w:tblGrid>
      <w:tr w:rsidR="004B1D28">
        <w:tc>
          <w:tcPr>
            <w:tcW w:w="3085" w:type="dxa"/>
          </w:tcPr>
          <w:p w:rsidR="004B1D28" w:rsidRPr="00062F45" w:rsidRDefault="004B1D28" w:rsidP="008333B6">
            <w:pPr>
              <w:rPr>
                <w:rFonts w:ascii="Comic Sans MS" w:hAnsi="Comic Sans MS" w:cs="Comic Sans MS"/>
              </w:rPr>
            </w:pPr>
          </w:p>
        </w:tc>
        <w:tc>
          <w:tcPr>
            <w:tcW w:w="2977" w:type="dxa"/>
          </w:tcPr>
          <w:p w:rsidR="004B1D28" w:rsidRPr="00062F45" w:rsidRDefault="004B1D28" w:rsidP="008333B6">
            <w:pPr>
              <w:rPr>
                <w:rFonts w:ascii="Comic Sans MS" w:hAnsi="Comic Sans MS" w:cs="Comic Sans MS"/>
              </w:rPr>
            </w:pPr>
          </w:p>
        </w:tc>
      </w:tr>
    </w:tbl>
    <w:p w:rsidR="004B1D28" w:rsidRDefault="004B1D28" w:rsidP="00223888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Arial Black" w:hAnsi="Arial Black" w:cs="Arial Black"/>
          <w:noProof/>
          <w:sz w:val="28"/>
          <w:szCs w:val="28"/>
          <w:lang w:eastAsia="tr-TR"/>
        </w:rPr>
        <w:t xml:space="preserve"> </w:t>
      </w:r>
      <w:r w:rsidRPr="002F120A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2F120A">
        <w:rPr>
          <w:rFonts w:ascii="Comic Sans MS" w:hAnsi="Comic Sans MS" w:cs="Comic Sans MS"/>
          <w:b/>
          <w:bCs/>
          <w:caps/>
          <w:sz w:val="20"/>
          <w:szCs w:val="20"/>
        </w:rPr>
        <w:t>Resİmlerin altına kutudan uygun olan kelimeleri yerleştİrİnİz.(10X3=30P.)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</w:t>
      </w:r>
    </w:p>
    <w:p w:rsidR="004B1D28" w:rsidRPr="001346D3" w:rsidRDefault="004B1D28" w:rsidP="00223888">
      <w:pPr>
        <w:rPr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5506D2">
        <w:rPr>
          <w:rFonts w:ascii="Comic Sans MS" w:hAnsi="Comic Sans MS" w:cs="Comic Sans MS"/>
          <w:b/>
          <w:bCs/>
          <w:sz w:val="22"/>
          <w:szCs w:val="22"/>
          <w:bdr w:val="single" w:sz="4" w:space="0" w:color="auto"/>
        </w:rPr>
        <w:t xml:space="preserve">jacket / socks / tie / skirt / gloves / </w:t>
      </w:r>
      <w:r>
        <w:rPr>
          <w:rFonts w:ascii="Comic Sans MS" w:hAnsi="Comic Sans MS" w:cs="Comic Sans MS"/>
          <w:b/>
          <w:bCs/>
          <w:sz w:val="22"/>
          <w:szCs w:val="22"/>
          <w:bdr w:val="single" w:sz="4" w:space="0" w:color="auto"/>
        </w:rPr>
        <w:t xml:space="preserve">dress  / shirt / cap / </w:t>
      </w:r>
      <w:r w:rsidRPr="005506D2">
        <w:rPr>
          <w:rFonts w:ascii="Comic Sans MS" w:hAnsi="Comic Sans MS" w:cs="Comic Sans MS"/>
          <w:b/>
          <w:bCs/>
          <w:sz w:val="22"/>
          <w:szCs w:val="22"/>
          <w:bdr w:val="single" w:sz="4" w:space="0" w:color="auto"/>
        </w:rPr>
        <w:t>hat / jeans</w:t>
      </w:r>
      <w:r w:rsidRPr="001346D3">
        <w:rPr>
          <w:sz w:val="22"/>
          <w:szCs w:val="22"/>
        </w:rPr>
        <w:t xml:space="preserve"> </w:t>
      </w:r>
    </w:p>
    <w:p w:rsidR="004B1D28" w:rsidRDefault="004B1D28" w:rsidP="00223888">
      <w:pPr>
        <w:tabs>
          <w:tab w:val="left" w:pos="708"/>
          <w:tab w:val="left" w:pos="1416"/>
          <w:tab w:val="left" w:pos="2124"/>
          <w:tab w:val="left" w:pos="2832"/>
          <w:tab w:val="left" w:pos="4956"/>
          <w:tab w:val="left" w:pos="6480"/>
          <w:tab w:val="left" w:pos="10050"/>
        </w:tabs>
        <w:jc w:val="center"/>
        <w:rPr>
          <w:rFonts w:ascii="Comic Sans MS" w:hAnsi="Comic Sans MS" w:cs="Comic Sans MS"/>
          <w:b/>
          <w:bCs/>
          <w:color w:val="333333"/>
          <w:sz w:val="20"/>
          <w:szCs w:val="20"/>
        </w:rPr>
      </w:pPr>
      <w:r>
        <w:rPr>
          <w:noProof/>
          <w:lang w:val="tr-TR" w:eastAsia="tr-TR"/>
        </w:rPr>
        <w:pict>
          <v:group id="_x0000_s1050" style="position:absolute;left:0;text-align:left;margin-left:3.7pt;margin-top:2.7pt;width:461.95pt;height:201.95pt;z-index:-251645952" coordorigin="925,2015" coordsize="9239,4039">
            <v:shape id="_x0000_s1051" type="#_x0000_t75" style="position:absolute;left:925;top:2343;width:1499;height:977">
              <v:imagedata r:id="rId30" o:title="" grayscale="t"/>
            </v:shape>
            <v:shape id="_x0000_s1052" type="#_x0000_t75" style="position:absolute;left:8677;top:2015;width:1371;height:1371">
              <v:imagedata r:id="rId31" o:title="" grayscale="t"/>
            </v:shape>
            <v:shape id="_x0000_s1053" type="#_x0000_t75" style="position:absolute;left:2804;top:2078;width:1346;height:1308">
              <v:imagedata r:id="rId32" o:title="" grayscale="t"/>
            </v:shape>
            <v:shape id="_x0000_s1054" type="#_x0000_t75" style="position:absolute;left:4738;top:2112;width:1343;height:1208">
              <v:imagedata r:id="rId33" o:title="" blacklevel="13107f" grayscale="t"/>
            </v:shape>
            <v:shape id="_x0000_s1055" type="#_x0000_t75" style="position:absolute;left:6854;top:2120;width:609;height:1266">
              <v:imagedata r:id="rId34" o:title="" grayscale="t"/>
            </v:shape>
            <v:shape id="_x0000_s1056" type="#_x0000_t75" style="position:absolute;left:8977;top:4883;width:1187;height:1171">
              <v:imagedata r:id="rId35" o:title="" grayscale="t"/>
            </v:shape>
          </v:group>
        </w:pict>
      </w:r>
    </w:p>
    <w:p w:rsidR="004B1D28" w:rsidRDefault="004B1D28" w:rsidP="00223888">
      <w:pPr>
        <w:jc w:val="center"/>
      </w:pPr>
    </w:p>
    <w:p w:rsidR="004B1D28" w:rsidRDefault="004B1D28" w:rsidP="00223888">
      <w:pPr>
        <w:jc w:val="center"/>
      </w:pPr>
    </w:p>
    <w:p w:rsidR="004B1D28" w:rsidRDefault="004B1D28" w:rsidP="00223888">
      <w:r>
        <w:t xml:space="preserve"> </w:t>
      </w:r>
    </w:p>
    <w:p w:rsidR="004B1D28" w:rsidRPr="00623F1F" w:rsidRDefault="004B1D28" w:rsidP="00223888"/>
    <w:p w:rsidR="004B1D28" w:rsidRDefault="004B1D28" w:rsidP="0022388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4B1D28" w:rsidRDefault="004B1D28" w:rsidP="00223888">
      <w:pPr>
        <w:rPr>
          <w:rFonts w:ascii="Comic Sans MS" w:hAnsi="Comic Sans MS" w:cs="Comic Sans MS"/>
          <w:b/>
          <w:bCs/>
          <w:sz w:val="20"/>
          <w:szCs w:val="20"/>
        </w:rPr>
      </w:pPr>
      <w:r w:rsidRPr="00FF1588">
        <w:rPr>
          <w:rFonts w:ascii="Comic Sans MS" w:hAnsi="Comic Sans MS" w:cs="Comic Sans MS"/>
          <w:b/>
          <w:bCs/>
          <w:sz w:val="20"/>
          <w:szCs w:val="20"/>
        </w:rPr>
        <w:t>1)</w:t>
      </w:r>
      <w:r>
        <w:rPr>
          <w:rFonts w:ascii="Comic Sans MS" w:hAnsi="Comic Sans MS" w:cs="Comic Sans MS"/>
          <w:b/>
          <w:bCs/>
          <w:sz w:val="20"/>
          <w:szCs w:val="20"/>
        </w:rPr>
        <w:t>__________</w:t>
      </w:r>
      <w:r w:rsidRPr="00FF1588">
        <w:rPr>
          <w:rFonts w:ascii="Comic Sans MS" w:hAnsi="Comic Sans MS" w:cs="Comic Sans MS"/>
          <w:b/>
          <w:bCs/>
          <w:sz w:val="20"/>
          <w:szCs w:val="20"/>
        </w:rPr>
        <w:t xml:space="preserve">  2)__________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_     </w:t>
      </w:r>
      <w:r w:rsidRPr="00FF1588">
        <w:rPr>
          <w:rFonts w:ascii="Comic Sans MS" w:hAnsi="Comic Sans MS" w:cs="Comic Sans MS"/>
          <w:b/>
          <w:bCs/>
          <w:sz w:val="20"/>
          <w:szCs w:val="20"/>
        </w:rPr>
        <w:t>3)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__________    </w:t>
      </w:r>
      <w:r w:rsidRPr="00FF1588">
        <w:rPr>
          <w:rFonts w:ascii="Comic Sans MS" w:hAnsi="Comic Sans MS" w:cs="Comic Sans MS"/>
          <w:b/>
          <w:bCs/>
          <w:sz w:val="20"/>
          <w:szCs w:val="20"/>
        </w:rPr>
        <w:t>4)_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__________         </w:t>
      </w:r>
      <w:r w:rsidRPr="00FF1588">
        <w:rPr>
          <w:rFonts w:ascii="Comic Sans MS" w:hAnsi="Comic Sans MS" w:cs="Comic Sans MS"/>
          <w:b/>
          <w:bCs/>
          <w:sz w:val="20"/>
          <w:szCs w:val="20"/>
        </w:rPr>
        <w:t xml:space="preserve">5)___________  </w:t>
      </w:r>
    </w:p>
    <w:p w:rsidR="004B1D28" w:rsidRDefault="004B1D28" w:rsidP="00223888">
      <w:pPr>
        <w:rPr>
          <w:rFonts w:ascii="Comic Sans MS" w:hAnsi="Comic Sans MS" w:cs="Comic Sans MS"/>
          <w:b/>
          <w:bCs/>
          <w:sz w:val="20"/>
          <w:szCs w:val="20"/>
        </w:rPr>
      </w:pPr>
      <w:r w:rsidRPr="00FF1588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4B1D28" w:rsidRDefault="004B1D28" w:rsidP="0022388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4B1D28" w:rsidRDefault="004B1D28" w:rsidP="0022388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4B1D28" w:rsidRPr="001B17C6" w:rsidRDefault="004B1D28" w:rsidP="00223888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val="tr-TR" w:eastAsia="tr-TR"/>
        </w:rPr>
        <w:pict>
          <v:group id="_x0000_s1057" style="position:absolute;margin-left:12.9pt;margin-top:4.8pt;width:342.55pt;height:479.95pt;z-index:251669504" coordorigin="1109,4833" coordsize="6851,9599">
            <v:shape id="_x0000_s1058" type="#_x0000_t75" style="position:absolute;left:5122;top:4833;width:658;height:1178">
              <v:imagedata r:id="rId36" o:title="" croptop="1658f" cropleft="18820f" cropright="19757f" blacklevel="13107f" grayscale="t"/>
            </v:shape>
            <v:shape id="_x0000_s1059" type="#_x0000_t75" style="position:absolute;left:6740;top:5067;width:1220;height:944">
              <v:imagedata r:id="rId37" o:title="" croptop="8627f" cropbottom="8797f" cropleft="1980f" cropright="2291f" blacklevel="6554f" grayscale="t"/>
            </v:shape>
            <v:shape id="_x0000_s1060" type="#_x0000_t75" style="position:absolute;left:2720;top:5040;width:1642;height:883;visibility:visible">
              <v:imagedata r:id="rId38" o:title="" cropright="577f" blacklevel="6554f" grayscale="t"/>
            </v:shape>
            <v:shape id="_x0000_s1061" type="#_x0000_t75" style="position:absolute;left:1109;top:4883;width:1375;height:1128;visibility:visible">
              <v:imagedata r:id="rId39" o:title=""/>
            </v:shape>
            <v:shape id="_x0000_s1062" type="#_x0000_t75" style="position:absolute;left:3301;top:13472;width:1497;height:960;visibility:visible">
              <v:imagedata r:id="rId8" o:title="" cropright="505f"/>
            </v:shape>
          </v:group>
        </w:pict>
      </w:r>
    </w:p>
    <w:p w:rsidR="004B1D28" w:rsidRDefault="004B1D28" w:rsidP="00223888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4B1D28" w:rsidRDefault="004B1D28" w:rsidP="00223888">
      <w:pPr>
        <w:rPr>
          <w:rFonts w:ascii="Comic Sans MS" w:hAnsi="Comic Sans MS" w:cs="Comic Sans MS"/>
          <w:sz w:val="18"/>
          <w:szCs w:val="18"/>
          <w:lang w:val="en-US"/>
        </w:rPr>
      </w:pPr>
    </w:p>
    <w:p w:rsidR="004B1D28" w:rsidRDefault="004B1D28" w:rsidP="00223888">
      <w:pPr>
        <w:rPr>
          <w:rFonts w:ascii="Comic Sans MS" w:hAnsi="Comic Sans MS" w:cs="Comic Sans MS"/>
          <w:sz w:val="18"/>
          <w:szCs w:val="18"/>
          <w:lang w:val="en-US"/>
        </w:rPr>
      </w:pPr>
    </w:p>
    <w:p w:rsidR="004B1D28" w:rsidRDefault="004B1D28" w:rsidP="00223888">
      <w:pPr>
        <w:rPr>
          <w:rFonts w:ascii="Comic Sans MS" w:hAnsi="Comic Sans MS" w:cs="Comic Sans MS"/>
          <w:sz w:val="18"/>
          <w:szCs w:val="18"/>
          <w:lang w:val="en-US"/>
        </w:rPr>
      </w:pPr>
    </w:p>
    <w:p w:rsidR="004B1D28" w:rsidRDefault="004B1D28" w:rsidP="00223888">
      <w:pPr>
        <w:rPr>
          <w:rFonts w:ascii="Comic Sans MS" w:hAnsi="Comic Sans MS" w:cs="Comic Sans MS"/>
          <w:sz w:val="18"/>
          <w:szCs w:val="18"/>
          <w:lang w:val="en-US"/>
        </w:rPr>
      </w:pPr>
    </w:p>
    <w:p w:rsidR="004B1D28" w:rsidRDefault="004B1D28" w:rsidP="00223888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6</w:t>
      </w:r>
      <w:r w:rsidRPr="000D1220">
        <w:rPr>
          <w:rFonts w:ascii="Comic Sans MS" w:hAnsi="Comic Sans MS" w:cs="Comic Sans MS"/>
          <w:b/>
          <w:bCs/>
          <w:sz w:val="20"/>
          <w:szCs w:val="20"/>
        </w:rPr>
        <w:t xml:space="preserve">)_________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7)__________     8</w:t>
      </w:r>
      <w:r w:rsidRPr="000D1220">
        <w:rPr>
          <w:rFonts w:ascii="Comic Sans MS" w:hAnsi="Comic Sans MS" w:cs="Comic Sans MS"/>
          <w:b/>
          <w:bCs/>
          <w:sz w:val="20"/>
          <w:szCs w:val="20"/>
        </w:rPr>
        <w:t xml:space="preserve">)__________     </w:t>
      </w:r>
      <w:r>
        <w:rPr>
          <w:rFonts w:ascii="Comic Sans MS" w:hAnsi="Comic Sans MS" w:cs="Comic Sans MS"/>
          <w:b/>
          <w:bCs/>
          <w:sz w:val="20"/>
          <w:szCs w:val="20"/>
        </w:rPr>
        <w:t>9)___________      10)__________</w:t>
      </w:r>
      <w:r w:rsidRPr="000D122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4B1D28" w:rsidRDefault="004B1D28" w:rsidP="0022388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4B1D28" w:rsidRPr="0096017C" w:rsidRDefault="004B1D28" w:rsidP="00223888">
      <w:pPr>
        <w:rPr>
          <w:rFonts w:ascii="Comic Sans MS" w:hAnsi="Comic Sans MS" w:cs="Comic Sans MS"/>
          <w:b/>
          <w:bCs/>
          <w:sz w:val="22"/>
          <w:szCs w:val="22"/>
        </w:rPr>
      </w:pPr>
      <w:r w:rsidRPr="0096017C">
        <w:rPr>
          <w:rFonts w:ascii="Comic Sans MS" w:hAnsi="Comic Sans MS" w:cs="Comic Sans MS"/>
          <w:b/>
          <w:bCs/>
          <w:sz w:val="22"/>
          <w:szCs w:val="22"/>
        </w:rPr>
        <w:t>D.</w:t>
      </w:r>
    </w:p>
    <w:p w:rsidR="004B1D28" w:rsidRDefault="004B1D28" w:rsidP="00223888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ÖRNEK  CÜMLELERDEN FAYDALANARAK GİYSİLER VE MEVSİMLERİ  KULLANARAK 2 TANE CÜMLE KURUNUZ(2X2=4P.)</w:t>
      </w:r>
    </w:p>
    <w:p w:rsidR="004B1D28" w:rsidRPr="0096017C" w:rsidRDefault="004B1D28" w:rsidP="001B17C6">
      <w:pPr>
        <w:rPr>
          <w:rFonts w:ascii="Comic Sans MS" w:hAnsi="Comic Sans MS" w:cs="Comic Sans MS"/>
          <w:b/>
          <w:bCs/>
          <w:sz w:val="18"/>
          <w:szCs w:val="18"/>
          <w:lang w:val="en-US"/>
        </w:rPr>
      </w:pPr>
      <w:r w:rsidRPr="000D122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F93CF2">
        <w:rPr>
          <w:rFonts w:ascii="Lucida Handwriting" w:hAnsi="Lucida Handwriting" w:cs="Lucida Handwriting"/>
        </w:rPr>
        <w:t>I wear my</w:t>
      </w:r>
      <w:r w:rsidRPr="0096017C">
        <w:rPr>
          <w:rFonts w:ascii="Lucida Handwriting" w:hAnsi="Lucida Handwriting" w:cs="Lucida Handwriting"/>
          <w:b/>
          <w:bCs/>
        </w:rPr>
        <w:t xml:space="preserve"> sunglasses  </w:t>
      </w:r>
      <w:r w:rsidRPr="00F93CF2">
        <w:rPr>
          <w:rFonts w:ascii="Lucida Handwriting" w:hAnsi="Lucida Handwriting" w:cs="Lucida Handwriting"/>
        </w:rPr>
        <w:t xml:space="preserve">in  </w:t>
      </w:r>
      <w:r w:rsidRPr="0096017C">
        <w:rPr>
          <w:rFonts w:ascii="Lucida Handwriting" w:hAnsi="Lucida Handwriting" w:cs="Lucida Handwriting"/>
          <w:b/>
          <w:bCs/>
        </w:rPr>
        <w:t>summer.   (veya)</w:t>
      </w:r>
      <w:r>
        <w:rPr>
          <w:rFonts w:ascii="Lucida Handwriting" w:hAnsi="Lucida Handwriting" w:cs="Lucida Handwriting"/>
          <w:b/>
          <w:bCs/>
        </w:rPr>
        <w:t xml:space="preserve"> </w:t>
      </w:r>
      <w:r w:rsidRPr="0096017C">
        <w:rPr>
          <w:rFonts w:ascii="Lucida Handwriting" w:hAnsi="Lucida Handwriting" w:cs="Lucida Handwriting"/>
          <w:b/>
          <w:bCs/>
        </w:rPr>
        <w:t xml:space="preserve"> </w:t>
      </w:r>
      <w:r w:rsidRPr="00F93CF2">
        <w:rPr>
          <w:rFonts w:ascii="Lucida Handwriting" w:hAnsi="Lucida Handwriting" w:cs="Lucida Handwriting"/>
        </w:rPr>
        <w:t xml:space="preserve">It’s </w:t>
      </w:r>
      <w:r w:rsidRPr="0096017C">
        <w:rPr>
          <w:rFonts w:ascii="Lucida Handwriting" w:hAnsi="Lucida Handwriting" w:cs="Lucida Handwriting"/>
          <w:b/>
          <w:bCs/>
        </w:rPr>
        <w:t xml:space="preserve"> hot. </w:t>
      </w:r>
      <w:r w:rsidRPr="00F93CF2">
        <w:rPr>
          <w:rFonts w:ascii="Lucida Handwriting" w:hAnsi="Lucida Handwriting" w:cs="Lucida Handwriting"/>
        </w:rPr>
        <w:t>Wear your</w:t>
      </w:r>
      <w:r w:rsidRPr="0096017C">
        <w:rPr>
          <w:rFonts w:ascii="Lucida Handwriting" w:hAnsi="Lucida Handwriting" w:cs="Lucida Handwriting"/>
          <w:b/>
          <w:bCs/>
        </w:rPr>
        <w:t xml:space="preserve"> sunglasses</w:t>
      </w:r>
      <w:r>
        <w:rPr>
          <w:rFonts w:ascii="Lucida Handwriting" w:hAnsi="Lucida Handwriting" w:cs="Lucida Handwriting"/>
          <w:b/>
          <w:bCs/>
        </w:rPr>
        <w:t>.</w:t>
      </w:r>
    </w:p>
    <w:p w:rsidR="004B1D28" w:rsidRDefault="004B1D28" w:rsidP="001B17C6">
      <w:pPr>
        <w:rPr>
          <w:rFonts w:ascii="Lucida Handwriting" w:hAnsi="Lucida Handwriting" w:cs="Lucida Handwriting"/>
          <w:b/>
          <w:bCs/>
        </w:rPr>
      </w:pPr>
    </w:p>
    <w:p w:rsidR="004B1D28" w:rsidRDefault="004B1D28" w:rsidP="001B17C6">
      <w:pPr>
        <w:rPr>
          <w:rFonts w:ascii="Lucida Handwriting" w:hAnsi="Lucida Handwriting" w:cs="Lucida Handwriting"/>
          <w:b/>
          <w:bCs/>
        </w:rPr>
      </w:pPr>
      <w:r>
        <w:rPr>
          <w:rFonts w:ascii="Lucida Handwriting" w:hAnsi="Lucida Handwriting" w:cs="Lucida Handwriting"/>
          <w:b/>
          <w:bCs/>
        </w:rPr>
        <w:t>1..........................................................................</w:t>
      </w:r>
    </w:p>
    <w:p w:rsidR="004B1D28" w:rsidRDefault="004B1D28" w:rsidP="001B17C6">
      <w:pPr>
        <w:rPr>
          <w:rFonts w:ascii="Lucida Handwriting" w:hAnsi="Lucida Handwriting" w:cs="Lucida Handwriting"/>
          <w:b/>
          <w:bCs/>
        </w:rPr>
      </w:pPr>
      <w:r>
        <w:rPr>
          <w:rFonts w:ascii="Lucida Handwriting" w:hAnsi="Lucida Handwriting" w:cs="Lucida Handwriting"/>
          <w:b/>
          <w:bCs/>
        </w:rPr>
        <w:t>2...........................................................................</w:t>
      </w:r>
    </w:p>
    <w:p w:rsidR="004B1D28" w:rsidRDefault="004B1D28" w:rsidP="001B17C6">
      <w:pPr>
        <w:rPr>
          <w:rFonts w:ascii="Lucida Handwriting" w:hAnsi="Lucida Handwriting" w:cs="Lucida Handwriting"/>
          <w:b/>
          <w:bCs/>
        </w:rPr>
      </w:pPr>
      <w:r>
        <w:rPr>
          <w:rFonts w:ascii="Lucida Handwriting" w:hAnsi="Lucida Handwriting" w:cs="Lucida Handwriting"/>
          <w:b/>
          <w:bCs/>
        </w:rPr>
        <w:t xml:space="preserve">                                                                                        GOOD LUCK!</w:t>
      </w:r>
    </w:p>
    <w:p w:rsidR="004B1D28" w:rsidRPr="0096017C" w:rsidRDefault="004B1D28" w:rsidP="001B17C6">
      <w:pPr>
        <w:rPr>
          <w:rFonts w:ascii="Lucida Handwriting" w:hAnsi="Lucida Handwriting" w:cs="Lucida Handwriting"/>
          <w:b/>
          <w:bCs/>
        </w:rPr>
      </w:pPr>
      <w:r>
        <w:rPr>
          <w:rFonts w:ascii="Lucida Handwriting" w:hAnsi="Lucida Handwriting" w:cs="Lucida Handwriting"/>
          <w:b/>
          <w:bCs/>
        </w:rPr>
        <w:t xml:space="preserve">                                                                                  </w:t>
      </w:r>
      <w:hyperlink r:id="rId40" w:history="1">
        <w:r w:rsidRPr="008934BD">
          <w:rPr>
            <w:rStyle w:val="Hyperlink"/>
            <w:rFonts w:ascii="Lucida Handwriting" w:hAnsi="Lucida Handwriting" w:cs="Lucida Handwriting"/>
            <w:b/>
            <w:bCs/>
          </w:rPr>
          <w:t>www.sorubak.com</w:t>
        </w:r>
      </w:hyperlink>
      <w:r>
        <w:rPr>
          <w:rFonts w:ascii="Lucida Handwriting" w:hAnsi="Lucida Handwriting" w:cs="Lucida Handwriting"/>
          <w:b/>
          <w:bCs/>
        </w:rPr>
        <w:t xml:space="preserve"> </w:t>
      </w:r>
    </w:p>
    <w:sectPr w:rsidR="004B1D28" w:rsidRPr="0096017C" w:rsidSect="00194DA8">
      <w:type w:val="continuous"/>
      <w:pgSz w:w="11906" w:h="16838"/>
      <w:pgMar w:top="1021" w:right="907" w:bottom="79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altName w:val="Franklin Gothic Heavy"/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00583"/>
    <w:multiLevelType w:val="hybridMultilevel"/>
    <w:tmpl w:val="A198C194"/>
    <w:lvl w:ilvl="0" w:tplc="1E8AFB1A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20" w:hanging="360"/>
      </w:pPr>
    </w:lvl>
    <w:lvl w:ilvl="2" w:tplc="041F001B">
      <w:start w:val="1"/>
      <w:numFmt w:val="lowerRoman"/>
      <w:lvlText w:val="%3."/>
      <w:lvlJc w:val="right"/>
      <w:pPr>
        <w:ind w:left="2040" w:hanging="180"/>
      </w:pPr>
    </w:lvl>
    <w:lvl w:ilvl="3" w:tplc="041F000F">
      <w:start w:val="1"/>
      <w:numFmt w:val="decimal"/>
      <w:lvlText w:val="%4."/>
      <w:lvlJc w:val="left"/>
      <w:pPr>
        <w:ind w:left="2760" w:hanging="360"/>
      </w:pPr>
    </w:lvl>
    <w:lvl w:ilvl="4" w:tplc="041F0019">
      <w:start w:val="1"/>
      <w:numFmt w:val="lowerLetter"/>
      <w:lvlText w:val="%5."/>
      <w:lvlJc w:val="left"/>
      <w:pPr>
        <w:ind w:left="3480" w:hanging="360"/>
      </w:pPr>
    </w:lvl>
    <w:lvl w:ilvl="5" w:tplc="041F001B">
      <w:start w:val="1"/>
      <w:numFmt w:val="lowerRoman"/>
      <w:lvlText w:val="%6."/>
      <w:lvlJc w:val="right"/>
      <w:pPr>
        <w:ind w:left="4200" w:hanging="180"/>
      </w:pPr>
    </w:lvl>
    <w:lvl w:ilvl="6" w:tplc="041F000F">
      <w:start w:val="1"/>
      <w:numFmt w:val="decimal"/>
      <w:lvlText w:val="%7."/>
      <w:lvlJc w:val="left"/>
      <w:pPr>
        <w:ind w:left="4920" w:hanging="360"/>
      </w:pPr>
    </w:lvl>
    <w:lvl w:ilvl="7" w:tplc="041F0019">
      <w:start w:val="1"/>
      <w:numFmt w:val="lowerLetter"/>
      <w:lvlText w:val="%8."/>
      <w:lvlJc w:val="left"/>
      <w:pPr>
        <w:ind w:left="5640" w:hanging="360"/>
      </w:pPr>
    </w:lvl>
    <w:lvl w:ilvl="8" w:tplc="041F001B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6C997401"/>
    <w:multiLevelType w:val="hybridMultilevel"/>
    <w:tmpl w:val="A900E89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DBC113F"/>
    <w:multiLevelType w:val="hybridMultilevel"/>
    <w:tmpl w:val="D8561ECA"/>
    <w:lvl w:ilvl="0" w:tplc="041F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1647"/>
    <w:rsid w:val="00062F45"/>
    <w:rsid w:val="000D1220"/>
    <w:rsid w:val="00112E7C"/>
    <w:rsid w:val="001346D3"/>
    <w:rsid w:val="00194DA8"/>
    <w:rsid w:val="001B17C6"/>
    <w:rsid w:val="00223888"/>
    <w:rsid w:val="002F120A"/>
    <w:rsid w:val="00337F31"/>
    <w:rsid w:val="004B1D28"/>
    <w:rsid w:val="005506D2"/>
    <w:rsid w:val="00623F1F"/>
    <w:rsid w:val="0070127B"/>
    <w:rsid w:val="007B1F22"/>
    <w:rsid w:val="007F771F"/>
    <w:rsid w:val="008333B6"/>
    <w:rsid w:val="008934BD"/>
    <w:rsid w:val="008E35DB"/>
    <w:rsid w:val="00952846"/>
    <w:rsid w:val="0096017C"/>
    <w:rsid w:val="00A41647"/>
    <w:rsid w:val="00B9300D"/>
    <w:rsid w:val="00C40355"/>
    <w:rsid w:val="00DD14F5"/>
    <w:rsid w:val="00E2585B"/>
    <w:rsid w:val="00EA25DF"/>
    <w:rsid w:val="00F77A0D"/>
    <w:rsid w:val="00F93CF2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647"/>
    <w:pPr>
      <w:suppressAutoHyphens/>
    </w:pPr>
    <w:rPr>
      <w:rFonts w:ascii="Times New Roman" w:eastAsia="SimSun" w:hAnsi="Times New Roman"/>
      <w:sz w:val="24"/>
      <w:szCs w:val="24"/>
      <w:lang w:val="en-GB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416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1647"/>
    <w:rPr>
      <w:rFonts w:ascii="Tahoma" w:eastAsia="SimSun" w:hAnsi="Tahoma" w:cs="Tahoma"/>
      <w:sz w:val="16"/>
      <w:szCs w:val="16"/>
      <w:lang w:val="en-GB" w:eastAsia="ar-SA" w:bidi="ar-SA"/>
    </w:rPr>
  </w:style>
  <w:style w:type="table" w:styleId="TableGrid">
    <w:name w:val="Table Grid"/>
    <w:basedOn w:val="TableNormal"/>
    <w:uiPriority w:val="99"/>
    <w:rsid w:val="001B17C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D14F5"/>
    <w:pPr>
      <w:ind w:left="720"/>
    </w:pPr>
  </w:style>
  <w:style w:type="character" w:styleId="Hyperlink">
    <w:name w:val="Hyperlink"/>
    <w:basedOn w:val="DefaultParagraphFont"/>
    <w:uiPriority w:val="99"/>
    <w:rsid w:val="00112E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jpeg"/><Relationship Id="rId18" Type="http://schemas.openxmlformats.org/officeDocument/2006/relationships/image" Target="http://www.englishexercises.org/makeagame/my_documents/my_pictures/2008/may/5CF_hot5.jpg" TargetMode="External"/><Relationship Id="rId26" Type="http://schemas.openxmlformats.org/officeDocument/2006/relationships/image" Target="http://www.englishexercises.org/makeagame/my_documents/my_pictures/gallery/r/raining.jpg" TargetMode="External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7.jpeg"/><Relationship Id="rId42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0.jpeg"/><Relationship Id="rId33" Type="http://schemas.openxmlformats.org/officeDocument/2006/relationships/image" Target="media/image26.jpeg"/><Relationship Id="rId38" Type="http://schemas.openxmlformats.org/officeDocument/2006/relationships/image" Target="media/image31.wmf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5.png"/><Relationship Id="rId29" Type="http://schemas.openxmlformats.org/officeDocument/2006/relationships/image" Target="media/image22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jpeg"/><Relationship Id="rId32" Type="http://schemas.openxmlformats.org/officeDocument/2006/relationships/image" Target="media/image25.png"/><Relationship Id="rId37" Type="http://schemas.openxmlformats.org/officeDocument/2006/relationships/image" Target="media/image30.jpeg"/><Relationship Id="rId40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28" Type="http://schemas.openxmlformats.org/officeDocument/2006/relationships/image" Target="http://www.englishexercises.org/makeagame/my_documents/my_pictures/gallery/c/cloudy.jpg" TargetMode="External"/><Relationship Id="rId36" Type="http://schemas.openxmlformats.org/officeDocument/2006/relationships/image" Target="media/image29.jpeg"/><Relationship Id="rId10" Type="http://schemas.openxmlformats.org/officeDocument/2006/relationships/image" Target="media/image6.jpeg"/><Relationship Id="rId19" Type="http://schemas.openxmlformats.org/officeDocument/2006/relationships/image" Target="media/image14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7.jpeg"/><Relationship Id="rId27" Type="http://schemas.openxmlformats.org/officeDocument/2006/relationships/image" Target="media/image21.jpe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2</Pages>
  <Words>427</Words>
  <Characters>2434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irfan</dc:creator>
  <cp:keywords/>
  <dc:description/>
  <cp:lastModifiedBy>edanur</cp:lastModifiedBy>
  <cp:revision>3</cp:revision>
  <dcterms:created xsi:type="dcterms:W3CDTF">2015-04-21T17:14:00Z</dcterms:created>
  <dcterms:modified xsi:type="dcterms:W3CDTF">2015-04-22T19:03:00Z</dcterms:modified>
</cp:coreProperties>
</file>