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1027" w:rsidRDefault="00621027" w:rsidP="003B7C9E">
      <w:pPr>
        <w:spacing w:line="276" w:lineRule="auto"/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 w:rsidRPr="00D23490">
        <w:rPr>
          <w:rFonts w:ascii="Comic Sans MS" w:hAnsi="Comic Sans MS" w:cs="Comic Sans MS"/>
          <w:b/>
          <w:bCs/>
          <w:sz w:val="20"/>
          <w:szCs w:val="20"/>
          <w:lang w:val="en-US"/>
        </w:rPr>
        <w:t>201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>4</w:t>
      </w:r>
      <w:r w:rsidRPr="00D23490">
        <w:rPr>
          <w:rFonts w:ascii="Comic Sans MS" w:hAnsi="Comic Sans MS" w:cs="Comic Sans MS"/>
          <w:b/>
          <w:bCs/>
          <w:sz w:val="20"/>
          <w:szCs w:val="20"/>
          <w:lang w:val="en-US"/>
        </w:rPr>
        <w:t>-201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>5</w:t>
      </w:r>
      <w:r w:rsidRPr="00D23490"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ACADEMIC YEAR 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IMKB HATTAT HAMID AYTAC SECONDARY </w:t>
      </w:r>
      <w:r w:rsidRPr="00D23490">
        <w:rPr>
          <w:rFonts w:ascii="Comic Sans MS" w:hAnsi="Comic Sans MS" w:cs="Comic Sans MS"/>
          <w:b/>
          <w:bCs/>
          <w:sz w:val="20"/>
          <w:szCs w:val="20"/>
          <w:lang w:val="en-US"/>
        </w:rPr>
        <w:t>SCHOOL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ENGLISH LESSON 2</w:t>
      </w:r>
      <w:r w:rsidRPr="00D23490">
        <w:rPr>
          <w:rFonts w:ascii="Comic Sans MS" w:hAnsi="Comic Sans MS" w:cs="Comic Sans MS"/>
          <w:b/>
          <w:bCs/>
          <w:sz w:val="20"/>
          <w:szCs w:val="20"/>
          <w:vertAlign w:val="superscript"/>
          <w:lang w:val="en-US"/>
        </w:rPr>
        <w:t>ND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TERM 2</w:t>
      </w:r>
      <w:r w:rsidRPr="00D23490">
        <w:rPr>
          <w:rFonts w:ascii="Comic Sans MS" w:hAnsi="Comic Sans MS" w:cs="Comic Sans MS"/>
          <w:b/>
          <w:bCs/>
          <w:sz w:val="20"/>
          <w:szCs w:val="20"/>
          <w:vertAlign w:val="superscript"/>
          <w:lang w:val="en-US"/>
        </w:rPr>
        <w:t>ND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EXAM FOR 4</w:t>
      </w:r>
      <w:r w:rsidRPr="00D23490">
        <w:rPr>
          <w:rFonts w:ascii="Comic Sans MS" w:hAnsi="Comic Sans MS" w:cs="Comic Sans MS"/>
          <w:b/>
          <w:bCs/>
          <w:sz w:val="20"/>
          <w:szCs w:val="20"/>
          <w:vertAlign w:val="superscript"/>
          <w:lang w:val="en-US"/>
        </w:rPr>
        <w:t>TH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GRADES A</w:t>
      </w:r>
    </w:p>
    <w:p w:rsidR="00621027" w:rsidRDefault="00621027" w:rsidP="003B7C9E">
      <w:pPr>
        <w:spacing w:line="276" w:lineRule="auto"/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>Name/Surname:....................................Class:...............Number: ..................Mark:.....................</w:t>
      </w:r>
    </w:p>
    <w:p w:rsidR="00621027" w:rsidRDefault="00621027" w:rsidP="00D23490">
      <w:pPr>
        <w:rPr>
          <w:rFonts w:ascii="Comic Sans MS" w:hAnsi="Comic Sans MS" w:cs="Comic Sans MS"/>
          <w:b/>
          <w:bCs/>
          <w:sz w:val="20"/>
          <w:szCs w:val="20"/>
          <w:lang w:val="en-US"/>
        </w:rPr>
        <w:sectPr w:rsidR="00621027" w:rsidSect="00172ECB">
          <w:pgSz w:w="16838" w:h="11906" w:orient="landscape"/>
          <w:pgMar w:top="539" w:right="1021" w:bottom="510" w:left="851" w:header="708" w:footer="708" w:gutter="0"/>
          <w:cols w:sep="1" w:space="709"/>
          <w:docGrid w:linePitch="360"/>
        </w:sectPr>
      </w:pPr>
    </w:p>
    <w:p w:rsidR="00621027" w:rsidRDefault="00621027" w:rsidP="00D2349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9" o:spid="_x0000_s1026" type="#_x0000_t75" style="position:absolute;left:0;text-align:left;margin-left:678.2pt;margin-top:4.45pt;width:66pt;height:57pt;z-index:251657216;visibility:visible">
            <v:imagedata r:id="rId4" o:title=""/>
          </v:shape>
        </w:pict>
      </w:r>
    </w:p>
    <w:p w:rsidR="00621027" w:rsidRDefault="00621027" w:rsidP="00172ECB">
      <w:pPr>
        <w:jc w:val="left"/>
        <w:rPr>
          <w:rFonts w:ascii="Comic Sans MS" w:hAnsi="Comic Sans MS" w:cs="Comic Sans MS"/>
          <w:b/>
          <w:bCs/>
          <w:sz w:val="20"/>
          <w:szCs w:val="20"/>
          <w:lang w:val="en-US"/>
        </w:rPr>
        <w:sectPr w:rsidR="00621027" w:rsidSect="00172ECB">
          <w:type w:val="continuous"/>
          <w:pgSz w:w="16838" w:h="11906" w:orient="landscape"/>
          <w:pgMar w:top="539" w:right="1021" w:bottom="510" w:left="851" w:header="708" w:footer="708" w:gutter="0"/>
          <w:cols w:num="3" w:sep="1" w:space="709"/>
          <w:docGrid w:linePitch="360"/>
        </w:sectPr>
      </w:pPr>
    </w:p>
    <w:p w:rsidR="00621027" w:rsidRDefault="00621027" w:rsidP="00172ECB">
      <w:pPr>
        <w:jc w:val="left"/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" o:spid="_x0000_s1027" type="#_x0000_t75" style="position:absolute;margin-left:264.95pt;margin-top:18.25pt;width:83.25pt;height:66pt;z-index:251652096;visibility:visible">
            <v:imagedata r:id="rId5" o:title=""/>
          </v:shape>
        </w:pic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A.Choose the correct option.( doğru seçeneği işaretleyin.) </w:t>
      </w:r>
    </w:p>
    <w:p w:rsidR="00621027" w:rsidRDefault="00621027" w:rsidP="00172ECB">
      <w:pPr>
        <w:jc w:val="left"/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>(25*4=100 Points)</w:t>
      </w:r>
    </w:p>
    <w:p w:rsidR="00621027" w:rsidRDefault="00621027" w:rsidP="00362802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1. Jack: </w:t>
      </w:r>
      <w:r w:rsidRPr="00362802">
        <w:rPr>
          <w:rFonts w:ascii="Comic Sans MS" w:hAnsi="Comic Sans MS" w:cs="Comic Sans MS"/>
          <w:sz w:val="20"/>
          <w:szCs w:val="20"/>
          <w:lang w:val="en-US"/>
        </w:rPr>
        <w:t>What do you do in the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 w:rsidRPr="00362802">
        <w:rPr>
          <w:rFonts w:ascii="Comic Sans MS" w:hAnsi="Comic Sans MS" w:cs="Comic Sans MS"/>
          <w:sz w:val="20"/>
          <w:szCs w:val="20"/>
          <w:lang w:val="en-US"/>
        </w:rPr>
        <w:t>morning?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  Michael: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I ....................  my face in the morning.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have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get dressed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wash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do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5" o:spid="_x0000_s1028" type="#_x0000_t75" style="position:absolute;left:0;text-align:left;margin-left:220.7pt;margin-top:13.4pt;width:134.25pt;height:54.75pt;z-index:251655168;visibility:visible">
            <v:imagedata r:id="rId6" o:title=""/>
          </v:shape>
        </w:pic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2. A:What time is it?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B:It is .........................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ten,twenty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B) three,forty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six,twenty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eleven,twenty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3" o:spid="_x0000_s1029" type="#_x0000_t75" style="position:absolute;left:0;text-align:left;margin-left:220.7pt;margin-top:7.45pt;width:134.25pt;height:50.25pt;z-index:251653120;visibility:visible">
            <v:imagedata r:id="rId7" o:title=""/>
          </v:shape>
        </w:pic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3. A-Where is Keloğlan?  B-He is .........the table.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A) behind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B) under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C) next to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D)  near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4.  I am ................ I like animals and I work on a farm.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farmer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 pilot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 policeman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 teacher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4" o:spid="_x0000_s1030" type="#_x0000_t75" style="position:absolute;left:0;text-align:left;margin-left:208.7pt;margin-top:7.3pt;width:97.5pt;height:62.25pt;z-index:251654144;visibility:visible">
            <v:imagedata r:id="rId8" o:title=""/>
          </v:shape>
        </w:pic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5. A-What does she do?  B- she is ...................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dancer        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singer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C) vet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doctor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irc_mi" o:spid="_x0000_s1031" type="#_x0000_t75" alt="http://www.letshavefunwithenglish.com/games/routine/images/time2.gif" href="http://www.google.com.tr/url?sa=i&amp;rct=j&amp;q=&amp;esrc=s&amp;source=images&amp;cd=&amp;cad=rja&amp;uact=8&amp;docid=kzv-7WpMqLCuKM&amp;tbnid=wja6hkLOpKmf1M:&amp;ved=0CAUQjRw&amp;url=http://www.letshavefunwithenglish.com/games/routine/rules.html&amp;ei=EjB7U9HuLeGuyAPgwoGoAg&amp;bvm=bv.67229260,d.bGQ&amp;psig=AFQjCNHp3ovTvmqAlqeqFKt04uFz5XzOow&amp;ust=14006685544616" style="position:absolute;left:0;text-align:left;margin-left:301.7pt;margin-top:-.15pt;width:53.25pt;height:53.25pt;z-index:-251673600;visibility:visible" o:button="t">
            <v:fill o:detectmouseclick="t"/>
            <v:imagedata r:id="rId9" o:title=""/>
          </v:shape>
        </w:pic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6. A- What time is it ? It is  ______.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seven,fifteen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seven,fourteen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 six,fourty-five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seven,fourty-five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8" o:spid="_x0000_s1032" type="#_x0000_t75" style="position:absolute;left:0;text-align:left;margin-left:264.95pt;margin-top:10.85pt;width:84.75pt;height:67.5pt;z-index:251656192;visibility:visible">
            <v:imagedata r:id="rId10" o:title=""/>
          </v:shape>
        </w:pic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7. A-What does he do in the afternoon? B-He .....................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does homework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has breakfast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C)  gets dressed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has a shower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8. A-Where is the brush? B- It is ................... the box.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on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next to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C) in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behind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_x0000_s1033" type="#_x0000_t75" style="position:absolute;left:0;text-align:left;margin-left:332.85pt;margin-top:10.95pt;width:57.75pt;height:70.5pt;z-index:251661312;visibility:visible">
            <v:imagedata r:id="rId11" o:title=""/>
          </v:shape>
        </w:pict>
      </w:r>
      <w:r>
        <w:rPr>
          <w:noProof/>
          <w:lang w:eastAsia="tr-TR"/>
        </w:rPr>
        <w:pict>
          <v:shape id="Resim 10" o:spid="_x0000_s1034" type="#_x0000_t75" style="position:absolute;left:0;text-align:left;margin-left:236.85pt;margin-top:10.95pt;width:1in;height:57.75pt;z-index:251658240;visibility:visible">
            <v:imagedata r:id="rId12" o:title=""/>
          </v:shape>
        </w:pic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9. It is  ______. Wear your ............................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windy / jeans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windy / dress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C)  rainy / shorts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D)  sunny / t-shirt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2" o:spid="_x0000_s1035" type="#_x0000_t75" style="position:absolute;left:0;text-align:left;margin-left:216.6pt;margin-top:1.55pt;width:99pt;height:59.25pt;z-index:251659264;visibility:visible">
            <v:imagedata r:id="rId13" o:title=""/>
          </v:shape>
        </w:pict>
      </w:r>
      <w:r>
        <w:rPr>
          <w:rFonts w:ascii="Comic Sans MS" w:hAnsi="Comic Sans MS" w:cs="Comic Sans MS"/>
          <w:sz w:val="20"/>
          <w:szCs w:val="20"/>
          <w:lang w:val="en-US"/>
        </w:rPr>
        <w:t>10.  They are ...................................................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A) socks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trousers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shoes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D)  coat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3" o:spid="_x0000_s1036" type="#_x0000_t75" style="position:absolute;left:0;text-align:left;margin-left:294.6pt;margin-top:1.95pt;width:75.75pt;height:63pt;z-index:251660288;visibility:visible">
            <v:imagedata r:id="rId14" o:title=""/>
          </v:shape>
        </w:pict>
      </w:r>
      <w:r w:rsidRPr="00811145">
        <w:rPr>
          <w:rFonts w:ascii="Comic Sans MS" w:hAnsi="Comic Sans MS" w:cs="Comic Sans MS"/>
          <w:sz w:val="20"/>
          <w:szCs w:val="20"/>
          <w:lang w:val="en-US"/>
        </w:rPr>
        <w:t>11.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A-Where does a fireman work? B-He works at the ............ 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ab/>
      </w:r>
    </w:p>
    <w:p w:rsidR="00621027" w:rsidRDefault="00621027" w:rsidP="00D2349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  </w:t>
      </w:r>
      <w:r w:rsidRPr="00811145">
        <w:rPr>
          <w:rFonts w:ascii="Comic Sans MS" w:hAnsi="Comic Sans MS" w:cs="Comic Sans MS"/>
          <w:sz w:val="20"/>
          <w:szCs w:val="20"/>
          <w:lang w:val="en-US"/>
        </w:rPr>
        <w:t>A)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police station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fire station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C) post office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 hospital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12. A-..............................................?  B- I am a policewoman.</w:t>
      </w:r>
      <w:r w:rsidRPr="007008D2">
        <w:rPr>
          <w:noProof/>
        </w:rPr>
        <w:t xml:space="preserve"> </w:t>
      </w:r>
    </w:p>
    <w:p w:rsidR="00621027" w:rsidRPr="00E22631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A) Where do you work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  B) What is her job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C) What does he like 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 D) What do you do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13. Which one is different?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A)  green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B) in front of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C)  brown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D) yellow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4" o:spid="_x0000_s1037" type="#_x0000_t75" alt="https://encrypted-tbn3.gstatic.com/images?q=tbn:ANd9GcRU6mQ0Wcugu6TXPaolD5Kh9I0F5geInxrDXo4EhabFdallRZ8q" href="http://www.google.com.tr/url?sa=i&amp;rct=j&amp;q=&amp;esrc=s&amp;source=images&amp;cd=&amp;cad=rja&amp;uact=8&amp;docid=IKgvV2NaYHQN0M&amp;tbnid=LbXToumuIVk34M:&amp;ved=0CAUQjRw&amp;url=http://www.clipartbest.com/clipart-KcjL45Kcq&amp;ei=-DF7U99Vh8nKA9C6gagK&amp;bvm=bv.67229260,d.bGQ&amp;psig=AFQjCNETgrxjedetknXQZHF_tRDWjHDDZw&amp;ust=14006690296408" style="position:absolute;left:0;text-align:left;margin-left:188.85pt;margin-top:2.4pt;width:51.75pt;height:57.75pt;z-index:-251672576;visibility:visible" o:button="t">
            <v:fill o:detectmouseclick="t"/>
            <v:imagedata r:id="rId15" o:title=""/>
          </v:shape>
        </w:pic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14.   It is ..........................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A)  winter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B) Autumn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C)  Summer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D)  Spring 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34 Resim" o:spid="_x0000_s1038" type="#_x0000_t75" alt="Smiling-Sun.png" style="position:absolute;left:0;text-align:left;margin-left:16.35pt;margin-top:8.95pt;width:56.25pt;height:50.25pt;z-index:-251665408;visibility:visible">
            <v:imagedata r:id="rId16" o:title=""/>
          </v:shape>
        </w:pict>
      </w:r>
    </w:p>
    <w:p w:rsidR="00621027" w:rsidRDefault="00621027" w:rsidP="00483C89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15.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A-What is the weather like ? B- It is .......................</w:t>
      </w:r>
    </w:p>
    <w:p w:rsidR="00621027" w:rsidRDefault="00621027" w:rsidP="00483C89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                     A) cold and rainy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B)  warm and stormy </w:t>
      </w:r>
    </w:p>
    <w:p w:rsidR="00621027" w:rsidRDefault="00621027" w:rsidP="00483C89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C) cold and  cloudy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>D) hot and sunny</w:t>
      </w:r>
    </w:p>
    <w:p w:rsidR="00621027" w:rsidRDefault="00621027" w:rsidP="00483C89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483C89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7008D2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16. </w:t>
      </w:r>
    </w:p>
    <w:tbl>
      <w:tblPr>
        <w:tblpPr w:leftFromText="141" w:rightFromText="141" w:vertAnchor="text" w:horzAnchor="page" w:tblpX="2023" w:tblpY="-15"/>
        <w:tblW w:w="0" w:type="auto"/>
        <w:tbl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single" w:sz="8" w:space="0" w:color="7BA0CD"/>
          <w:insideV w:val="single" w:sz="8" w:space="0" w:color="7BA0CD"/>
        </w:tblBorders>
        <w:tblLook w:val="00A0"/>
      </w:tblPr>
      <w:tblGrid>
        <w:gridCol w:w="5368"/>
      </w:tblGrid>
      <w:tr w:rsidR="00621027" w:rsidRPr="000D1572">
        <w:trPr>
          <w:trHeight w:val="151"/>
        </w:trPr>
        <w:tc>
          <w:tcPr>
            <w:tcW w:w="5368" w:type="dxa"/>
            <w:shd w:val="clear" w:color="auto" w:fill="D3DFEE"/>
          </w:tcPr>
          <w:p w:rsidR="00621027" w:rsidRPr="000D1572" w:rsidRDefault="00621027" w:rsidP="000D1572">
            <w:pPr>
              <w:rPr>
                <w:rFonts w:ascii="Garamond" w:hAnsi="Garamond" w:cs="Garamond"/>
                <w:b/>
                <w:bCs/>
                <w:sz w:val="28"/>
                <w:szCs w:val="28"/>
              </w:rPr>
            </w:pPr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>A pilot works at the air port.</w:t>
            </w:r>
          </w:p>
        </w:tc>
      </w:tr>
      <w:tr w:rsidR="00621027" w:rsidRPr="000D1572">
        <w:trPr>
          <w:trHeight w:val="151"/>
        </w:trPr>
        <w:tc>
          <w:tcPr>
            <w:tcW w:w="5368" w:type="dxa"/>
            <w:shd w:val="clear" w:color="auto" w:fill="D3DFEE"/>
          </w:tcPr>
          <w:p w:rsidR="00621027" w:rsidRPr="000D1572" w:rsidRDefault="00621027" w:rsidP="000D1572">
            <w:pPr>
              <w:rPr>
                <w:rFonts w:ascii="Garamond" w:hAnsi="Garamond" w:cs="Garamond"/>
                <w:b/>
                <w:bCs/>
                <w:sz w:val="28"/>
                <w:szCs w:val="28"/>
              </w:rPr>
            </w:pPr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A dancer works at a hospital.</w:t>
            </w:r>
          </w:p>
        </w:tc>
      </w:tr>
      <w:tr w:rsidR="00621027" w:rsidRPr="000D1572">
        <w:trPr>
          <w:trHeight w:val="151"/>
        </w:trPr>
        <w:tc>
          <w:tcPr>
            <w:tcW w:w="5368" w:type="dxa"/>
            <w:shd w:val="clear" w:color="auto" w:fill="D3DFEE"/>
          </w:tcPr>
          <w:p w:rsidR="00621027" w:rsidRPr="000D1572" w:rsidRDefault="00621027" w:rsidP="000D1572">
            <w:pPr>
              <w:rPr>
                <w:rFonts w:ascii="Garamond" w:hAnsi="Garamond" w:cs="Garamond"/>
                <w:b/>
                <w:bCs/>
                <w:sz w:val="28"/>
                <w:szCs w:val="28"/>
              </w:rPr>
            </w:pPr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A teacher works  on a farm .</w:t>
            </w:r>
          </w:p>
        </w:tc>
      </w:tr>
      <w:tr w:rsidR="00621027" w:rsidRPr="000D1572">
        <w:trPr>
          <w:trHeight w:val="151"/>
        </w:trPr>
        <w:tc>
          <w:tcPr>
            <w:tcW w:w="5368" w:type="dxa"/>
            <w:shd w:val="clear" w:color="auto" w:fill="D3DFEE"/>
          </w:tcPr>
          <w:p w:rsidR="00621027" w:rsidRPr="000D1572" w:rsidRDefault="00621027" w:rsidP="000D1572">
            <w:pPr>
              <w:rPr>
                <w:rFonts w:ascii="Garamond" w:hAnsi="Garamond" w:cs="Garamond"/>
                <w:b/>
                <w:bCs/>
                <w:sz w:val="28"/>
                <w:szCs w:val="28"/>
              </w:rPr>
            </w:pPr>
            <w:r w:rsidRPr="000D1572">
              <w:rPr>
                <w:rFonts w:ascii="Garamond" w:hAnsi="Garamond" w:cs="Garamond"/>
                <w:b/>
                <w:bCs/>
                <w:sz w:val="28"/>
                <w:szCs w:val="28"/>
              </w:rPr>
              <w:t xml:space="preserve"> A doctor works at a veterinary.</w:t>
            </w:r>
          </w:p>
        </w:tc>
      </w:tr>
    </w:tbl>
    <w:p w:rsidR="00621027" w:rsidRDefault="00621027" w:rsidP="007008D2">
      <w:pPr>
        <w:spacing w:line="276" w:lineRule="auto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     A)     </w:t>
      </w:r>
    </w:p>
    <w:p w:rsidR="00621027" w:rsidRDefault="00621027" w:rsidP="007008D2">
      <w:pPr>
        <w:spacing w:line="276" w:lineRule="auto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     B)  </w:t>
      </w:r>
    </w:p>
    <w:p w:rsidR="00621027" w:rsidRDefault="00621027" w:rsidP="007008D2">
      <w:pPr>
        <w:spacing w:line="276" w:lineRule="auto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     C)  </w:t>
      </w:r>
    </w:p>
    <w:p w:rsidR="00621027" w:rsidRDefault="00621027" w:rsidP="007008D2">
      <w:pPr>
        <w:spacing w:line="276" w:lineRule="auto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     D)  </w: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_x0000_s1039" type="#_x0000_t75" alt="http://www.clipartpal.com/_thumbs/pd/weather/umbrlla_rain.png" href="http://www.google.com.tr/url?sa=i&amp;rct=j&amp;q=&amp;esrc=s&amp;source=images&amp;cd=&amp;cad=rja&amp;uact=8&amp;docid=nSaezFyksLDu_M&amp;tbnid=bIlMn8P8JtHEOM:&amp;ved=0CAUQjRw&amp;url=http://www.clipartpal.com/clipart_pd/weather/rain1.html&amp;ei=9zN7U5aIMsWHoQSI2oBA&amp;bvm=bv.67229260,d.bGQ&amp;psig=AFQjCNGitCzbFXudcrc_oZKUucpplFwFPw&amp;ust=14006695005697" style="position:absolute;left:0;text-align:left;margin-left:16.2pt;margin-top:.65pt;width:61.5pt;height:62.25pt;z-index:-251671552;visibility:visible" o:button="t">
            <v:fill o:detectmouseclick="t"/>
            <v:imagedata r:id="rId17" o:title=""/>
          </v:shape>
        </w:pict>
      </w:r>
      <w:r w:rsidRPr="00EF5F47">
        <w:rPr>
          <w:rFonts w:ascii="Comic Sans MS" w:hAnsi="Comic Sans MS" w:cs="Comic Sans MS"/>
          <w:sz w:val="20"/>
          <w:szCs w:val="20"/>
          <w:lang w:val="en-US"/>
        </w:rPr>
        <w:t>17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.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    A) rainy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B) windy </w: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    C) sunny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D) hot </w: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_x0000_s1040" type="#_x0000_t75" style="position:absolute;left:0;text-align:left;margin-left:15.95pt;margin-top:.3pt;width:107.25pt;height:65.25pt;z-index:251662336;visibility:visible">
            <v:imagedata r:id="rId18" o:title=""/>
          </v:shape>
        </w:pict>
      </w:r>
      <w:r>
        <w:rPr>
          <w:rFonts w:ascii="Comic Sans MS" w:hAnsi="Comic Sans MS" w:cs="Comic Sans MS"/>
          <w:sz w:val="20"/>
          <w:szCs w:val="20"/>
          <w:lang w:val="en-US"/>
        </w:rPr>
        <w:t>18.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A)  I watch television in the evening.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</w:p>
    <w:p w:rsidR="00621027" w:rsidRDefault="00621027" w:rsidP="002300A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B)  I have a shower in the afternoon</w:t>
      </w:r>
    </w:p>
    <w:p w:rsidR="00621027" w:rsidRDefault="00621027" w:rsidP="002300A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C)  I do my homework in the morning. </w:t>
      </w:r>
    </w:p>
    <w:p w:rsidR="00621027" w:rsidRDefault="00621027" w:rsidP="002300A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D) I read a book in the evening. </w: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7" o:spid="_x0000_s1041" type="#_x0000_t75" style="position:absolute;left:0;text-align:left;margin-left:270.95pt;margin-top:1.85pt;width:81pt;height:89.25pt;z-index:251664384;visibility:visible">
            <v:imagedata r:id="rId19" o:title=""/>
          </v:shape>
        </w:pic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19. A-What does she look like?  B-She has .....................hair.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2300A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A) short curly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B) long straight</w: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     C) short wavy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</w:t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D) long curly </w: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20. </w:t>
      </w:r>
      <w:r>
        <w:rPr>
          <w:noProof/>
          <w:lang w:eastAsia="tr-TR"/>
        </w:rPr>
        <w:pict>
          <v:shape id="Resim 16" o:spid="_x0000_s1042" type="#_x0000_t75" style="position:absolute;left:0;text-align:left;margin-left:18.95pt;margin-top:0;width:86.25pt;height:90.75pt;z-index:251663360;visibility:visible;mso-position-horizontal-relative:text;mso-position-vertical-relative:text">
            <v:imagedata r:id="rId20" o:title=""/>
          </v:shape>
        </w:pict>
      </w:r>
    </w:p>
    <w:p w:rsidR="00621027" w:rsidRDefault="00621027" w:rsidP="00E006F9">
      <w:pPr>
        <w:ind w:left="1416" w:firstLine="708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A) He has green eyes and wavy black hair.</w:t>
      </w:r>
    </w:p>
    <w:p w:rsidR="00621027" w:rsidRDefault="00621027" w:rsidP="00E006F9">
      <w:pPr>
        <w:ind w:left="1416" w:firstLine="708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B)  He has blue eyes and short straight brown hair. </w:t>
      </w:r>
    </w:p>
    <w:p w:rsidR="00621027" w:rsidRDefault="00621027" w:rsidP="00E006F9">
      <w:pPr>
        <w:ind w:left="1416" w:firstLine="708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C) He has brown eyes and short curly hair.</w:t>
      </w:r>
    </w:p>
    <w:p w:rsidR="00621027" w:rsidRDefault="00621027" w:rsidP="00E006F9">
      <w:pPr>
        <w:ind w:left="1416" w:firstLine="708"/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D)  He has black eyes and long black hair.</w: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3" type="#_x0000_t202" style="position:absolute;left:0;text-align:left;margin-left:28.5pt;margin-top:8.15pt;width:110.6pt;height:107.1pt;z-index:251645952">
            <v:textbox style="mso-fit-shape-to-text:t">
              <w:txbxContent>
                <w:p w:rsidR="00621027" w:rsidRPr="008460B1" w:rsidRDefault="00621027" w:rsidP="008460B1">
                  <w:pPr>
                    <w:rPr>
                      <w:rFonts w:ascii="Comic Sans MS" w:hAnsi="Comic Sans MS" w:cs="Comic Sans MS"/>
                    </w:rPr>
                  </w:pPr>
                  <w:r>
                    <w:rPr>
                      <w:rFonts w:ascii="Comic Sans MS" w:hAnsi="Comic Sans MS" w:cs="Comic Sans MS"/>
                    </w:rPr>
                    <w:t xml:space="preserve">It is  six, thirty.  </w:t>
                  </w:r>
                </w:p>
              </w:txbxContent>
            </v:textbox>
          </v:shape>
        </w:pic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21. </w:t>
      </w: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_x0000_s1044" type="#_x0000_t202" style="position:absolute;left:0;text-align:left;margin-left:267.95pt;margin-top:10.3pt;width:45.85pt;height:23.25pt;z-index:251650048" strokeweight="1pt">
            <v:stroke dashstyle="dash"/>
            <v:shadow color="#868686"/>
            <v:textbox>
              <w:txbxContent>
                <w:p w:rsidR="00621027" w:rsidRPr="000D7F3F" w:rsidRDefault="00621027" w:rsidP="000D7F3F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06:00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202" style="position:absolute;left:0;text-align:left;margin-left:177.2pt;margin-top:10.3pt;width:45.85pt;height:23.25pt;z-index:251648000" strokeweight="1pt">
            <v:stroke dashstyle="dash"/>
            <v:shadow color="#868686"/>
            <v:textbox>
              <w:txbxContent>
                <w:p w:rsidR="00621027" w:rsidRPr="000D7F3F" w:rsidRDefault="00621027" w:rsidP="000D7F3F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18</w:t>
                  </w:r>
                  <w:r w:rsidRPr="000D7F3F">
                    <w:rPr>
                      <w:b/>
                      <w:bCs/>
                    </w:rPr>
                    <w:t>:30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202" style="position:absolute;left:0;text-align:left;margin-left:101.45pt;margin-top:10.3pt;width:45.85pt;height:23.25pt;z-index:251649024" strokeweight="1pt">
            <v:stroke dashstyle="dash"/>
            <v:shadow color="#868686"/>
            <v:textbox>
              <w:txbxContent>
                <w:p w:rsidR="00621027" w:rsidRPr="000D7F3F" w:rsidRDefault="00621027" w:rsidP="000D7F3F">
                  <w:pPr>
                    <w:rPr>
                      <w:b/>
                      <w:bCs/>
                    </w:rPr>
                  </w:pPr>
                  <w:r>
                    <w:rPr>
                      <w:b/>
                      <w:bCs/>
                    </w:rPr>
                    <w:t>06:15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left:0;text-align:left;margin-left:13.7pt;margin-top:10.3pt;width:45.85pt;height:23.25pt;z-index:251646976" strokeweight="1pt">
            <v:stroke dashstyle="dash"/>
            <v:shadow color="#868686"/>
            <v:textbox>
              <w:txbxContent>
                <w:p w:rsidR="00621027" w:rsidRPr="000D7F3F" w:rsidRDefault="00621027" w:rsidP="000D7F3F">
                  <w:pPr>
                    <w:rPr>
                      <w:b/>
                      <w:bCs/>
                    </w:rPr>
                  </w:pPr>
                  <w:r w:rsidRPr="000D7F3F">
                    <w:rPr>
                      <w:b/>
                      <w:bCs/>
                    </w:rPr>
                    <w:t>04:30</w:t>
                  </w:r>
                </w:p>
              </w:txbxContent>
            </v:textbox>
          </v:shape>
        </w:pict>
      </w:r>
    </w:p>
    <w:p w:rsidR="00621027" w:rsidRPr="004A5DCD" w:rsidRDefault="00621027" w:rsidP="00123FF0">
      <w:pPr>
        <w:rPr>
          <w:rFonts w:ascii="Arial" w:hAnsi="Arial" w:cs="Arial"/>
          <w:color w:val="222222"/>
          <w:sz w:val="24"/>
          <w:szCs w:val="24"/>
          <w:lang w:eastAsia="tr-TR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>A)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           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  <w:t xml:space="preserve">     B)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           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 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C)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          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>D)</w:t>
      </w:r>
      <w:r w:rsidRPr="004A5DCD">
        <w:t xml:space="preserve"> </w:t>
      </w: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4353C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19" o:spid="_x0000_s1048" type="#_x0000_t75" style="position:absolute;left:0;text-align:left;margin-left:167.85pt;margin-top:-11.95pt;width:69pt;height:48pt;z-index:251666432;visibility:visible">
            <v:imagedata r:id="rId21" o:title=""/>
          </v:shape>
        </w:pict>
      </w:r>
      <w:r>
        <w:rPr>
          <w:noProof/>
          <w:lang w:eastAsia="tr-TR"/>
        </w:rPr>
        <w:pict>
          <v:shape id="Resim 20" o:spid="_x0000_s1049" type="#_x0000_t75" style="position:absolute;left:0;text-align:left;margin-left:279.6pt;margin-top:-11.95pt;width:90.75pt;height:48pt;z-index:251667456;visibility:visible">
            <v:imagedata r:id="rId22" o:title=""/>
          </v:shape>
        </w:pict>
      </w:r>
      <w:r>
        <w:rPr>
          <w:noProof/>
          <w:lang w:eastAsia="tr-TR"/>
        </w:rPr>
        <w:pict>
          <v:shape id="Resim 18" o:spid="_x0000_s1050" type="#_x0000_t75" style="position:absolute;left:0;text-align:left;margin-left:19.35pt;margin-top:4.55pt;width:100.5pt;height:94.5pt;z-index:251665408;visibility:visible">
            <v:imagedata r:id="rId23" o:title="" blacklevel="-3277f"/>
          </v:shape>
        </w:pict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22. </w:t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ab/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ab/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ab/>
      </w:r>
      <w:r>
        <w:rPr>
          <w:rFonts w:ascii="Comic Sans MS" w:hAnsi="Comic Sans MS" w:cs="Comic Sans MS"/>
          <w:b/>
          <w:bCs/>
          <w:sz w:val="20"/>
          <w:szCs w:val="20"/>
          <w:lang w:val="en-US"/>
        </w:rPr>
        <w:tab/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                             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 B)</w:t>
      </w:r>
      <w:r w:rsidRPr="004353C6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</w:p>
    <w:p w:rsidR="00621027" w:rsidRDefault="00621027" w:rsidP="004353C6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4353C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21" o:spid="_x0000_s1051" type="#_x0000_t75" style="position:absolute;left:0;text-align:left;margin-left:158.85pt;margin-top:13.45pt;width:81.75pt;height:43.5pt;z-index:251668480;visibility:visible">
            <v:imagedata r:id="rId24" o:title=""/>
          </v:shape>
        </w:pict>
      </w:r>
    </w:p>
    <w:p w:rsidR="00621027" w:rsidRDefault="00621027" w:rsidP="004353C6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22" o:spid="_x0000_s1052" type="#_x0000_t75" style="position:absolute;left:0;text-align:left;margin-left:286.35pt;margin-top:3.25pt;width:71.25pt;height:44.25pt;z-index:251669504;visibility:visible">
            <v:imagedata r:id="rId25" o:title=""/>
          </v:shape>
        </w:pict>
      </w:r>
    </w:p>
    <w:p w:rsidR="00621027" w:rsidRPr="004A5DCD" w:rsidRDefault="00621027" w:rsidP="004353C6">
      <w:pPr>
        <w:rPr>
          <w:rFonts w:ascii="Comic Sans MS" w:hAnsi="Comic Sans MS" w:cs="Comic Sans MS"/>
          <w:sz w:val="20"/>
          <w:szCs w:val="20"/>
          <w:lang w:val="en-US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  <w:t xml:space="preserve">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C)</w:t>
      </w:r>
      <w:r w:rsidRPr="004353C6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 xml:space="preserve">    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>D)</w:t>
      </w:r>
      <w:r w:rsidRPr="004353C6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25" o:spid="_x0000_s1053" type="#_x0000_t75" style="position:absolute;left:0;text-align:left;margin-left:247.35pt;margin-top:.3pt;width:117.75pt;height:91.5pt;z-index:251670528;visibility:visible">
            <v:imagedata r:id="rId26" o:title=""/>
          </v:shape>
        </w:pict>
      </w:r>
    </w:p>
    <w:p w:rsidR="00621027" w:rsidRPr="004A5DCD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23. </w:t>
      </w:r>
      <w:r>
        <w:rPr>
          <w:rFonts w:ascii="Comic Sans MS" w:hAnsi="Comic Sans MS" w:cs="Comic Sans MS"/>
          <w:sz w:val="20"/>
          <w:szCs w:val="20"/>
          <w:lang w:val="en-US"/>
        </w:rPr>
        <w:t xml:space="preserve"> It is hot. May I borrow your .....................?</w:t>
      </w:r>
      <w:r w:rsidRPr="00125D68">
        <w:rPr>
          <w:rFonts w:ascii="Comic Sans MS" w:hAnsi="Comic Sans MS" w:cs="Comic Sans MS"/>
          <w:sz w:val="20"/>
          <w:szCs w:val="20"/>
          <w:lang w:val="en-US"/>
        </w:rPr>
        <w:t xml:space="preserve"> </w:t>
      </w:r>
    </w:p>
    <w:p w:rsidR="00621027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</w:p>
    <w:p w:rsidR="00621027" w:rsidRDefault="00621027" w:rsidP="00071330">
      <w:pPr>
        <w:rPr>
          <w:rFonts w:ascii="Comic Sans MS" w:hAnsi="Comic Sans MS" w:cs="Comic Sans MS"/>
          <w:sz w:val="20"/>
          <w:szCs w:val="20"/>
          <w:lang w:val="en-US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r>
        <w:rPr>
          <w:rFonts w:ascii="Comic Sans MS" w:hAnsi="Comic Sans MS" w:cs="Comic Sans MS"/>
          <w:sz w:val="20"/>
          <w:szCs w:val="20"/>
          <w:lang w:val="en-US"/>
        </w:rPr>
        <w:t>coat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  <w:t xml:space="preserve">    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 w:rsidRPr="004A5DCD">
        <w:rPr>
          <w:rFonts w:ascii="Comic Sans MS" w:hAnsi="Comic Sans MS" w:cs="Comic Sans MS"/>
          <w:sz w:val="20"/>
          <w:szCs w:val="20"/>
          <w:lang w:val="en-US"/>
        </w:rPr>
        <w:t xml:space="preserve"> B) </w:t>
      </w:r>
      <w:r>
        <w:rPr>
          <w:rFonts w:ascii="Comic Sans MS" w:hAnsi="Comic Sans MS" w:cs="Comic Sans MS"/>
          <w:sz w:val="20"/>
          <w:szCs w:val="20"/>
          <w:lang w:val="en-US"/>
        </w:rPr>
        <w:t>hat</w:t>
      </w:r>
      <w:r w:rsidRPr="004A5DCD">
        <w:rPr>
          <w:rFonts w:ascii="Comic Sans MS" w:hAnsi="Comic Sans MS" w:cs="Comic Sans MS"/>
          <w:sz w:val="20"/>
          <w:szCs w:val="20"/>
          <w:lang w:val="en-US"/>
        </w:rPr>
        <w:tab/>
        <w:t xml:space="preserve">    </w:t>
      </w:r>
    </w:p>
    <w:p w:rsidR="00621027" w:rsidRPr="00F7631D" w:rsidRDefault="00621027" w:rsidP="00071330">
      <w:pPr>
        <w:rPr>
          <w:rFonts w:ascii="Comic Sans MS" w:hAnsi="Comic Sans MS" w:cs="Comic Sans MS"/>
          <w:b/>
          <w:bCs/>
          <w:sz w:val="20"/>
          <w:szCs w:val="20"/>
          <w:lang w:val="en-US"/>
        </w:rPr>
      </w:pPr>
      <w:r w:rsidRPr="004A5DCD">
        <w:rPr>
          <w:rFonts w:ascii="Comic Sans MS" w:hAnsi="Comic Sans MS" w:cs="Comic Sans MS"/>
          <w:sz w:val="20"/>
          <w:szCs w:val="20"/>
          <w:lang w:val="en-US"/>
        </w:rPr>
        <w:t>C)</w:t>
      </w:r>
      <w:r w:rsidRPr="004A5DCD">
        <w:t xml:space="preserve"> </w:t>
      </w:r>
      <w:r>
        <w:t>gloves</w:t>
      </w:r>
      <w:r w:rsidRPr="004A5DCD">
        <w:tab/>
      </w:r>
      <w:r w:rsidRPr="004A5DCD">
        <w:tab/>
      </w:r>
      <w:r>
        <w:t xml:space="preserve"> </w:t>
      </w:r>
      <w:r w:rsidRPr="00F7631D">
        <w:rPr>
          <w:rFonts w:ascii="Comic Sans MS" w:hAnsi="Comic Sans MS" w:cs="Comic Sans MS"/>
          <w:sz w:val="20"/>
          <w:szCs w:val="20"/>
        </w:rPr>
        <w:t>D)</w:t>
      </w:r>
      <w:r>
        <w:rPr>
          <w:rFonts w:ascii="Comic Sans MS" w:hAnsi="Comic Sans MS" w:cs="Comic Sans MS"/>
        </w:rPr>
        <w:t xml:space="preserve">  sun glasses</w: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15 Resim" o:spid="_x0000_s1054" type="#_x0000_t75" alt="images (1).jpg" style="position:absolute;left:0;text-align:left;margin-left:19.35pt;margin-top:2.3pt;width:109.15pt;height:76.5pt;z-index:251671552;visibility:visible" stroked="t" strokecolor="windowText">
            <v:imagedata r:id="rId27" o:title=""/>
          </v:shape>
        </w:pic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24. 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 w:rsidRPr="005259CE">
        <w:rPr>
          <w:rFonts w:ascii="Comic Sans MS" w:hAnsi="Comic Sans MS" w:cs="Comic Sans MS"/>
          <w:sz w:val="20"/>
          <w:szCs w:val="20"/>
          <w:lang w:val="en-US"/>
        </w:rPr>
        <w:t>“ ………</w:t>
      </w:r>
      <w:r>
        <w:rPr>
          <w:rFonts w:ascii="Comic Sans MS" w:hAnsi="Comic Sans MS" w:cs="Comic Sans MS"/>
          <w:sz w:val="20"/>
          <w:szCs w:val="20"/>
          <w:lang w:val="en-US"/>
        </w:rPr>
        <w:t>.......</w:t>
      </w:r>
      <w:r w:rsidRPr="005259CE">
        <w:rPr>
          <w:rFonts w:ascii="Comic Sans MS" w:hAnsi="Comic Sans MS" w:cs="Comic Sans MS"/>
          <w:sz w:val="20"/>
          <w:szCs w:val="20"/>
          <w:lang w:val="en-US"/>
        </w:rPr>
        <w:t>……… the tree.”</w: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5259CE">
      <w:pPr>
        <w:tabs>
          <w:tab w:val="left" w:pos="2430"/>
        </w:tabs>
        <w:spacing w:line="276" w:lineRule="auto"/>
      </w:pP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t xml:space="preserve">A) Fold                   B) Water </w:t>
      </w:r>
    </w:p>
    <w:p w:rsidR="00621027" w:rsidRDefault="00621027" w:rsidP="005259CE">
      <w:pPr>
        <w:tabs>
          <w:tab w:val="left" w:pos="2430"/>
        </w:tabs>
        <w:spacing w:line="276" w:lineRule="auto"/>
      </w:pPr>
      <w:r>
        <w:tab/>
      </w:r>
      <w:r>
        <w:tab/>
        <w:t xml:space="preserve">C) Mix                     D) Plant </w:t>
      </w: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A373DE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noProof/>
          <w:lang w:eastAsia="tr-TR"/>
        </w:rPr>
        <w:pict>
          <v:shape id="Resim 26" o:spid="_x0000_s1055" type="#_x0000_t75" alt="z6" style="position:absolute;left:0;text-align:left;margin-left:236.85pt;margin-top:-.3pt;width:140.25pt;height:90pt;z-index:251672576;visibility:visible">
            <v:imagedata r:id="rId28" o:title=""/>
          </v:shape>
        </w:pic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25. What is she like ?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 xml:space="preserve">A) </w:t>
      </w:r>
      <w:r w:rsidRPr="003B7C9E">
        <w:rPr>
          <w:rFonts w:ascii="Comic Sans MS" w:hAnsi="Comic Sans MS" w:cs="Comic Sans MS"/>
          <w:sz w:val="20"/>
          <w:szCs w:val="20"/>
          <w:lang w:val="en-US"/>
        </w:rPr>
        <w:t>She is energetic</w:t>
      </w:r>
      <w:r>
        <w:rPr>
          <w:rFonts w:ascii="Comic Sans MS" w:hAnsi="Comic Sans MS" w:cs="Comic Sans MS"/>
          <w:sz w:val="20"/>
          <w:szCs w:val="20"/>
          <w:lang w:val="en-US"/>
        </w:rPr>
        <w:t>.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B) Sh</w:t>
      </w:r>
      <w:r w:rsidRPr="003B7C9E">
        <w:rPr>
          <w:rFonts w:ascii="Comic Sans MS" w:hAnsi="Comic Sans MS" w:cs="Comic Sans MS"/>
          <w:sz w:val="20"/>
          <w:szCs w:val="20"/>
          <w:lang w:val="en-US"/>
        </w:rPr>
        <w:t>e is shy.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r>
        <w:rPr>
          <w:rFonts w:ascii="Comic Sans MS" w:hAnsi="Comic Sans MS" w:cs="Comic Sans MS"/>
          <w:sz w:val="20"/>
          <w:szCs w:val="20"/>
          <w:lang w:val="en-US"/>
        </w:rPr>
        <w:t>C)</w:t>
      </w:r>
      <w:r w:rsidRPr="003B7C9E">
        <w:t xml:space="preserve"> </w:t>
      </w:r>
      <w:r w:rsidRPr="003B7C9E">
        <w:rPr>
          <w:rFonts w:ascii="Comic Sans MS" w:hAnsi="Comic Sans MS" w:cs="Comic Sans MS"/>
          <w:sz w:val="20"/>
          <w:szCs w:val="20"/>
          <w:lang w:val="en-US"/>
        </w:rPr>
        <w:t>She is friendly.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  <w:t>D)  Sh</w:t>
      </w:r>
      <w:r w:rsidRPr="003B7C9E">
        <w:rPr>
          <w:rFonts w:ascii="Comic Sans MS" w:hAnsi="Comic Sans MS" w:cs="Comic Sans MS"/>
          <w:sz w:val="20"/>
          <w:szCs w:val="20"/>
          <w:lang w:val="en-US"/>
        </w:rPr>
        <w:t>e is rude.</w:t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  <w:r>
        <w:rPr>
          <w:rFonts w:ascii="Comic Sans MS" w:hAnsi="Comic Sans MS" w:cs="Comic Sans MS"/>
          <w:sz w:val="20"/>
          <w:szCs w:val="20"/>
          <w:lang w:val="en-US"/>
        </w:rPr>
        <w:tab/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3B7C9E">
      <w:pPr>
        <w:ind w:left="1416" w:firstLine="708"/>
        <w:rPr>
          <w:rFonts w:ascii="Monotype Corsiva" w:hAnsi="Monotype Corsiva" w:cs="Monotype Corsiva"/>
          <w:sz w:val="44"/>
          <w:szCs w:val="44"/>
          <w:lang w:val="en-US"/>
        </w:rPr>
      </w:pPr>
      <w:r w:rsidRPr="003B7C9E">
        <w:rPr>
          <w:rFonts w:ascii="Monotype Corsiva" w:hAnsi="Monotype Corsiva" w:cs="Monotype Corsiva"/>
          <w:sz w:val="44"/>
          <w:szCs w:val="44"/>
          <w:lang w:val="en-US"/>
        </w:rPr>
        <w:t>GOOD LUCK</w:t>
      </w:r>
    </w:p>
    <w:p w:rsidR="00621027" w:rsidRPr="003B7C9E" w:rsidRDefault="00621027" w:rsidP="003B7C9E">
      <w:pPr>
        <w:ind w:left="1416" w:firstLine="708"/>
        <w:rPr>
          <w:rFonts w:ascii="Monotype Corsiva" w:hAnsi="Monotype Corsiva" w:cs="Monotype Corsiva"/>
          <w:b/>
          <w:bCs/>
          <w:sz w:val="28"/>
          <w:szCs w:val="28"/>
          <w:lang w:val="en-US"/>
        </w:rPr>
      </w:pPr>
      <w:r>
        <w:rPr>
          <w:rFonts w:ascii="Monotype Corsiva" w:hAnsi="Monotype Corsiva" w:cs="Monotype Corsiva"/>
          <w:sz w:val="28"/>
          <w:szCs w:val="28"/>
          <w:lang w:val="en-US"/>
        </w:rPr>
        <w:t xml:space="preserve">                                                     </w:t>
      </w:r>
      <w:r w:rsidRPr="003B7C9E">
        <w:rPr>
          <w:rFonts w:ascii="Monotype Corsiva" w:hAnsi="Monotype Corsiva" w:cs="Monotype Corsiva"/>
          <w:b/>
          <w:bCs/>
          <w:sz w:val="28"/>
          <w:szCs w:val="28"/>
          <w:lang w:val="en-US"/>
        </w:rPr>
        <w:t>Nazım KAYA</w:t>
      </w:r>
    </w:p>
    <w:p w:rsidR="00621027" w:rsidRPr="003B7C9E" w:rsidRDefault="00621027" w:rsidP="003B7C9E">
      <w:pPr>
        <w:ind w:left="1416" w:firstLine="708"/>
        <w:rPr>
          <w:rFonts w:ascii="Monotype Corsiva" w:hAnsi="Monotype Corsiva" w:cs="Monotype Corsiva"/>
          <w:b/>
          <w:bCs/>
          <w:sz w:val="28"/>
          <w:szCs w:val="28"/>
          <w:lang w:val="en-US"/>
        </w:rPr>
      </w:pPr>
      <w:r w:rsidRPr="003B7C9E">
        <w:rPr>
          <w:rFonts w:ascii="Monotype Corsiva" w:hAnsi="Monotype Corsiva" w:cs="Monotype Corsiva"/>
          <w:b/>
          <w:bCs/>
          <w:sz w:val="28"/>
          <w:szCs w:val="28"/>
          <w:lang w:val="en-US"/>
        </w:rPr>
        <w:t xml:space="preserve">                                             English Teacher</w:t>
      </w: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  <w:hyperlink r:id="rId29" w:history="1">
        <w:r>
          <w:rPr>
            <w:rStyle w:val="Hyperlink"/>
            <w:b/>
            <w:bCs/>
            <w:i/>
            <w:iCs/>
            <w:sz w:val="20"/>
            <w:szCs w:val="20"/>
          </w:rPr>
          <w:t>www.sorubak.com</w:t>
        </w:r>
      </w:hyperlink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p w:rsidR="00621027" w:rsidRDefault="00621027" w:rsidP="00D23490">
      <w:pPr>
        <w:rPr>
          <w:rFonts w:ascii="Comic Sans MS" w:hAnsi="Comic Sans MS" w:cs="Comic Sans MS"/>
          <w:sz w:val="20"/>
          <w:szCs w:val="20"/>
          <w:lang w:val="en-US"/>
        </w:rPr>
      </w:pPr>
    </w:p>
    <w:sectPr w:rsidR="00621027" w:rsidSect="00172ECB">
      <w:type w:val="continuous"/>
      <w:pgSz w:w="16838" w:h="11906" w:orient="landscape"/>
      <w:pgMar w:top="539" w:right="1021" w:bottom="510" w:left="851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23490"/>
    <w:rsid w:val="00071330"/>
    <w:rsid w:val="0009309A"/>
    <w:rsid w:val="000B7F8B"/>
    <w:rsid w:val="000D1572"/>
    <w:rsid w:val="000D7F3F"/>
    <w:rsid w:val="00114AFE"/>
    <w:rsid w:val="00123FF0"/>
    <w:rsid w:val="00125D68"/>
    <w:rsid w:val="0014450F"/>
    <w:rsid w:val="001654A0"/>
    <w:rsid w:val="00172ECB"/>
    <w:rsid w:val="0018109D"/>
    <w:rsid w:val="001833BA"/>
    <w:rsid w:val="00197AEB"/>
    <w:rsid w:val="001F3239"/>
    <w:rsid w:val="002300A6"/>
    <w:rsid w:val="002340A3"/>
    <w:rsid w:val="002D03CC"/>
    <w:rsid w:val="00362802"/>
    <w:rsid w:val="00383C32"/>
    <w:rsid w:val="003B7C9E"/>
    <w:rsid w:val="004353C6"/>
    <w:rsid w:val="00483C89"/>
    <w:rsid w:val="0048553D"/>
    <w:rsid w:val="004A5DCD"/>
    <w:rsid w:val="00524F69"/>
    <w:rsid w:val="005259CE"/>
    <w:rsid w:val="0054391A"/>
    <w:rsid w:val="00553466"/>
    <w:rsid w:val="00567194"/>
    <w:rsid w:val="005B558F"/>
    <w:rsid w:val="006044A6"/>
    <w:rsid w:val="00621027"/>
    <w:rsid w:val="006412D0"/>
    <w:rsid w:val="00642162"/>
    <w:rsid w:val="006B51EE"/>
    <w:rsid w:val="007008D2"/>
    <w:rsid w:val="007278E6"/>
    <w:rsid w:val="007C35A6"/>
    <w:rsid w:val="00804F72"/>
    <w:rsid w:val="00811145"/>
    <w:rsid w:val="008460B1"/>
    <w:rsid w:val="008D28EC"/>
    <w:rsid w:val="00931652"/>
    <w:rsid w:val="00962EBF"/>
    <w:rsid w:val="009766DA"/>
    <w:rsid w:val="009A3B46"/>
    <w:rsid w:val="009C5590"/>
    <w:rsid w:val="00A050FE"/>
    <w:rsid w:val="00A07667"/>
    <w:rsid w:val="00A373DE"/>
    <w:rsid w:val="00A70560"/>
    <w:rsid w:val="00A850A8"/>
    <w:rsid w:val="00A91F71"/>
    <w:rsid w:val="00AE25FE"/>
    <w:rsid w:val="00B52D91"/>
    <w:rsid w:val="00B87AD6"/>
    <w:rsid w:val="00BB4BB6"/>
    <w:rsid w:val="00C3172E"/>
    <w:rsid w:val="00C73DE5"/>
    <w:rsid w:val="00CD2356"/>
    <w:rsid w:val="00D23490"/>
    <w:rsid w:val="00D26D1F"/>
    <w:rsid w:val="00D4416B"/>
    <w:rsid w:val="00E006F9"/>
    <w:rsid w:val="00E22631"/>
    <w:rsid w:val="00E86CAA"/>
    <w:rsid w:val="00EB17D4"/>
    <w:rsid w:val="00EF5F47"/>
    <w:rsid w:val="00F30312"/>
    <w:rsid w:val="00F316CB"/>
    <w:rsid w:val="00F66FAD"/>
    <w:rsid w:val="00F7631D"/>
    <w:rsid w:val="00F91C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7194"/>
    <w:pPr>
      <w:jc w:val="both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E2263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22631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7008D2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MediumGrid1-Accent1">
    <w:name w:val="Medium Grid 1 Accent 1"/>
    <w:basedOn w:val="TableNormal"/>
    <w:uiPriority w:val="99"/>
    <w:rsid w:val="007008D2"/>
    <w:rPr>
      <w:rFonts w:cs="Calibri"/>
      <w:sz w:val="20"/>
      <w:szCs w:val="20"/>
    </w:r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character" w:styleId="Hyperlink">
    <w:name w:val="Hyperlink"/>
    <w:basedOn w:val="DefaultParagraphFont"/>
    <w:uiPriority w:val="99"/>
    <w:rsid w:val="00114AFE"/>
    <w:rPr>
      <w:rFonts w:ascii="Times New Roman" w:hAnsi="Times New Roman"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665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5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65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65820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65822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65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65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658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658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658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657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65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65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65824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65829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5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65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658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657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657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657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658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658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5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6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65802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65789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5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65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65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65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65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658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65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658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5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65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65794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65810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5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65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6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658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657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657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65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665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65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6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665787">
                  <w:marLeft w:val="0"/>
                  <w:marRight w:val="0"/>
                  <w:marTop w:val="19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65816">
                      <w:marLeft w:val="0"/>
                      <w:marRight w:val="0"/>
                      <w:marTop w:val="0"/>
                      <w:marBottom w:val="1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665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6657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9665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6658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658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657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6658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png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emf"/><Relationship Id="rId29" Type="http://schemas.openxmlformats.org/officeDocument/2006/relationships/hyperlink" Target="http://www.sorubak.com/" TargetMode="Externa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jpeg"/><Relationship Id="rId23" Type="http://schemas.openxmlformats.org/officeDocument/2006/relationships/image" Target="media/image20.emf"/><Relationship Id="rId28" Type="http://schemas.openxmlformats.org/officeDocument/2006/relationships/image" Target="media/image25.png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</TotalTime>
  <Pages>2</Pages>
  <Words>560</Words>
  <Characters>3192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öğrt</dc:creator>
  <cp:keywords>www.sorubak.com</cp:keywords>
  <dc:description>www.sorubak.com</dc:description>
  <cp:lastModifiedBy>edanur</cp:lastModifiedBy>
  <cp:revision>6</cp:revision>
  <dcterms:created xsi:type="dcterms:W3CDTF">2015-05-18T14:03:00Z</dcterms:created>
  <dcterms:modified xsi:type="dcterms:W3CDTF">2015-05-24T11:25:00Z</dcterms:modified>
  <cp:category>www.sorubak.com</cp:category>
  <cp:contentType>www.sorubak.com</cp:contentType>
</cp:coreProperties>
</file>