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F6322C" w:rsidRPr="001008D1">
        <w:trPr>
          <w:trHeight w:val="281"/>
        </w:trPr>
        <w:tc>
          <w:tcPr>
            <w:tcW w:w="1673" w:type="dxa"/>
            <w:vAlign w:val="center"/>
          </w:tcPr>
          <w:p w:rsidR="00F6322C" w:rsidRPr="001008D1" w:rsidRDefault="00F6322C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1008D1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Adı Soyadı</w:t>
            </w:r>
          </w:p>
        </w:tc>
        <w:tc>
          <w:tcPr>
            <w:tcW w:w="2788" w:type="dxa"/>
          </w:tcPr>
          <w:p w:rsidR="00F6322C" w:rsidRPr="003B2A6D" w:rsidRDefault="00F6322C" w:rsidP="007A70D5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F6322C" w:rsidRPr="00082950">
        <w:trPr>
          <w:trHeight w:val="176"/>
        </w:trPr>
        <w:tc>
          <w:tcPr>
            <w:tcW w:w="1673" w:type="dxa"/>
            <w:vAlign w:val="center"/>
          </w:tcPr>
          <w:p w:rsidR="00F6322C" w:rsidRPr="001008D1" w:rsidRDefault="00F6322C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1008D1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 xml:space="preserve">No      </w:t>
            </w:r>
          </w:p>
        </w:tc>
        <w:tc>
          <w:tcPr>
            <w:tcW w:w="2788" w:type="dxa"/>
          </w:tcPr>
          <w:p w:rsidR="00F6322C" w:rsidRPr="00082950" w:rsidRDefault="00F6322C" w:rsidP="007A70D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F6322C" w:rsidRPr="00082950">
        <w:trPr>
          <w:trHeight w:val="281"/>
        </w:trPr>
        <w:tc>
          <w:tcPr>
            <w:tcW w:w="1673" w:type="dxa"/>
            <w:vAlign w:val="center"/>
          </w:tcPr>
          <w:p w:rsidR="00F6322C" w:rsidRPr="001008D1" w:rsidRDefault="00F6322C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1008D1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Tarih</w:t>
            </w:r>
          </w:p>
        </w:tc>
        <w:tc>
          <w:tcPr>
            <w:tcW w:w="2788" w:type="dxa"/>
          </w:tcPr>
          <w:p w:rsidR="00F6322C" w:rsidRPr="00082950" w:rsidRDefault="00F6322C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6322C" w:rsidRPr="00082950">
        <w:trPr>
          <w:trHeight w:val="176"/>
        </w:trPr>
        <w:tc>
          <w:tcPr>
            <w:tcW w:w="1673" w:type="dxa"/>
            <w:vAlign w:val="center"/>
          </w:tcPr>
          <w:p w:rsidR="00F6322C" w:rsidRPr="001008D1" w:rsidRDefault="00F6322C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1008D1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 xml:space="preserve">PUAN   </w:t>
            </w:r>
          </w:p>
        </w:tc>
        <w:tc>
          <w:tcPr>
            <w:tcW w:w="2788" w:type="dxa"/>
          </w:tcPr>
          <w:p w:rsidR="00F6322C" w:rsidRPr="00082950" w:rsidRDefault="00F6322C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F6322C" w:rsidRDefault="00F6322C" w:rsidP="00791A2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2.15pt;margin-top:-1.2pt;width:49.7pt;height:28.8pt;z-index:251642880;visibility:visible;mso-position-horizontal-relative:text;mso-position-vertical-relative:text" o:allowoverlap="f" filled="t" fillcolor="black">
            <v:imagedata r:id="rId5" o:title="" grayscale="t"/>
            <w10:wrap type="square"/>
          </v:shape>
        </w:pict>
      </w:r>
      <w:r>
        <w:rPr>
          <w:noProof/>
        </w:rPr>
        <w:pict>
          <v:shape id="Resim 3" o:spid="_x0000_s1027" type="#_x0000_t75" alt="MCFL00100_0000[1]" style="position:absolute;left:0;text-align:left;margin-left:488.75pt;margin-top:31.65pt;width:39.6pt;height:31.1pt;z-index:251644928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  <w:r>
        <w:rPr>
          <w:noProof/>
        </w:rPr>
        <w:pict>
          <v:shape id="Resim 2" o:spid="_x0000_s1028" type="#_x0000_t75" alt="MCFL00100_0000[1]" style="position:absolute;left:0;text-align:left;margin-left:-7.2pt;margin-top:31.15pt;width:39.6pt;height:31.1pt;z-index:251643904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</w:p>
    <w:p w:rsidR="00F6322C" w:rsidRPr="00844493" w:rsidRDefault="00F6322C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Korucu İlkokulu</w:t>
      </w:r>
    </w:p>
    <w:p w:rsidR="00F6322C" w:rsidRDefault="00F6322C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2014-2015 Eğitim Öğretim Yılı 4/B Sınıfı</w:t>
      </w:r>
      <w:r>
        <w:rPr>
          <w:rFonts w:ascii="Book Antiqua" w:hAnsi="Book Antiqua" w:cs="Book Antiqua"/>
        </w:rPr>
        <w:t xml:space="preserve"> </w:t>
      </w:r>
      <w:r w:rsidRPr="009E5767">
        <w:rPr>
          <w:rFonts w:ascii="Book Antiqua" w:hAnsi="Book Antiqua" w:cs="Book Antiqua"/>
          <w:b/>
          <w:bCs/>
          <w:i/>
          <w:iCs/>
          <w:u w:val="single"/>
        </w:rPr>
        <w:t>Fen ve Teknoloji</w:t>
      </w:r>
      <w:r>
        <w:rPr>
          <w:rFonts w:ascii="Book Antiqua" w:hAnsi="Book Antiqua" w:cs="Book Antiqua"/>
          <w:b/>
          <w:bCs/>
          <w:i/>
          <w:iCs/>
        </w:rPr>
        <w:t xml:space="preserve"> </w:t>
      </w:r>
      <w:r w:rsidRPr="002332ED">
        <w:rPr>
          <w:rFonts w:ascii="Book Antiqua" w:hAnsi="Book Antiqua" w:cs="Book Antiqua"/>
        </w:rPr>
        <w:t>Dersi</w:t>
      </w:r>
      <w:r w:rsidRPr="00844493">
        <w:rPr>
          <w:rFonts w:ascii="Book Antiqua" w:hAnsi="Book Antiqua" w:cs="Book Antiqua"/>
        </w:rPr>
        <w:t xml:space="preserve"> </w:t>
      </w:r>
    </w:p>
    <w:p w:rsidR="00F6322C" w:rsidRPr="00844493" w:rsidRDefault="00F6322C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I</w:t>
      </w:r>
      <w:r>
        <w:rPr>
          <w:rFonts w:ascii="Book Antiqua" w:hAnsi="Book Antiqua" w:cs="Book Antiqua"/>
        </w:rPr>
        <w:t>I</w:t>
      </w:r>
      <w:r w:rsidRPr="00844493">
        <w:rPr>
          <w:rFonts w:ascii="Book Antiqua" w:hAnsi="Book Antiqua" w:cs="Book Antiqua"/>
        </w:rPr>
        <w:t>. Dönem I. Sınavı</w:t>
      </w:r>
    </w:p>
    <w:p w:rsidR="00F6322C" w:rsidRDefault="00F6322C" w:rsidP="002E3173">
      <w:pPr>
        <w:sectPr w:rsidR="00F6322C" w:rsidSect="00AF511C">
          <w:pgSz w:w="11906" w:h="16838"/>
          <w:pgMar w:top="720" w:right="720" w:bottom="720" w:left="720" w:header="708" w:footer="708" w:gutter="0"/>
          <w:pgBorders w:offsetFrom="page">
            <w:top w:val="christmasTree" w:sz="4" w:space="24" w:color="auto"/>
            <w:left w:val="christmasTree" w:sz="4" w:space="24" w:color="auto"/>
            <w:bottom w:val="christmasTree" w:sz="4" w:space="24" w:color="auto"/>
            <w:right w:val="christmasTree" w:sz="4" w:space="24" w:color="auto"/>
          </w:pgBorders>
          <w:cols w:space="708"/>
          <w:docGrid w:linePitch="360"/>
        </w:sectPr>
      </w:pPr>
    </w:p>
    <w:p w:rsidR="00F6322C" w:rsidRDefault="00F6322C" w:rsidP="003F322C">
      <w:pPr>
        <w:rPr>
          <w:i/>
          <w:iCs/>
          <w:sz w:val="20"/>
          <w:szCs w:val="20"/>
        </w:rPr>
      </w:pPr>
    </w:p>
    <w:p w:rsidR="00F6322C" w:rsidRPr="001008D1" w:rsidRDefault="00F6322C" w:rsidP="00844493">
      <w:pPr>
        <w:rPr>
          <w:rFonts w:ascii="Book Antiqua" w:hAnsi="Book Antiqua" w:cs="Book Antiqua"/>
          <w:i/>
          <w:iCs/>
        </w:rPr>
      </w:pPr>
      <w:r w:rsidRPr="001008D1">
        <w:rPr>
          <w:rFonts w:ascii="Book Antiqua" w:hAnsi="Book Antiqua" w:cs="Book Antiqua"/>
          <w:i/>
          <w:iCs/>
        </w:rPr>
        <w:t xml:space="preserve">Süre : 40 dakikadır…  </w:t>
      </w:r>
      <w:r w:rsidRPr="001008D1">
        <w:rPr>
          <w:rFonts w:ascii="Book Antiqua" w:hAnsi="Book Antiqua" w:cs="Book Antiqua"/>
          <w:i/>
          <w:iCs/>
        </w:rPr>
        <w:tab/>
        <w:t>“BAŞARILAR”</w:t>
      </w:r>
    </w:p>
    <w:p w:rsidR="00F6322C" w:rsidRPr="0081718C" w:rsidRDefault="00F6322C" w:rsidP="00844493">
      <w:pPr>
        <w:jc w:val="center"/>
        <w:rPr>
          <w:rFonts w:ascii="Book Antiqua" w:hAnsi="Book Antiqua" w:cs="Book Antiqua"/>
        </w:rPr>
      </w:pPr>
    </w:p>
    <w:p w:rsidR="00F6322C" w:rsidRPr="001008D1" w:rsidRDefault="00F6322C" w:rsidP="00844493">
      <w:pPr>
        <w:jc w:val="center"/>
        <w:rPr>
          <w:rFonts w:ascii="Book Antiqua" w:hAnsi="Book Antiqua" w:cs="Book Antiqua"/>
          <w:b/>
          <w:bCs/>
        </w:rPr>
      </w:pPr>
      <w:r w:rsidRPr="001008D1">
        <w:rPr>
          <w:rFonts w:ascii="Book Antiqua" w:hAnsi="Book Antiqua" w:cs="Book Antiqua"/>
          <w:b/>
          <w:bCs/>
          <w:u w:val="single"/>
        </w:rPr>
        <w:t>SORULAR</w:t>
      </w:r>
    </w:p>
    <w:p w:rsidR="00F6322C" w:rsidRPr="00EB4981" w:rsidRDefault="00F6322C" w:rsidP="00EB4981">
      <w:pPr>
        <w:rPr>
          <w:rFonts w:ascii="Book Antiqua" w:hAnsi="Book Antiqua" w:cs="Book Antiqua"/>
          <w:b/>
          <w:bCs/>
          <w:sz w:val="20"/>
          <w:szCs w:val="20"/>
        </w:rPr>
      </w:pPr>
      <w:r w:rsidRPr="00EB4981">
        <w:rPr>
          <w:rFonts w:ascii="Book Antiqua" w:hAnsi="Book Antiqua" w:cs="Book Antiqua"/>
          <w:b/>
          <w:bCs/>
        </w:rPr>
        <w:t>1)</w:t>
      </w:r>
      <w:r>
        <w:rPr>
          <w:rFonts w:ascii="Book Antiqua" w:hAnsi="Book Antiqua" w:cs="Book Antiqua"/>
        </w:rPr>
        <w:t xml:space="preserve">  </w:t>
      </w:r>
      <w:r w:rsidRPr="00EB4981">
        <w:rPr>
          <w:rFonts w:ascii="Book Antiqua" w:hAnsi="Book Antiqua" w:cs="Book Antiqua"/>
        </w:rPr>
        <w:t xml:space="preserve">Boşlukları uygun şekilde dolduralım. </w:t>
      </w:r>
      <w:r>
        <w:rPr>
          <w:rFonts w:ascii="Book Antiqua" w:hAnsi="Book Antiqua" w:cs="Book Antiqua"/>
        </w:rPr>
        <w:t xml:space="preserve"> </w:t>
      </w:r>
      <w:r w:rsidRPr="00EB4981">
        <w:rPr>
          <w:rFonts w:ascii="Book Antiqua" w:hAnsi="Book Antiqua" w:cs="Book Antiqua"/>
          <w:b/>
          <w:bCs/>
          <w:sz w:val="20"/>
          <w:szCs w:val="20"/>
        </w:rPr>
        <w:t>(10P)</w:t>
      </w:r>
    </w:p>
    <w:p w:rsidR="00F6322C" w:rsidRDefault="00F6322C" w:rsidP="005951B3">
      <w:pPr>
        <w:rPr>
          <w:rFonts w:ascii="Book Antiqua" w:hAnsi="Book Antiqua" w:cs="Book Antiqua"/>
        </w:rPr>
      </w:pPr>
      <w:r>
        <w:rPr>
          <w:noProof/>
        </w:rPr>
        <w:pict>
          <v:roundrect id="_x0000_s1029" style="position:absolute;margin-left:165pt;margin-top:4.1pt;width:59.4pt;height:21pt;z-index:251654144" arcsize="10923f">
            <v:textbox style="mso-next-textbox:#_x0000_s1029">
              <w:txbxContent>
                <w:p w:rsidR="00F6322C" w:rsidRPr="00EE6E14" w:rsidRDefault="00F6322C" w:rsidP="005F6120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gürültü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104.4pt;margin-top:4.1pt;width:60.6pt;height:21pt;z-index:251652096" arcsize="10923f">
            <v:textbox style="mso-next-textbox:#_x0000_s1030">
              <w:txbxContent>
                <w:p w:rsidR="00F6322C" w:rsidRPr="00EE6E14" w:rsidRDefault="00F6322C" w:rsidP="005F6120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enerji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28.9pt;margin-top:4.1pt;width:75.5pt;height:21pt;z-index:251646976" arcsize="10923f">
            <v:textbox style="mso-next-textbox:#_x0000_s1031">
              <w:txbxContent>
                <w:p w:rsidR="00F6322C" w:rsidRPr="00EE6E14" w:rsidRDefault="00F6322C" w:rsidP="008E3843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ışık kaynağı</w:t>
                  </w:r>
                </w:p>
              </w:txbxContent>
            </v:textbox>
          </v:roundrect>
        </w:pict>
      </w:r>
    </w:p>
    <w:p w:rsidR="00F6322C" w:rsidRDefault="00F6322C" w:rsidP="005951B3">
      <w:pPr>
        <w:rPr>
          <w:rFonts w:ascii="Book Antiqua" w:hAnsi="Book Antiqua" w:cs="Book Antiqua"/>
        </w:rPr>
      </w:pPr>
      <w:r>
        <w:rPr>
          <w:noProof/>
        </w:rPr>
        <w:pict>
          <v:roundrect id="_x0000_s1032" style="position:absolute;margin-left:72.6pt;margin-top:10.2pt;width:66.6pt;height:21pt;z-index:251653120" arcsize="10923f">
            <v:textbox style="mso-next-textbox:#_x0000_s1032">
              <w:txbxContent>
                <w:p w:rsidR="00F6322C" w:rsidRPr="00EE6E14" w:rsidRDefault="00F6322C" w:rsidP="005F6120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kuvvet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139.2pt;margin-top:10.2pt;width:58.8pt;height:21pt;z-index:251655168" arcsize="10923f">
            <v:textbox style="mso-next-textbox:#_x0000_s1033">
              <w:txbxContent>
                <w:p w:rsidR="00F6322C" w:rsidRPr="00EE6E14" w:rsidRDefault="00F6322C" w:rsidP="005F6120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gezegen</w:t>
                  </w:r>
                </w:p>
              </w:txbxContent>
            </v:textbox>
          </v:roundrect>
        </w:pict>
      </w:r>
    </w:p>
    <w:p w:rsidR="00F6322C" w:rsidRPr="0081718C" w:rsidRDefault="00F6322C" w:rsidP="005951B3">
      <w:pPr>
        <w:rPr>
          <w:rFonts w:ascii="Book Antiqua" w:hAnsi="Book Antiqua" w:cs="Book Antiqua"/>
        </w:rPr>
      </w:pPr>
    </w:p>
    <w:p w:rsidR="00F6322C" w:rsidRDefault="00F6322C" w:rsidP="00011885">
      <w:pPr>
        <w:pStyle w:val="ListParagraph"/>
        <w:numPr>
          <w:ilvl w:val="0"/>
          <w:numId w:val="10"/>
        </w:num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Cisimlerin yönünü, hızını veya şeklini değiştirebilen etkiye…………… denir.</w:t>
      </w:r>
    </w:p>
    <w:p w:rsidR="00F6322C" w:rsidRDefault="00F6322C" w:rsidP="0081718C">
      <w:pPr>
        <w:pStyle w:val="ListParagraph"/>
        <w:numPr>
          <w:ilvl w:val="0"/>
          <w:numId w:val="10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Kendi ışığını yayarak çevresini aydınlatan cisimlere …………………. diyoruz.</w:t>
      </w:r>
    </w:p>
    <w:p w:rsidR="00F6322C" w:rsidRDefault="00F6322C" w:rsidP="005F6120">
      <w:pPr>
        <w:pStyle w:val="ListParagraph"/>
        <w:numPr>
          <w:ilvl w:val="0"/>
          <w:numId w:val="10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Düzensiz ve yüksek şiddetteki ses ……………….. oluşturur</w:t>
      </w:r>
      <w:r w:rsidRPr="005F6120">
        <w:rPr>
          <w:rFonts w:ascii="Book Antiqua" w:hAnsi="Book Antiqua" w:cs="Book Antiqua"/>
        </w:rPr>
        <w:t>.</w:t>
      </w:r>
    </w:p>
    <w:p w:rsidR="00F6322C" w:rsidRDefault="00F6322C" w:rsidP="005F6120">
      <w:pPr>
        <w:pStyle w:val="ListParagraph"/>
        <w:numPr>
          <w:ilvl w:val="0"/>
          <w:numId w:val="10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Dünya, üzerinde yaşadığımız ………………….dir.</w:t>
      </w:r>
    </w:p>
    <w:p w:rsidR="00F6322C" w:rsidRPr="005F6120" w:rsidRDefault="00F6322C" w:rsidP="005F6120">
      <w:pPr>
        <w:pStyle w:val="ListParagraph"/>
        <w:numPr>
          <w:ilvl w:val="0"/>
          <w:numId w:val="10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Işık ve ses bir …………………türüdür.</w:t>
      </w:r>
    </w:p>
    <w:p w:rsidR="00F6322C" w:rsidRPr="005F6120" w:rsidRDefault="00F6322C" w:rsidP="005F6120">
      <w:pPr>
        <w:pStyle w:val="ListParagraph"/>
        <w:rPr>
          <w:rFonts w:ascii="Book Antiqua" w:hAnsi="Book Antiqua" w:cs="Book Antiqua"/>
        </w:rPr>
      </w:pPr>
    </w:p>
    <w:p w:rsidR="00F6322C" w:rsidRDefault="00F6322C" w:rsidP="00CB2DB9">
      <w:pPr>
        <w:rPr>
          <w:rFonts w:ascii="Book Antiqua" w:hAnsi="Book Antiqua" w:cs="Book Antiqua"/>
        </w:rPr>
      </w:pPr>
      <w:r w:rsidRPr="00CB2DB9">
        <w:rPr>
          <w:rFonts w:ascii="Book Antiqua" w:hAnsi="Book Antiqua" w:cs="Book Antiqua"/>
          <w:b/>
          <w:bCs/>
        </w:rPr>
        <w:t>2)</w:t>
      </w:r>
      <w:r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</w:rPr>
        <w:t>İfadelerden</w:t>
      </w:r>
      <w:r w:rsidRPr="00CB2DB9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>doğru olanlara “D”, yanlış olan “Y” yazalım.</w:t>
      </w:r>
      <w:r w:rsidRPr="00C2603D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 xml:space="preserve"> 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(5P)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Ses boşlukta yayılabilir.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Ay bir ışık kaynağıdır.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Dünya kutuplardan hafif basık ve ortasından şişkin bir yapıdadır.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Salıncağa binen bir çocuk dönme hareketi yapar.</w:t>
      </w:r>
    </w:p>
    <w:p w:rsidR="00F6322C" w:rsidRDefault="00F6322C" w:rsidP="00CB2DB9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(….) Dünya’nın merkezine inildikçe sıcaklık artar.</w:t>
      </w:r>
    </w:p>
    <w:p w:rsidR="00F6322C" w:rsidRPr="00CB2DB9" w:rsidRDefault="00F6322C" w:rsidP="00CB2DB9">
      <w:pPr>
        <w:rPr>
          <w:rFonts w:ascii="Book Antiqua" w:hAnsi="Book Antiqua" w:cs="Book Antiqua"/>
        </w:rPr>
      </w:pPr>
    </w:p>
    <w:p w:rsidR="00F6322C" w:rsidRDefault="00F6322C" w:rsidP="00B225E9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3)</w:t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 xml:space="preserve">Verilenler le ilgili karşısına bir örnek yazınız. </w:t>
      </w:r>
      <w:r w:rsidRPr="00C2603D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(4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B225E9">
      <w:pPr>
        <w:rPr>
          <w:rFonts w:ascii="Book Antiqua" w:hAnsi="Book Antiqua" w:cs="Book Antiqua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18.1pt;margin-top:8.15pt;width:40.9pt;height:0;z-index:251656192" o:connectortype="straight">
            <v:stroke endarrow="block"/>
          </v:shape>
        </w:pict>
      </w:r>
      <w:r>
        <w:rPr>
          <w:rFonts w:ascii="Book Antiqua" w:hAnsi="Book Antiqua" w:cs="Book Antiqua"/>
        </w:rPr>
        <w:t>Doğal ışık kaynağı</w:t>
      </w:r>
    </w:p>
    <w:p w:rsidR="00F6322C" w:rsidRPr="000B0C3B" w:rsidRDefault="00F6322C" w:rsidP="005951B3">
      <w:pPr>
        <w:rPr>
          <w:rFonts w:ascii="Book Antiqua" w:hAnsi="Book Antiqua" w:cs="Book Antiqua"/>
        </w:rPr>
      </w:pPr>
      <w:r>
        <w:rPr>
          <w:noProof/>
        </w:rPr>
        <w:pict>
          <v:shape id="_x0000_s1035" type="#_x0000_t32" style="position:absolute;margin-left:118.1pt;margin-top:9.45pt;width:40.9pt;height:0;z-index:251659264" o:connectortype="straight">
            <v:stroke endarrow="block"/>
          </v:shape>
        </w:pict>
      </w:r>
      <w:r w:rsidRPr="000B0C3B">
        <w:rPr>
          <w:rFonts w:ascii="Book Antiqua" w:hAnsi="Book Antiqua" w:cs="Book Antiqua"/>
        </w:rPr>
        <w:t>Yapay ışık kaynağı</w:t>
      </w:r>
    </w:p>
    <w:p w:rsidR="00F6322C" w:rsidRPr="000B0C3B" w:rsidRDefault="00F6322C" w:rsidP="005951B3">
      <w:pPr>
        <w:rPr>
          <w:rFonts w:ascii="Book Antiqua" w:hAnsi="Book Antiqua" w:cs="Book Antiqua"/>
        </w:rPr>
      </w:pPr>
      <w:r>
        <w:rPr>
          <w:noProof/>
        </w:rPr>
        <w:pict>
          <v:shape id="_x0000_s1036" type="#_x0000_t32" style="position:absolute;margin-left:118.1pt;margin-top:8.35pt;width:40.9pt;height:0;z-index:251660288" o:connectortype="straight">
            <v:stroke endarrow="block"/>
          </v:shape>
        </w:pict>
      </w:r>
      <w:r w:rsidRPr="000B0C3B">
        <w:rPr>
          <w:rFonts w:ascii="Book Antiqua" w:hAnsi="Book Antiqua" w:cs="Book Antiqua"/>
        </w:rPr>
        <w:t>Doğal ses kaynağı</w:t>
      </w:r>
    </w:p>
    <w:p w:rsidR="00F6322C" w:rsidRPr="000B0C3B" w:rsidRDefault="00F6322C" w:rsidP="005951B3">
      <w:pPr>
        <w:rPr>
          <w:rFonts w:ascii="Book Antiqua" w:hAnsi="Book Antiqua" w:cs="Book Antiqua"/>
        </w:rPr>
      </w:pPr>
      <w:r>
        <w:rPr>
          <w:noProof/>
        </w:rPr>
        <w:pict>
          <v:shape id="_x0000_s1037" type="#_x0000_t32" style="position:absolute;margin-left:118.1pt;margin-top:10.2pt;width:40.9pt;height:0;z-index:251661312" o:connectortype="straight">
            <v:stroke endarrow="block"/>
          </v:shape>
        </w:pict>
      </w:r>
      <w:r w:rsidRPr="000B0C3B">
        <w:rPr>
          <w:rFonts w:ascii="Book Antiqua" w:hAnsi="Book Antiqua" w:cs="Book Antiqua"/>
        </w:rPr>
        <w:t>Yapay ses kayanağı</w:t>
      </w:r>
    </w:p>
    <w:p w:rsidR="00F6322C" w:rsidRDefault="00F6322C" w:rsidP="00683CA1">
      <w:pPr>
        <w:rPr>
          <w:rFonts w:ascii="Book Antiqua" w:hAnsi="Book Antiqua" w:cs="Book Antiqua"/>
          <w:sz w:val="20"/>
          <w:szCs w:val="20"/>
        </w:rPr>
      </w:pPr>
      <w:r w:rsidRPr="00683CA1">
        <w:rPr>
          <w:rFonts w:ascii="Book Antiqua" w:hAnsi="Book Antiqua" w:cs="Book Antiqua"/>
          <w:sz w:val="20"/>
          <w:szCs w:val="20"/>
        </w:rPr>
        <w:tab/>
      </w:r>
    </w:p>
    <w:p w:rsidR="00F6322C" w:rsidRDefault="00F6322C" w:rsidP="00683CA1">
      <w:pPr>
        <w:rPr>
          <w:rFonts w:ascii="Book Antiqua" w:hAnsi="Book Antiqua" w:cs="Book Antiqua"/>
          <w:sz w:val="20"/>
          <w:szCs w:val="20"/>
        </w:rPr>
      </w:pPr>
    </w:p>
    <w:p w:rsidR="00F6322C" w:rsidRDefault="00F6322C" w:rsidP="00683CA1">
      <w:pPr>
        <w:rPr>
          <w:rFonts w:ascii="Book Antiqua" w:hAnsi="Book Antiqua" w:cs="Book Antiqua"/>
          <w:sz w:val="20"/>
          <w:szCs w:val="20"/>
        </w:rPr>
      </w:pPr>
    </w:p>
    <w:p w:rsidR="00F6322C" w:rsidRDefault="00F6322C" w:rsidP="00683CA1">
      <w:pPr>
        <w:rPr>
          <w:rFonts w:ascii="Book Antiqua" w:hAnsi="Book Antiqua" w:cs="Book Antiqua"/>
          <w:sz w:val="20"/>
          <w:szCs w:val="20"/>
        </w:rPr>
      </w:pPr>
    </w:p>
    <w:p w:rsidR="00F6322C" w:rsidRPr="0081718C" w:rsidRDefault="00F6322C" w:rsidP="00B225E9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4)</w:t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>Erozyon nedir? Kısaca tanımlayınız</w:t>
      </w:r>
      <w:r w:rsidRPr="00C2603D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(3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5951B3">
      <w:pPr>
        <w:rPr>
          <w:rFonts w:ascii="Book Antiqua" w:hAnsi="Book Antiqua" w:cs="Book Antiqua"/>
        </w:rPr>
      </w:pPr>
      <w:r w:rsidRPr="009D555D">
        <w:rPr>
          <w:rFonts w:ascii="Book Antiqua" w:hAnsi="Book Antiqua" w:cs="Book Antiqua"/>
          <w:i/>
          <w:iCs/>
        </w:rPr>
        <w:t>Yanıt</w:t>
      </w:r>
      <w:r>
        <w:rPr>
          <w:rFonts w:ascii="Book Antiqua" w:hAnsi="Book Antiqua" w:cs="Book Antiqua"/>
        </w:rPr>
        <w:t xml:space="preserve"> :……………………………………………</w:t>
      </w:r>
    </w:p>
    <w:p w:rsidR="00F6322C" w:rsidRDefault="00F6322C" w:rsidP="005951B3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…………………………………………………...</w:t>
      </w:r>
    </w:p>
    <w:p w:rsidR="00F6322C" w:rsidRDefault="00F6322C" w:rsidP="005951B3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…………………………………………………...</w:t>
      </w:r>
    </w:p>
    <w:p w:rsidR="00F6322C" w:rsidRDefault="00F6322C" w:rsidP="005951B3">
      <w:pPr>
        <w:rPr>
          <w:rFonts w:ascii="Book Antiqua" w:hAnsi="Book Antiqua" w:cs="Book Antiqua"/>
        </w:rPr>
      </w:pPr>
    </w:p>
    <w:p w:rsidR="00F6322C" w:rsidRDefault="00F6322C" w:rsidP="00B225E9">
      <w:pPr>
        <w:rPr>
          <w:rFonts w:ascii="Book Antiqua" w:hAnsi="Book Antiqua" w:cs="Book Antiqua"/>
          <w:b/>
          <w:bCs/>
        </w:rPr>
      </w:pPr>
    </w:p>
    <w:p w:rsidR="00F6322C" w:rsidRDefault="00F6322C" w:rsidP="00B225E9">
      <w:pPr>
        <w:rPr>
          <w:rFonts w:ascii="Book Antiqua" w:hAnsi="Book Antiqua" w:cs="Book Antiqua"/>
          <w:b/>
          <w:bCs/>
        </w:rPr>
      </w:pPr>
    </w:p>
    <w:p w:rsidR="00F6322C" w:rsidRDefault="00F6322C" w:rsidP="00B225E9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5)</w:t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 xml:space="preserve">Bir arkadaşınıza Dünya’nın yuvarlak olduğunu nasıl açıklarsınız? </w:t>
      </w:r>
      <w:r>
        <w:rPr>
          <w:rFonts w:ascii="Book Antiqua" w:hAnsi="Book Antiqua" w:cs="Book Antiqua"/>
          <w:b/>
          <w:bCs/>
          <w:sz w:val="20"/>
          <w:szCs w:val="20"/>
        </w:rPr>
        <w:t>(3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3053B4" w:rsidRDefault="00F6322C" w:rsidP="00B225E9">
      <w:pPr>
        <w:rPr>
          <w:rFonts w:ascii="Book Antiqua" w:hAnsi="Book Antiqua" w:cs="Book Antiqua"/>
        </w:rPr>
      </w:pPr>
      <w:r w:rsidRPr="009D555D">
        <w:rPr>
          <w:rFonts w:ascii="Book Antiqua" w:hAnsi="Book Antiqua" w:cs="Book Antiqua"/>
          <w:i/>
          <w:iCs/>
        </w:rPr>
        <w:t>Yanıt:</w:t>
      </w:r>
      <w:r>
        <w:rPr>
          <w:rFonts w:ascii="Book Antiqua" w:hAnsi="Book Antiqua" w:cs="Book Antiqua"/>
        </w:rPr>
        <w:t>………………………………………………………………………………………………………………………………………………………</w:t>
      </w:r>
    </w:p>
    <w:p w:rsidR="00F6322C" w:rsidRPr="0081718C" w:rsidRDefault="00F6322C" w:rsidP="005951B3">
      <w:pPr>
        <w:rPr>
          <w:rFonts w:ascii="Book Antiqua" w:hAnsi="Book Antiqua" w:cs="Book Antiqua"/>
        </w:rPr>
      </w:pPr>
    </w:p>
    <w:p w:rsidR="00F6322C" w:rsidRDefault="00F6322C" w:rsidP="005951B3">
      <w:pPr>
        <w:rPr>
          <w:rFonts w:ascii="Cambria" w:hAnsi="Cambria"/>
          <w:b/>
          <w:bCs/>
          <w:color w:val="365F91"/>
          <w:sz w:val="28"/>
          <w:szCs w:val="28"/>
        </w:rPr>
      </w:pPr>
    </w:p>
    <w:p w:rsidR="00F6322C" w:rsidRDefault="00F6322C" w:rsidP="005951B3">
      <w:pPr>
        <w:rPr>
          <w:rFonts w:ascii="Book Antiqua" w:hAnsi="Book Antiqua" w:cs="Book Antiqua"/>
          <w:b/>
          <w:bCs/>
          <w:sz w:val="20"/>
          <w:szCs w:val="20"/>
        </w:rPr>
      </w:pPr>
      <w:r w:rsidRPr="0081718C">
        <w:rPr>
          <w:rFonts w:ascii="Book Antiqua" w:hAnsi="Book Antiqua" w:cs="Book Antiqua"/>
          <w:b/>
          <w:bCs/>
        </w:rPr>
        <w:t xml:space="preserve">6) </w:t>
      </w:r>
      <w:r>
        <w:rPr>
          <w:rFonts w:ascii="Book Antiqua" w:hAnsi="Book Antiqua" w:cs="Book Antiqua"/>
        </w:rPr>
        <w:t xml:space="preserve">Havaya atılan bir taşın yere düşmesini nasıl açıklarsınız.  </w:t>
      </w:r>
      <w:r>
        <w:rPr>
          <w:rFonts w:ascii="Book Antiqua" w:hAnsi="Book Antiqua" w:cs="Book Antiqua"/>
          <w:b/>
          <w:bCs/>
          <w:sz w:val="20"/>
          <w:szCs w:val="20"/>
        </w:rPr>
        <w:t>(3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3053B4" w:rsidRDefault="00F6322C" w:rsidP="001354D9">
      <w:pPr>
        <w:rPr>
          <w:rFonts w:ascii="Book Antiqua" w:hAnsi="Book Antiqua" w:cs="Book Antiqua"/>
        </w:rPr>
      </w:pPr>
      <w:r w:rsidRPr="009D555D">
        <w:rPr>
          <w:rFonts w:ascii="Book Antiqua" w:hAnsi="Book Antiqua" w:cs="Book Antiqua"/>
          <w:i/>
          <w:iCs/>
        </w:rPr>
        <w:t>Yanıt:</w:t>
      </w:r>
      <w:r>
        <w:rPr>
          <w:rFonts w:ascii="Book Antiqua" w:hAnsi="Book Antiqua" w:cs="Book Antiqua"/>
        </w:rPr>
        <w:t>………………………………………………………………………………………………………………………………………………………</w:t>
      </w:r>
    </w:p>
    <w:p w:rsidR="00F6322C" w:rsidRDefault="00F6322C" w:rsidP="003053B4">
      <w:pPr>
        <w:ind w:firstLine="708"/>
        <w:rPr>
          <w:rFonts w:ascii="Book Antiqua" w:hAnsi="Book Antiqua" w:cs="Book Antiqua"/>
          <w:u w:val="single"/>
        </w:rPr>
      </w:pPr>
    </w:p>
    <w:p w:rsidR="00F6322C" w:rsidRDefault="00F6322C" w:rsidP="005951B3">
      <w:pPr>
        <w:rPr>
          <w:rFonts w:ascii="Book Antiqua" w:hAnsi="Book Antiqua" w:cs="Book Antiqua"/>
          <w:b/>
          <w:bCs/>
        </w:rPr>
      </w:pPr>
    </w:p>
    <w:p w:rsidR="00F6322C" w:rsidRPr="000B0C3B" w:rsidRDefault="00F6322C" w:rsidP="00A244DF">
      <w:pPr>
        <w:rPr>
          <w:rFonts w:ascii="Book Antiqua" w:hAnsi="Book Antiqua" w:cs="Book Antiqua"/>
          <w:b/>
          <w:bCs/>
        </w:rPr>
      </w:pPr>
      <w:r w:rsidRPr="0081718C">
        <w:rPr>
          <w:rFonts w:ascii="Book Antiqua" w:hAnsi="Book Antiqua" w:cs="Book Antiqua"/>
          <w:b/>
          <w:bCs/>
        </w:rPr>
        <w:t>7)</w:t>
      </w:r>
      <w:r w:rsidRPr="0081718C">
        <w:rPr>
          <w:b/>
          <w:bCs/>
        </w:rPr>
        <w:t xml:space="preserve"> </w:t>
      </w:r>
      <w:r>
        <w:rPr>
          <w:rFonts w:ascii="Book Antiqua" w:hAnsi="Book Antiqua" w:cs="Book Antiqua"/>
        </w:rPr>
        <w:t xml:space="preserve">Aşağıda verilen eşleştirmeleri yapınız </w:t>
      </w:r>
      <w:r w:rsidRPr="00895126">
        <w:rPr>
          <w:rFonts w:ascii="Book Antiqua" w:hAnsi="Book Antiqua" w:cs="Book Antiqua"/>
        </w:rPr>
        <w:t>.</w:t>
      </w:r>
      <w:r w:rsidRPr="000E2716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A244DF">
      <w:pPr>
        <w:rPr>
          <w:rFonts w:ascii="Book Antiqua" w:hAnsi="Book Antiqua" w:cs="Book Antiqua"/>
        </w:rPr>
      </w:pPr>
      <w:r>
        <w:rPr>
          <w:noProof/>
        </w:rPr>
        <w:pict>
          <v:roundrect id="_x0000_s1038" style="position:absolute;margin-left:4.45pt;margin-top:14.05pt;width:61.8pt;height:145.2pt;z-index:251662336" arcsize="10923f">
            <v:textbox style="mso-next-textbox:#_x0000_s1038">
              <w:txbxContent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 lav</w:t>
                  </w: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-titreşim</w:t>
                  </w: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-manto</w:t>
                  </w: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-yankı</w:t>
                  </w: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</w:p>
                <w:p w:rsidR="00F6322C" w:rsidRPr="00803FFB" w:rsidRDefault="00F6322C" w:rsidP="00803FFB">
                  <w:pPr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</w:pPr>
                  <w:r w:rsidRPr="00803FFB">
                    <w:rPr>
                      <w:rFonts w:ascii="Book Antiqua" w:hAnsi="Book Antiqua" w:cs="Book Antiqua"/>
                      <w:i/>
                      <w:iCs/>
                      <w:sz w:val="22"/>
                      <w:szCs w:val="22"/>
                    </w:rPr>
                    <w:t>-megafon</w:t>
                  </w:r>
                </w:p>
              </w:txbxContent>
            </v:textbox>
          </v:roundrect>
        </w:pict>
      </w:r>
    </w:p>
    <w:p w:rsidR="00F6322C" w:rsidRDefault="00F6322C" w:rsidP="001354D9">
      <w:pPr>
        <w:pStyle w:val="ListParagraph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Ses onun sayesinde</w:t>
      </w:r>
    </w:p>
    <w:p w:rsidR="00F6322C" w:rsidRDefault="00F6322C" w:rsidP="00E056F7">
      <w:pPr>
        <w:pStyle w:val="ListParagraph"/>
        <w:ind w:left="1428" w:firstLine="696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oluşur.</w:t>
      </w:r>
    </w:p>
    <w:p w:rsidR="00F6322C" w:rsidRDefault="00F6322C" w:rsidP="001354D9">
      <w:pPr>
        <w:pStyle w:val="ListParagraph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Sesin bir engele çarpıp </w:t>
      </w:r>
    </w:p>
    <w:p w:rsidR="00F6322C" w:rsidRPr="001354D9" w:rsidRDefault="00F6322C" w:rsidP="00E056F7">
      <w:pPr>
        <w:pStyle w:val="ListParagraph"/>
        <w:ind w:left="1428" w:firstLine="696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geri dönmesi</w:t>
      </w:r>
    </w:p>
    <w:p w:rsidR="00F6322C" w:rsidRDefault="00F6322C" w:rsidP="001354D9">
      <w:pPr>
        <w:pStyle w:val="ListParagraph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Yanardağdan fışkıran </w:t>
      </w:r>
    </w:p>
    <w:p w:rsidR="00F6322C" w:rsidRDefault="00F6322C" w:rsidP="00E056F7">
      <w:pPr>
        <w:pStyle w:val="ListParagraph"/>
        <w:ind w:left="1428" w:firstLine="696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madde</w:t>
      </w:r>
    </w:p>
    <w:p w:rsidR="00F6322C" w:rsidRDefault="00F6322C" w:rsidP="001354D9">
      <w:pPr>
        <w:pStyle w:val="ListParagraph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Ateş kürenin diğer adı</w:t>
      </w:r>
    </w:p>
    <w:p w:rsidR="00F6322C" w:rsidRDefault="00F6322C" w:rsidP="00E056F7">
      <w:pPr>
        <w:pStyle w:val="ListParagraph"/>
        <w:ind w:left="2136"/>
        <w:rPr>
          <w:rFonts w:ascii="Book Antiqua" w:hAnsi="Book Antiqua" w:cs="Book Antiqua"/>
        </w:rPr>
      </w:pPr>
    </w:p>
    <w:p w:rsidR="00F6322C" w:rsidRDefault="00F6322C" w:rsidP="001354D9">
      <w:pPr>
        <w:pStyle w:val="ListParagraph"/>
        <w:numPr>
          <w:ilvl w:val="0"/>
          <w:numId w:val="14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Sesin siddetini arttıran</w:t>
      </w:r>
    </w:p>
    <w:p w:rsidR="00F6322C" w:rsidRPr="001354D9" w:rsidRDefault="00F6322C" w:rsidP="00E056F7">
      <w:pPr>
        <w:pStyle w:val="ListParagraph"/>
        <w:ind w:left="1428" w:firstLine="696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bir araç</w:t>
      </w:r>
    </w:p>
    <w:p w:rsidR="00F6322C" w:rsidRDefault="00F6322C" w:rsidP="00A244DF">
      <w:pPr>
        <w:rPr>
          <w:rFonts w:ascii="Book Antiqua" w:hAnsi="Book Antiqua" w:cs="Book Antiqua"/>
        </w:rPr>
      </w:pPr>
    </w:p>
    <w:p w:rsidR="00F6322C" w:rsidRPr="0081718C" w:rsidRDefault="00F6322C" w:rsidP="00A244DF">
      <w:pPr>
        <w:rPr>
          <w:rFonts w:ascii="Book Antiqua" w:hAnsi="Book Antiqua" w:cs="Book Antiqua"/>
          <w:b/>
          <w:bCs/>
        </w:rPr>
      </w:pPr>
      <w:r w:rsidRPr="0081718C">
        <w:rPr>
          <w:rFonts w:ascii="Book Antiqua" w:hAnsi="Book Antiqua" w:cs="Book Antiqua"/>
          <w:b/>
          <w:bCs/>
        </w:rPr>
        <w:t xml:space="preserve">8) </w:t>
      </w:r>
      <w:r w:rsidRPr="00895126">
        <w:rPr>
          <w:rFonts w:ascii="Book Antiqua" w:hAnsi="Book Antiqua" w:cs="Book Antiqua"/>
        </w:rPr>
        <w:t>Boşlukları uygun sözcüklerle tamamlayınız.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sz w:val="20"/>
          <w:szCs w:val="20"/>
        </w:rPr>
        <w:t>12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A244DF">
      <w:pPr>
        <w:rPr>
          <w:rFonts w:ascii="Book Antiqua" w:hAnsi="Book Antiqua" w:cs="Book Antiqua"/>
        </w:rPr>
      </w:pPr>
      <w:r>
        <w:rPr>
          <w:noProof/>
        </w:rPr>
        <w:pict>
          <v:roundrect id="_x0000_s1039" style="position:absolute;margin-left:164.65pt;margin-top:4.25pt;width:55.8pt;height:21.45pt;z-index:251657216" arcsize="10923f">
            <v:textbox style="mso-next-textbox:#_x0000_s1039">
              <w:txbxContent>
                <w:p w:rsidR="00F6322C" w:rsidRPr="00EE6E14" w:rsidRDefault="00F6322C" w:rsidP="002F1E04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magma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116.75pt;margin-top:4.25pt;width:47.9pt;height:21.45pt;z-index:251649024" arcsize="10923f">
            <v:textbox style="mso-next-textbox:#_x0000_s1040">
              <w:txbxContent>
                <w:p w:rsidR="00F6322C" w:rsidRPr="00EE6E14" w:rsidRDefault="00F6322C" w:rsidP="00754E48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ışığa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61.45pt;margin-top:4.25pt;width:55.3pt;height:21.45pt;z-index:251650048" arcsize="10923f">
            <v:textbox style="mso-next-textbox:#_x0000_s1041">
              <w:txbxContent>
                <w:p w:rsidR="00F6322C" w:rsidRPr="00EE6E14" w:rsidRDefault="00F6322C" w:rsidP="00754E48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mineral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13.55pt;margin-top:4.25pt;width:47.9pt;height:21.45pt;z-index:251651072" arcsize="10923f">
            <v:textbox style="mso-next-textbox:#_x0000_s1042">
              <w:txbxContent>
                <w:p w:rsidR="00F6322C" w:rsidRPr="00EE6E14" w:rsidRDefault="00F6322C" w:rsidP="00754E48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suya</w:t>
                  </w:r>
                </w:p>
              </w:txbxContent>
            </v:textbox>
          </v:roundrect>
        </w:pict>
      </w:r>
    </w:p>
    <w:p w:rsidR="00F6322C" w:rsidRDefault="00F6322C" w:rsidP="00A244DF">
      <w:pPr>
        <w:rPr>
          <w:rFonts w:ascii="Book Antiqua" w:hAnsi="Book Antiqua" w:cs="Book Antiqua"/>
        </w:rPr>
      </w:pPr>
      <w:r>
        <w:rPr>
          <w:noProof/>
        </w:rPr>
        <w:pict>
          <v:roundrect id="_x0000_s1043" style="position:absolute;margin-left:116.75pt;margin-top:10.35pt;width:82.8pt;height:21pt;z-index:251648000" arcsize="10923f">
            <v:textbox style="mso-next-textbox:#_x0000_s1043">
              <w:txbxContent>
                <w:p w:rsidR="00F6322C" w:rsidRPr="00EE6E14" w:rsidRDefault="00F6322C" w:rsidP="00754E48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Sesin şiddeti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32.65pt;margin-top:10.35pt;width:84.1pt;height:21.45pt;z-index:251658240" arcsize="10923f">
            <v:textbox style="mso-next-textbox:#_x0000_s1044">
              <w:txbxContent>
                <w:p w:rsidR="00F6322C" w:rsidRPr="00EE6E14" w:rsidRDefault="00F6322C" w:rsidP="000B0C3B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Ozon tabakası</w:t>
                  </w:r>
                </w:p>
              </w:txbxContent>
            </v:textbox>
          </v:roundrect>
        </w:pict>
      </w:r>
    </w:p>
    <w:p w:rsidR="00F6322C" w:rsidRDefault="00F6322C" w:rsidP="00A244DF">
      <w:pPr>
        <w:rPr>
          <w:rFonts w:ascii="Book Antiqua" w:hAnsi="Book Antiqua" w:cs="Book Antiqua"/>
        </w:rPr>
      </w:pPr>
    </w:p>
    <w:p w:rsidR="00F6322C" w:rsidRPr="0081718C" w:rsidRDefault="00F6322C" w:rsidP="00A244DF">
      <w:pPr>
        <w:rPr>
          <w:rFonts w:ascii="Book Antiqua" w:hAnsi="Book Antiqua" w:cs="Book Antiqua"/>
        </w:rPr>
      </w:pPr>
    </w:p>
    <w:p w:rsidR="00F6322C" w:rsidRPr="0081718C" w:rsidRDefault="00F6322C" w:rsidP="0079310D">
      <w:pPr>
        <w:numPr>
          <w:ilvl w:val="0"/>
          <w:numId w:val="8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Kayaçların yapısında …………….. bulunur</w:t>
      </w:r>
      <w:r w:rsidRPr="0081718C">
        <w:rPr>
          <w:rFonts w:ascii="Book Antiqua" w:hAnsi="Book Antiqua" w:cs="Book Antiqua"/>
        </w:rPr>
        <w:t>.</w:t>
      </w:r>
    </w:p>
    <w:p w:rsidR="00F6322C" w:rsidRPr="0081718C" w:rsidRDefault="00F6322C" w:rsidP="0079310D">
      <w:pPr>
        <w:numPr>
          <w:ilvl w:val="0"/>
          <w:numId w:val="8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Bitkiler yaprakları ile …….…........... , kökleri ile ……………. doğru hareket ederler.</w:t>
      </w:r>
    </w:p>
    <w:p w:rsidR="00F6322C" w:rsidRDefault="00F6322C" w:rsidP="00CA2E05">
      <w:pPr>
        <w:numPr>
          <w:ilvl w:val="0"/>
          <w:numId w:val="9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Ateş kürede yer alan eriyik haldeki sıvıya ……………… denir.</w:t>
      </w:r>
    </w:p>
    <w:p w:rsidR="00F6322C" w:rsidRPr="00CA2E05" w:rsidRDefault="00F6322C" w:rsidP="00CA2E05">
      <w:pPr>
        <w:numPr>
          <w:ilvl w:val="0"/>
          <w:numId w:val="9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Atmosferdeki ……………… ………… Güneş’in zararlı ışınlarını süzer</w:t>
      </w:r>
      <w:r w:rsidRPr="00CA2E05">
        <w:rPr>
          <w:rFonts w:ascii="Book Antiqua" w:hAnsi="Book Antiqua" w:cs="Book Antiqua"/>
        </w:rPr>
        <w:t>.</w:t>
      </w:r>
    </w:p>
    <w:p w:rsidR="00F6322C" w:rsidRPr="0081718C" w:rsidRDefault="00F6322C" w:rsidP="00A244DF">
      <w:pPr>
        <w:numPr>
          <w:ilvl w:val="0"/>
          <w:numId w:val="9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Sesin az veya çok olma özelliğine …………………….denir.</w:t>
      </w:r>
    </w:p>
    <w:p w:rsidR="00F6322C" w:rsidRDefault="00F6322C" w:rsidP="00E056F7">
      <w:pPr>
        <w:jc w:val="both"/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9</w:t>
      </w:r>
      <w:r w:rsidRPr="002F1E04">
        <w:rPr>
          <w:rFonts w:ascii="Book Antiqua" w:hAnsi="Book Antiqua" w:cs="Book Antiqua"/>
        </w:rPr>
        <w:t>)</w:t>
      </w:r>
      <w:r>
        <w:rPr>
          <w:rFonts w:ascii="Book Antiqua" w:hAnsi="Book Antiqua" w:cs="Book Antiqua"/>
        </w:rPr>
        <w:t xml:space="preserve"> Aşağıda verilen modelde Dünya’nın katmanlarını karşısına yazınız.</w:t>
      </w:r>
      <w:r w:rsidRPr="00E73098">
        <w:rPr>
          <w:rFonts w:ascii="Book Antiqua" w:hAnsi="Book Antiqua" w:cs="Book Antiqua"/>
          <w:b/>
          <w:bCs/>
          <w:sz w:val="20"/>
          <w:szCs w:val="20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E056F7">
      <w:pPr>
        <w:jc w:val="both"/>
        <w:rPr>
          <w:rFonts w:ascii="Book Antiqua" w:hAnsi="Book Antiqua" w:cs="Book Antiqua"/>
        </w:rPr>
      </w:pPr>
      <w:r>
        <w:rPr>
          <w:noProof/>
        </w:rPr>
        <w:pict>
          <v:shape id="Resim 5" o:spid="_x0000_s1045" type="#_x0000_t75" style="position:absolute;left:0;text-align:left;margin-left:17.7pt;margin-top:4.1pt;width:221.1pt;height:124.2pt;z-index:251663360;visibility:visible">
            <v:imagedata r:id="rId7" o:title=""/>
          </v:shape>
        </w:pict>
      </w:r>
    </w:p>
    <w:p w:rsidR="00F6322C" w:rsidRDefault="00F6322C" w:rsidP="00E056F7">
      <w:pPr>
        <w:jc w:val="both"/>
        <w:rPr>
          <w:rFonts w:ascii="Book Antiqua" w:hAnsi="Book Antiqua" w:cs="Book Antiqua"/>
        </w:rPr>
      </w:pPr>
    </w:p>
    <w:p w:rsidR="00F6322C" w:rsidRDefault="00F6322C" w:rsidP="00E056F7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ab/>
      </w:r>
      <w:r w:rsidRPr="002F1E04">
        <w:rPr>
          <w:rFonts w:ascii="Book Antiqua" w:hAnsi="Book Antiqua" w:cs="Book Antiqua"/>
        </w:rPr>
        <w:t xml:space="preserve"> </w:t>
      </w:r>
    </w:p>
    <w:p w:rsidR="00F6322C" w:rsidRDefault="00F6322C" w:rsidP="00C2603D">
      <w:pPr>
        <w:jc w:val="both"/>
        <w:rPr>
          <w:rFonts w:ascii="Book Antiqua" w:hAnsi="Book Antiqua" w:cs="Book Antiqua"/>
        </w:rPr>
      </w:pPr>
    </w:p>
    <w:p w:rsidR="00F6322C" w:rsidRDefault="00F6322C" w:rsidP="00C2603D">
      <w:pPr>
        <w:jc w:val="both"/>
        <w:rPr>
          <w:rFonts w:ascii="Book Antiqua" w:hAnsi="Book Antiqua" w:cs="Book Antiqua"/>
          <w:noProof/>
        </w:rPr>
      </w:pPr>
    </w:p>
    <w:p w:rsidR="00F6322C" w:rsidRDefault="00F6322C" w:rsidP="00C2603D">
      <w:pPr>
        <w:jc w:val="both"/>
        <w:rPr>
          <w:rFonts w:ascii="Book Antiqua" w:hAnsi="Book Antiqua" w:cs="Book Antiqua"/>
          <w:noProof/>
        </w:rPr>
      </w:pPr>
    </w:p>
    <w:p w:rsidR="00F6322C" w:rsidRDefault="00F6322C" w:rsidP="00C2603D">
      <w:pPr>
        <w:jc w:val="both"/>
        <w:rPr>
          <w:rFonts w:ascii="Book Antiqua" w:hAnsi="Book Antiqua" w:cs="Book Antiqua"/>
          <w:noProof/>
        </w:rPr>
      </w:pPr>
    </w:p>
    <w:p w:rsidR="00F6322C" w:rsidRDefault="00F6322C" w:rsidP="00C2603D">
      <w:pPr>
        <w:jc w:val="both"/>
        <w:rPr>
          <w:rFonts w:ascii="Book Antiqua" w:hAnsi="Book Antiqua" w:cs="Book Antiqua"/>
          <w:noProof/>
        </w:rPr>
      </w:pPr>
    </w:p>
    <w:p w:rsidR="00F6322C" w:rsidRDefault="00F6322C" w:rsidP="00C2603D">
      <w:pPr>
        <w:jc w:val="both"/>
        <w:rPr>
          <w:rFonts w:ascii="Book Antiqua" w:hAnsi="Book Antiqua" w:cs="Book Antiqua"/>
        </w:rPr>
      </w:pPr>
    </w:p>
    <w:p w:rsidR="00F6322C" w:rsidRDefault="00F6322C" w:rsidP="00C2603D">
      <w:pPr>
        <w:jc w:val="both"/>
        <w:rPr>
          <w:rFonts w:ascii="Book Antiqua" w:hAnsi="Book Antiqua" w:cs="Book Antiqua"/>
        </w:rPr>
      </w:pPr>
      <w:r>
        <w:rPr>
          <w:noProof/>
        </w:rPr>
        <w:pict>
          <v:shape id="_x0000_s1046" type="#_x0000_t75" style="position:absolute;left:0;text-align:left;margin-left:20.7pt;margin-top:11.5pt;width:172.05pt;height:179.4pt;z-index:251664384;visibility:visible">
            <v:imagedata r:id="rId8" o:title=""/>
          </v:shape>
        </w:pict>
      </w:r>
    </w:p>
    <w:p w:rsidR="00F6322C" w:rsidRPr="00AB5042" w:rsidRDefault="00F6322C" w:rsidP="00AB5042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10)</w:t>
      </w:r>
      <w:r w:rsidRPr="00AB5042">
        <w:rPr>
          <w:rFonts w:ascii="Book Antiqua" w:hAnsi="Book Antiqua" w:cs="Book Antiqua"/>
          <w:b/>
          <w:bCs/>
        </w:rPr>
        <w:t xml:space="preserve"> </w:t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  <w:r>
        <w:rPr>
          <w:rFonts w:ascii="Book Antiqua" w:hAnsi="Book Antiqua" w:cs="Book Antiqua"/>
          <w:b/>
          <w:bCs/>
          <w:sz w:val="20"/>
          <w:szCs w:val="20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ab/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2603D">
      <w:pPr>
        <w:ind w:left="3540"/>
        <w:rPr>
          <w:rFonts w:ascii="Book Antiqua" w:hAnsi="Book Antiqua" w:cs="Book Antiqua"/>
        </w:rPr>
      </w:pPr>
      <w:r>
        <w:rPr>
          <w:rFonts w:ascii="Book Antiqua" w:hAnsi="Book Antiqua" w:cs="Book Antiqua"/>
          <w:b/>
          <w:bCs/>
          <w:sz w:val="20"/>
          <w:szCs w:val="20"/>
        </w:rPr>
        <w:t xml:space="preserve">      </w:t>
      </w:r>
    </w:p>
    <w:p w:rsidR="00F6322C" w:rsidRPr="0081718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244DF">
      <w:pPr>
        <w:rPr>
          <w:rFonts w:ascii="Book Antiqua" w:hAnsi="Book Antiqua" w:cs="Book Antiqua"/>
          <w:b/>
          <w:bCs/>
        </w:rPr>
      </w:pPr>
    </w:p>
    <w:p w:rsidR="00F6322C" w:rsidRDefault="00F6322C" w:rsidP="00AB5042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_x0000_s1047" type="#_x0000_t75" style="position:absolute;margin-left:21.3pt;margin-top:11.5pt;width:157.5pt;height:104.4pt;z-index:251665408;visibility:visible">
            <v:imagedata r:id="rId9" o:title=""/>
          </v:shape>
        </w:pict>
      </w:r>
    </w:p>
    <w:p w:rsidR="00F6322C" w:rsidRPr="00AB5042" w:rsidRDefault="00F6322C" w:rsidP="00AB5042">
      <w:pPr>
        <w:rPr>
          <w:rFonts w:ascii="Book Antiqua" w:hAnsi="Book Antiqua" w:cs="Book Antiqua"/>
          <w:b/>
          <w:bCs/>
        </w:rPr>
      </w:pPr>
      <w:r w:rsidRPr="0081718C">
        <w:rPr>
          <w:rFonts w:ascii="Book Antiqua" w:hAnsi="Book Antiqua" w:cs="Book Antiqua"/>
          <w:b/>
          <w:bCs/>
        </w:rPr>
        <w:t>11)</w:t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2603D">
      <w:pPr>
        <w:ind w:left="2832" w:firstLine="708"/>
        <w:rPr>
          <w:rFonts w:ascii="Book Antiqua" w:hAnsi="Book Antiqua" w:cs="Book Antiqua"/>
          <w:b/>
          <w:bCs/>
        </w:rPr>
      </w:pPr>
      <w:r>
        <w:rPr>
          <w:rFonts w:ascii="Book Antiqua" w:hAnsi="Book Antiqua" w:cs="Book Antiqua"/>
          <w:b/>
          <w:bCs/>
          <w:sz w:val="20"/>
          <w:szCs w:val="20"/>
        </w:rPr>
        <w:t xml:space="preserve">         </w:t>
      </w: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Default="00F6322C" w:rsidP="00797E48">
      <w:pPr>
        <w:rPr>
          <w:rFonts w:ascii="Book Antiqua" w:hAnsi="Book Antiqua" w:cs="Book Antiqua"/>
          <w:b/>
          <w:bCs/>
        </w:rPr>
      </w:pPr>
    </w:p>
    <w:p w:rsidR="00F6322C" w:rsidRDefault="00F6322C" w:rsidP="00AB5042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4" o:spid="_x0000_s1048" type="#_x0000_t75" style="position:absolute;margin-left:22.5pt;margin-top:13.55pt;width:170.1pt;height:147pt;z-index:251666432;visibility:visible">
            <v:imagedata r:id="rId10" o:title=""/>
          </v:shape>
        </w:pict>
      </w:r>
    </w:p>
    <w:p w:rsidR="00F6322C" w:rsidRPr="0081718C" w:rsidRDefault="00F6322C" w:rsidP="00AB5042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12)</w:t>
      </w:r>
      <w:r w:rsidRPr="00AB5042">
        <w:rPr>
          <w:rFonts w:ascii="Book Antiqua" w:hAnsi="Book Antiqua" w:cs="Book Antiqua"/>
          <w:b/>
          <w:bCs/>
        </w:rPr>
        <w:t xml:space="preserve"> </w:t>
      </w:r>
      <w:r w:rsidRPr="0081718C">
        <w:rPr>
          <w:rFonts w:ascii="Comic Sans MS" w:hAnsi="Comic Sans MS" w:cs="Comic Sans MS"/>
          <w:lang w:eastAsia="en-US"/>
        </w:rPr>
        <w:t xml:space="preserve"> </w:t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A244DF">
      <w:pPr>
        <w:rPr>
          <w:rFonts w:ascii="Book Antiqua" w:hAnsi="Book Antiqua" w:cs="Book Antiqua"/>
        </w:rPr>
      </w:pPr>
    </w:p>
    <w:p w:rsidR="00F6322C" w:rsidRPr="0081718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E1607E">
      <w:pPr>
        <w:rPr>
          <w:rFonts w:ascii="Book Antiqua" w:hAnsi="Book Antiqua" w:cs="Book Antiqua"/>
          <w:b/>
          <w:bCs/>
        </w:rPr>
      </w:pPr>
    </w:p>
    <w:p w:rsidR="00F6322C" w:rsidRDefault="00F6322C" w:rsidP="00E1607E">
      <w:pPr>
        <w:rPr>
          <w:rFonts w:ascii="Book Antiqua" w:hAnsi="Book Antiqua" w:cs="Book Antiqua"/>
          <w:b/>
          <w:bCs/>
        </w:rPr>
      </w:pPr>
    </w:p>
    <w:p w:rsidR="00F6322C" w:rsidRDefault="00F6322C" w:rsidP="00E1607E">
      <w:pPr>
        <w:rPr>
          <w:rFonts w:ascii="Book Antiqua" w:hAnsi="Book Antiqua" w:cs="Book Antiqua"/>
          <w:b/>
          <w:bCs/>
        </w:rPr>
      </w:pPr>
    </w:p>
    <w:p w:rsidR="00F6322C" w:rsidRDefault="00F6322C" w:rsidP="00E1607E">
      <w:pPr>
        <w:rPr>
          <w:rFonts w:ascii="Book Antiqua" w:hAnsi="Book Antiqua" w:cs="Book Antiqua"/>
          <w:b/>
          <w:bCs/>
        </w:rPr>
      </w:pPr>
    </w:p>
    <w:p w:rsidR="00F6322C" w:rsidRPr="00EB4981" w:rsidRDefault="00F6322C" w:rsidP="00E1607E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_x0000_s1049" type="#_x0000_t75" style="position:absolute;margin-left:17.7pt;margin-top:.25pt;width:183.3pt;height:63.6pt;z-index:251667456;visibility:visible">
            <v:imagedata r:id="rId11" o:title=""/>
          </v:shape>
        </w:pict>
      </w:r>
      <w:r w:rsidRPr="0081718C">
        <w:rPr>
          <w:rFonts w:ascii="Book Antiqua" w:hAnsi="Book Antiqua" w:cs="Book Antiqua"/>
          <w:b/>
          <w:bCs/>
        </w:rPr>
        <w:t>13)</w:t>
      </w:r>
      <w:r w:rsidRPr="0081718C">
        <w:rPr>
          <w:rFonts w:ascii="Comic Sans MS" w:hAnsi="Comic Sans MS" w:cs="Comic Sans MS"/>
          <w:lang w:eastAsia="en-US"/>
        </w:rPr>
        <w:t xml:space="preserve"> </w:t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Comic Sans MS" w:hAnsi="Comic Sans MS" w:cs="Comic Sans MS"/>
          <w:lang w:eastAsia="en-US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A244DF">
      <w:pPr>
        <w:rPr>
          <w:rFonts w:ascii="Book Antiqua" w:hAnsi="Book Antiqua" w:cs="Book Antiqua"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035371">
      <w:pPr>
        <w:rPr>
          <w:rFonts w:ascii="Book Antiqua" w:hAnsi="Book Antiqua" w:cs="Book Antiqua"/>
          <w:b/>
          <w:bCs/>
        </w:rPr>
      </w:pPr>
    </w:p>
    <w:p w:rsidR="00F6322C" w:rsidRDefault="00F6322C" w:rsidP="001536DE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1536DE">
      <w:pPr>
        <w:rPr>
          <w:rFonts w:ascii="Book Antiqua" w:hAnsi="Book Antiqua" w:cs="Book Antiqua"/>
        </w:rPr>
      </w:pPr>
      <w:r>
        <w:rPr>
          <w:noProof/>
        </w:rPr>
        <w:pict>
          <v:shape id="_x0000_s1050" type="#_x0000_t75" style="position:absolute;margin-left:20.35pt;margin-top:-.3pt;width:173.7pt;height:70.45pt;z-index:251668480;visibility:visible">
            <v:imagedata r:id="rId12" o:title=""/>
          </v:shape>
        </w:pict>
      </w:r>
      <w:r w:rsidRPr="0081718C">
        <w:rPr>
          <w:rFonts w:ascii="Book Antiqua" w:hAnsi="Book Antiqua" w:cs="Book Antiqua"/>
          <w:b/>
          <w:bCs/>
        </w:rPr>
        <w:t>14)</w:t>
      </w:r>
      <w:r w:rsidRPr="0081718C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126DA">
      <w:pPr>
        <w:rPr>
          <w:rFonts w:ascii="Book Antiqua" w:hAnsi="Book Antiqua" w:cs="Book Antiqua"/>
          <w:b/>
          <w:bCs/>
        </w:rPr>
      </w:pPr>
    </w:p>
    <w:p w:rsidR="00F6322C" w:rsidRDefault="00F6322C" w:rsidP="00A934D4">
      <w:pPr>
        <w:rPr>
          <w:rFonts w:ascii="Book Antiqua" w:hAnsi="Book Antiqua" w:cs="Book Antiqua"/>
          <w:b/>
          <w:bCs/>
        </w:rPr>
      </w:pPr>
    </w:p>
    <w:p w:rsidR="00F6322C" w:rsidRDefault="00F6322C" w:rsidP="00A934D4">
      <w:pPr>
        <w:rPr>
          <w:rFonts w:ascii="Book Antiqua" w:hAnsi="Book Antiqua" w:cs="Book Antiqua"/>
          <w:b/>
          <w:bCs/>
        </w:rPr>
      </w:pPr>
    </w:p>
    <w:p w:rsidR="00F6322C" w:rsidRDefault="00F6322C" w:rsidP="00A934D4">
      <w:pPr>
        <w:rPr>
          <w:rFonts w:ascii="Book Antiqua" w:hAnsi="Book Antiqua" w:cs="Book Antiqua"/>
          <w:b/>
          <w:bCs/>
        </w:rPr>
      </w:pPr>
    </w:p>
    <w:p w:rsidR="00F6322C" w:rsidRDefault="00F6322C" w:rsidP="00A934D4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1536DE">
      <w:pPr>
        <w:rPr>
          <w:rFonts w:ascii="Book Antiqua" w:hAnsi="Book Antiqua" w:cs="Book Antiqua"/>
        </w:rPr>
      </w:pPr>
      <w:r>
        <w:rPr>
          <w:noProof/>
        </w:rPr>
        <w:pict>
          <v:shape id="_x0000_s1051" type="#_x0000_t75" style="position:absolute;margin-left:20.35pt;margin-top:-.1pt;width:177.9pt;height:101.2pt;z-index:251669504;visibility:visible">
            <v:imagedata r:id="rId13" o:title=""/>
          </v:shape>
        </w:pict>
      </w:r>
      <w:r w:rsidRPr="0081718C">
        <w:rPr>
          <w:rFonts w:ascii="Book Antiqua" w:hAnsi="Book Antiqua" w:cs="Book Antiqua"/>
          <w:b/>
          <w:bCs/>
        </w:rPr>
        <w:t>15)</w:t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 w:rsidRPr="0081718C">
        <w:t xml:space="preserve"> </w:t>
      </w:r>
      <w:r>
        <w:tab/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126DA">
      <w:pPr>
        <w:rPr>
          <w:rFonts w:ascii="Book Antiqua" w:hAnsi="Book Antiqua" w:cs="Book Antiqua"/>
        </w:rPr>
      </w:pPr>
    </w:p>
    <w:p w:rsidR="00F6322C" w:rsidRPr="0081718C" w:rsidRDefault="00F6322C" w:rsidP="00C126DA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Pr="000E2716" w:rsidRDefault="00F6322C" w:rsidP="001536DE">
      <w:pPr>
        <w:rPr>
          <w:rFonts w:ascii="Book Antiqua" w:hAnsi="Book Antiqua" w:cs="Book Antiqua"/>
        </w:rPr>
      </w:pPr>
      <w:r>
        <w:rPr>
          <w:noProof/>
        </w:rPr>
        <w:pict>
          <v:shape id="_x0000_s1052" type="#_x0000_t75" style="position:absolute;margin-left:20.35pt;margin-top:.15pt;width:173.7pt;height:71.2pt;z-index:251670528;visibility:visible">
            <v:imagedata r:id="rId14" o:title=""/>
          </v:shape>
        </w:pict>
      </w:r>
      <w:r w:rsidRPr="0081718C">
        <w:rPr>
          <w:rFonts w:ascii="Book Antiqua" w:hAnsi="Book Antiqua" w:cs="Book Antiqua"/>
          <w:b/>
          <w:bCs/>
        </w:rPr>
        <w:t>16)</w:t>
      </w:r>
      <w:r w:rsidRPr="0081718C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Pr="0081718C" w:rsidRDefault="00F6322C" w:rsidP="00C126DA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C126DA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Default="00F6322C" w:rsidP="00D54FB2">
      <w:pPr>
        <w:rPr>
          <w:rFonts w:ascii="Book Antiqua" w:hAnsi="Book Antiqua" w:cs="Book Antiqua"/>
          <w:b/>
          <w:bCs/>
        </w:rPr>
      </w:pPr>
    </w:p>
    <w:p w:rsidR="00F6322C" w:rsidRPr="0081718C" w:rsidRDefault="00F6322C" w:rsidP="00D54FB2">
      <w:pPr>
        <w:rPr>
          <w:rFonts w:ascii="Book Antiqua" w:hAnsi="Book Antiqua" w:cs="Book Antiqua"/>
        </w:rPr>
      </w:pPr>
      <w:r w:rsidRPr="0081718C">
        <w:rPr>
          <w:rFonts w:ascii="Book Antiqua" w:hAnsi="Book Antiqua" w:cs="Book Antiqua"/>
          <w:b/>
          <w:bCs/>
        </w:rPr>
        <w:t>17)</w:t>
      </w:r>
      <w:r>
        <w:rPr>
          <w:rFonts w:ascii="Book Antiqua" w:hAnsi="Book Antiqua" w:cs="Book Antiqua"/>
          <w:b/>
          <w:bCs/>
        </w:rPr>
        <w:tab/>
      </w:r>
      <w:r w:rsidRPr="0081718C">
        <w:rPr>
          <w:rFonts w:ascii="Book Antiqua" w:hAnsi="Book Antiqua" w:cs="Book Antiqua"/>
          <w:b/>
          <w:bCs/>
        </w:rPr>
        <w:t xml:space="preserve"> </w:t>
      </w:r>
      <w:r w:rsidRPr="00FA330B">
        <w:rPr>
          <w:rFonts w:ascii="Book Antiqua" w:hAnsi="Book Antiqua" w:cs="Book Antiqua"/>
        </w:rPr>
        <w:t>Hangisi Dünya’nın yuvarlak olduğunu ispatlayan denizci ve kaşiftir?</w:t>
      </w:r>
      <w:r w:rsidRPr="00E73098">
        <w:rPr>
          <w:rFonts w:ascii="Book Antiqua" w:hAnsi="Book Antiqua" w:cs="Book Antiqua"/>
          <w:b/>
          <w:bCs/>
          <w:sz w:val="20"/>
          <w:szCs w:val="20"/>
        </w:rPr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C126DA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A) Galile</w:t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  <w:t>B) Edison</w:t>
      </w:r>
    </w:p>
    <w:p w:rsidR="00F6322C" w:rsidRDefault="00F6322C" w:rsidP="00A244DF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C) Graham Bell</w:t>
      </w:r>
      <w:r>
        <w:rPr>
          <w:rFonts w:ascii="Book Antiqua" w:hAnsi="Book Antiqua" w:cs="Book Antiqua"/>
        </w:rPr>
        <w:tab/>
        <w:t>D) Enstein</w:t>
      </w:r>
    </w:p>
    <w:p w:rsidR="00F6322C" w:rsidRDefault="00F6322C" w:rsidP="00A244DF">
      <w:pPr>
        <w:rPr>
          <w:rFonts w:ascii="Book Antiqua" w:hAnsi="Book Antiqua" w:cs="Book Antiqua"/>
        </w:rPr>
      </w:pPr>
    </w:p>
    <w:p w:rsidR="00F6322C" w:rsidRDefault="00F6322C" w:rsidP="00A244DF">
      <w:pPr>
        <w:rPr>
          <w:rFonts w:ascii="Book Antiqua" w:hAnsi="Book Antiqua" w:cs="Book Antiqua"/>
        </w:rPr>
      </w:pPr>
    </w:p>
    <w:p w:rsidR="00F6322C" w:rsidRPr="00FA330B" w:rsidRDefault="00F6322C" w:rsidP="00A244DF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6" o:spid="_x0000_s1053" type="#_x0000_t75" style="position:absolute;margin-left:21.85pt;margin-top:-.05pt;width:172.5pt;height:72.6pt;z-index:251671552;visibility:visible">
            <v:imagedata r:id="rId15" o:title=""/>
          </v:shape>
        </w:pict>
      </w:r>
      <w:r w:rsidRPr="00FA330B">
        <w:rPr>
          <w:rFonts w:ascii="Book Antiqua" w:hAnsi="Book Antiqua" w:cs="Book Antiqua"/>
          <w:b/>
          <w:bCs/>
        </w:rPr>
        <w:t>18)</w:t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  <w:t xml:space="preserve"> </w:t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Book Antiqua" w:hAnsi="Book Antiqua" w:cs="Book Antiqua"/>
          <w:b/>
          <w:bCs/>
        </w:rPr>
      </w:pPr>
    </w:p>
    <w:p w:rsidR="00F6322C" w:rsidRPr="00574CFC" w:rsidRDefault="00F6322C" w:rsidP="00574CFC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7" o:spid="_x0000_s1054" type="#_x0000_t75" style="position:absolute;margin-left:18.55pt;margin-top:-.05pt;width:168.3pt;height:105pt;z-index:251672576;visibility:visible">
            <v:imagedata r:id="rId16" o:title=""/>
          </v:shape>
        </w:pict>
      </w:r>
      <w:r w:rsidRPr="00574CFC">
        <w:rPr>
          <w:rFonts w:ascii="Book Antiqua" w:hAnsi="Book Antiqua" w:cs="Book Antiqua"/>
          <w:b/>
          <w:bCs/>
        </w:rPr>
        <w:t>19)</w:t>
      </w:r>
      <w:r>
        <w:rPr>
          <w:rFonts w:ascii="Book Antiqua" w:hAnsi="Book Antiqua" w:cs="Book Antiqua"/>
          <w:b/>
          <w:bCs/>
        </w:rPr>
        <w:t xml:space="preserve">  </w:t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  <w:sz w:val="20"/>
          <w:szCs w:val="20"/>
        </w:rPr>
        <w:t>(5</w:t>
      </w:r>
      <w:r w:rsidRPr="00C2603D">
        <w:rPr>
          <w:rFonts w:ascii="Book Antiqua" w:hAnsi="Book Antiqua" w:cs="Book Antiqua"/>
          <w:b/>
          <w:bCs/>
          <w:sz w:val="20"/>
          <w:szCs w:val="20"/>
        </w:rPr>
        <w:t>P)</w:t>
      </w: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B4981">
      <w:pPr>
        <w:rPr>
          <w:rFonts w:ascii="Monotype Corsiva" w:hAnsi="Monotype Corsiva" w:cs="Monotype Corsiva"/>
        </w:rPr>
      </w:pPr>
      <w:r w:rsidRPr="00FA330B">
        <w:rPr>
          <w:rFonts w:ascii="Monotype Corsiva" w:hAnsi="Monotype Corsiva" w:cs="Monotype Corsiva"/>
        </w:rPr>
        <w:t xml:space="preserve">NOT: </w:t>
      </w:r>
      <w:r>
        <w:rPr>
          <w:rFonts w:ascii="Monotype Corsiva" w:hAnsi="Monotype Corsiva" w:cs="Monotype Corsiva"/>
        </w:rPr>
        <w:t>Puanlama soruların yanında belirtilmiştir.</w:t>
      </w:r>
    </w:p>
    <w:p w:rsidR="00F6322C" w:rsidRDefault="00F6322C" w:rsidP="00EB4981">
      <w:pPr>
        <w:rPr>
          <w:rFonts w:ascii="Monotype Corsiva" w:hAnsi="Monotype Corsiva" w:cs="Monotype Corsiva"/>
        </w:rPr>
      </w:pPr>
    </w:p>
    <w:p w:rsidR="00F6322C" w:rsidRDefault="00F6322C" w:rsidP="00EF0B57">
      <w:pPr>
        <w:spacing w:line="360" w:lineRule="auto"/>
        <w:ind w:right="113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Sorubak.com</w:t>
      </w:r>
    </w:p>
    <w:p w:rsidR="00F6322C" w:rsidRPr="00FA330B" w:rsidRDefault="00F6322C" w:rsidP="00EB4981">
      <w:pPr>
        <w:rPr>
          <w:rFonts w:ascii="Book Antiqua" w:hAnsi="Book Antiqua" w:cs="Book Antiqua"/>
        </w:rPr>
      </w:pPr>
    </w:p>
    <w:p w:rsidR="00F6322C" w:rsidRPr="00FA330B" w:rsidRDefault="00F6322C" w:rsidP="00EB4981">
      <w:pPr>
        <w:rPr>
          <w:rFonts w:ascii="Book Antiqua" w:hAnsi="Book Antiqua" w:cs="Book Antiqua"/>
        </w:rPr>
      </w:pPr>
    </w:p>
    <w:p w:rsidR="00F6322C" w:rsidRPr="00E73098" w:rsidRDefault="00F6322C" w:rsidP="002E3173">
      <w:pPr>
        <w:jc w:val="center"/>
        <w:rPr>
          <w:rFonts w:ascii="Monotype Corsiva" w:hAnsi="Monotype Corsiva" w:cs="Monotype Corsiva"/>
          <w:sz w:val="22"/>
          <w:szCs w:val="22"/>
        </w:rPr>
      </w:pPr>
      <w:r w:rsidRPr="00E73098">
        <w:rPr>
          <w:rFonts w:ascii="Monotype Corsiva" w:hAnsi="Monotype Corsiva" w:cs="Monotype Corsiva"/>
          <w:sz w:val="22"/>
          <w:szCs w:val="22"/>
        </w:rPr>
        <w:t>SINAV BİTTİ</w:t>
      </w:r>
    </w:p>
    <w:p w:rsidR="00F6322C" w:rsidRPr="00E73098" w:rsidRDefault="00F6322C" w:rsidP="002E3173">
      <w:pPr>
        <w:jc w:val="center"/>
        <w:rPr>
          <w:rFonts w:ascii="Monotype Corsiva" w:hAnsi="Monotype Corsiva" w:cs="Monotype Corsiva"/>
          <w:sz w:val="22"/>
          <w:szCs w:val="22"/>
        </w:rPr>
      </w:pPr>
      <w:r w:rsidRPr="00E73098">
        <w:rPr>
          <w:rFonts w:ascii="Monotype Corsiva" w:hAnsi="Monotype Corsiva" w:cs="Monotype Corsiva"/>
          <w:sz w:val="22"/>
          <w:szCs w:val="22"/>
        </w:rPr>
        <w:t>LÜTFEN CEVAPLARINIZI KONTROL EDİNİZ</w:t>
      </w:r>
    </w:p>
    <w:p w:rsidR="00F6322C" w:rsidRPr="00EC76DA" w:rsidRDefault="00F6322C" w:rsidP="00EC76DA">
      <w:pPr>
        <w:jc w:val="both"/>
      </w:pPr>
      <w:r>
        <w:rPr>
          <w:noProof/>
        </w:rPr>
        <w:pict>
          <v:shape id="_x0000_s1055" type="#_x0000_t75" style="position:absolute;left:0;text-align:left;margin-left:18.3pt;margin-top:5.8pt;width:210.9pt;height:27pt;z-index:251645952;visibility:visible">
            <v:imagedata r:id="rId17" o:title=""/>
          </v:shape>
        </w:pict>
      </w:r>
    </w:p>
    <w:p w:rsidR="00F6322C" w:rsidRPr="00436EBA" w:rsidRDefault="00F6322C" w:rsidP="00436EBA">
      <w:pPr>
        <w:jc w:val="both"/>
      </w:pPr>
    </w:p>
    <w:p w:rsidR="00F6322C" w:rsidRPr="00EB4981" w:rsidRDefault="00F6322C" w:rsidP="00EB4981">
      <w:pPr>
        <w:jc w:val="both"/>
      </w:pPr>
      <w:r>
        <w:tab/>
      </w:r>
      <w:r>
        <w:tab/>
      </w:r>
    </w:p>
    <w:p w:rsidR="00F6322C" w:rsidRPr="005A25EA" w:rsidRDefault="00F6322C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Yunus Emre YETİM</w:t>
      </w:r>
    </w:p>
    <w:p w:rsidR="00F6322C" w:rsidRPr="005A25EA" w:rsidRDefault="00F6322C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4/B Sınıf Öğretmeni</w:t>
      </w:r>
    </w:p>
    <w:sectPr w:rsidR="00F6322C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4" w:space="24" w:color="auto"/>
        <w:left w:val="christmasTree" w:sz="4" w:space="24" w:color="auto"/>
        <w:bottom w:val="christmasTree" w:sz="4" w:space="24" w:color="auto"/>
        <w:right w:val="christmasTre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cs="Wingdings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5040E"/>
    <w:multiLevelType w:val="hybridMultilevel"/>
    <w:tmpl w:val="EAEE34BE"/>
    <w:lvl w:ilvl="0" w:tplc="23C49E1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83917"/>
    <w:multiLevelType w:val="hybridMultilevel"/>
    <w:tmpl w:val="38A200C8"/>
    <w:lvl w:ilvl="0" w:tplc="A0B60AE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FC60E18"/>
    <w:multiLevelType w:val="hybridMultilevel"/>
    <w:tmpl w:val="A5F2E796"/>
    <w:lvl w:ilvl="0" w:tplc="041F000B">
      <w:start w:val="1"/>
      <w:numFmt w:val="bullet"/>
      <w:lvlText w:val=""/>
      <w:lvlJc w:val="left"/>
      <w:pPr>
        <w:ind w:left="213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10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6286DD5"/>
    <w:multiLevelType w:val="hybridMultilevel"/>
    <w:tmpl w:val="C422E1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21731F9"/>
    <w:multiLevelType w:val="hybridMultilevel"/>
    <w:tmpl w:val="C0342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87A45F0"/>
    <w:multiLevelType w:val="hybridMultilevel"/>
    <w:tmpl w:val="71AC4DD4"/>
    <w:lvl w:ilvl="0" w:tplc="54ACBA9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92ECA"/>
    <w:multiLevelType w:val="hybridMultilevel"/>
    <w:tmpl w:val="047C5AB8"/>
    <w:lvl w:ilvl="0" w:tplc="38AA5E6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15D06DC"/>
    <w:multiLevelType w:val="hybridMultilevel"/>
    <w:tmpl w:val="4F5874C2"/>
    <w:lvl w:ilvl="0" w:tplc="71CE546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16"/>
  </w:num>
  <w:num w:numId="8">
    <w:abstractNumId w:val="10"/>
  </w:num>
  <w:num w:numId="9">
    <w:abstractNumId w:val="6"/>
  </w:num>
  <w:num w:numId="10">
    <w:abstractNumId w:val="12"/>
  </w:num>
  <w:num w:numId="11">
    <w:abstractNumId w:val="8"/>
  </w:num>
  <w:num w:numId="12">
    <w:abstractNumId w:val="14"/>
  </w:num>
  <w:num w:numId="13">
    <w:abstractNumId w:val="2"/>
  </w:num>
  <w:num w:numId="14">
    <w:abstractNumId w:val="9"/>
  </w:num>
  <w:num w:numId="15">
    <w:abstractNumId w:val="11"/>
  </w:num>
  <w:num w:numId="16">
    <w:abstractNumId w:val="1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511C"/>
    <w:rsid w:val="00011885"/>
    <w:rsid w:val="00035371"/>
    <w:rsid w:val="000512C0"/>
    <w:rsid w:val="00082950"/>
    <w:rsid w:val="000834A6"/>
    <w:rsid w:val="0009482B"/>
    <w:rsid w:val="000A0438"/>
    <w:rsid w:val="000A4412"/>
    <w:rsid w:val="000B0C3B"/>
    <w:rsid w:val="000C4A9A"/>
    <w:rsid w:val="000D5F50"/>
    <w:rsid w:val="000D6FD2"/>
    <w:rsid w:val="000E2716"/>
    <w:rsid w:val="001008D1"/>
    <w:rsid w:val="001028CD"/>
    <w:rsid w:val="00123AEF"/>
    <w:rsid w:val="001354D9"/>
    <w:rsid w:val="001536DE"/>
    <w:rsid w:val="001717D7"/>
    <w:rsid w:val="00177B45"/>
    <w:rsid w:val="001C0FB3"/>
    <w:rsid w:val="001C4307"/>
    <w:rsid w:val="001E354E"/>
    <w:rsid w:val="00230962"/>
    <w:rsid w:val="002332ED"/>
    <w:rsid w:val="00246330"/>
    <w:rsid w:val="002C6C26"/>
    <w:rsid w:val="002E3173"/>
    <w:rsid w:val="002E4DC5"/>
    <w:rsid w:val="002F1E04"/>
    <w:rsid w:val="002F3F65"/>
    <w:rsid w:val="003053B4"/>
    <w:rsid w:val="00351B5C"/>
    <w:rsid w:val="00352460"/>
    <w:rsid w:val="00371CC2"/>
    <w:rsid w:val="003959CB"/>
    <w:rsid w:val="003A3900"/>
    <w:rsid w:val="003B12E3"/>
    <w:rsid w:val="003B2A6D"/>
    <w:rsid w:val="003C23FB"/>
    <w:rsid w:val="003F082F"/>
    <w:rsid w:val="003F322C"/>
    <w:rsid w:val="003F525D"/>
    <w:rsid w:val="00421C3D"/>
    <w:rsid w:val="00422F8F"/>
    <w:rsid w:val="00434E8A"/>
    <w:rsid w:val="00436EBA"/>
    <w:rsid w:val="00445821"/>
    <w:rsid w:val="00482C90"/>
    <w:rsid w:val="004D6B37"/>
    <w:rsid w:val="00574CFC"/>
    <w:rsid w:val="005951B3"/>
    <w:rsid w:val="005A25EA"/>
    <w:rsid w:val="005B7197"/>
    <w:rsid w:val="005F47B4"/>
    <w:rsid w:val="005F6120"/>
    <w:rsid w:val="00612BA1"/>
    <w:rsid w:val="0063310A"/>
    <w:rsid w:val="00634B3D"/>
    <w:rsid w:val="0067651D"/>
    <w:rsid w:val="00683CA1"/>
    <w:rsid w:val="00685D01"/>
    <w:rsid w:val="006A496F"/>
    <w:rsid w:val="006D6086"/>
    <w:rsid w:val="006F6B5D"/>
    <w:rsid w:val="006F6EDB"/>
    <w:rsid w:val="007141DC"/>
    <w:rsid w:val="00742311"/>
    <w:rsid w:val="00754E48"/>
    <w:rsid w:val="007807A1"/>
    <w:rsid w:val="00782386"/>
    <w:rsid w:val="00791A2F"/>
    <w:rsid w:val="00791F50"/>
    <w:rsid w:val="0079310D"/>
    <w:rsid w:val="00797E48"/>
    <w:rsid w:val="007A70D5"/>
    <w:rsid w:val="007B3F62"/>
    <w:rsid w:val="007E6A65"/>
    <w:rsid w:val="00803FFB"/>
    <w:rsid w:val="0081718C"/>
    <w:rsid w:val="00844493"/>
    <w:rsid w:val="00860DDB"/>
    <w:rsid w:val="00885A18"/>
    <w:rsid w:val="00895126"/>
    <w:rsid w:val="008A1819"/>
    <w:rsid w:val="008B4359"/>
    <w:rsid w:val="008D1E53"/>
    <w:rsid w:val="008E3843"/>
    <w:rsid w:val="008F3862"/>
    <w:rsid w:val="00902079"/>
    <w:rsid w:val="00937051"/>
    <w:rsid w:val="00975B3A"/>
    <w:rsid w:val="009B3482"/>
    <w:rsid w:val="009D555D"/>
    <w:rsid w:val="009E5767"/>
    <w:rsid w:val="00A16E70"/>
    <w:rsid w:val="00A216B4"/>
    <w:rsid w:val="00A244DF"/>
    <w:rsid w:val="00A934D4"/>
    <w:rsid w:val="00AB5042"/>
    <w:rsid w:val="00AF511C"/>
    <w:rsid w:val="00B225E9"/>
    <w:rsid w:val="00B605B3"/>
    <w:rsid w:val="00B6772A"/>
    <w:rsid w:val="00BA626A"/>
    <w:rsid w:val="00C05F16"/>
    <w:rsid w:val="00C126DA"/>
    <w:rsid w:val="00C2603D"/>
    <w:rsid w:val="00C275AB"/>
    <w:rsid w:val="00C451EA"/>
    <w:rsid w:val="00C70159"/>
    <w:rsid w:val="00CA2E05"/>
    <w:rsid w:val="00CB2DB9"/>
    <w:rsid w:val="00CC2AA5"/>
    <w:rsid w:val="00CD2CD5"/>
    <w:rsid w:val="00CE2BF3"/>
    <w:rsid w:val="00D52CE1"/>
    <w:rsid w:val="00D53DFF"/>
    <w:rsid w:val="00D54FB2"/>
    <w:rsid w:val="00D93980"/>
    <w:rsid w:val="00DB3D01"/>
    <w:rsid w:val="00E01582"/>
    <w:rsid w:val="00E056F7"/>
    <w:rsid w:val="00E1607E"/>
    <w:rsid w:val="00E577F9"/>
    <w:rsid w:val="00E675C7"/>
    <w:rsid w:val="00E73098"/>
    <w:rsid w:val="00E75DAF"/>
    <w:rsid w:val="00E802C5"/>
    <w:rsid w:val="00EB4981"/>
    <w:rsid w:val="00EC76DA"/>
    <w:rsid w:val="00EE6E14"/>
    <w:rsid w:val="00EE71B3"/>
    <w:rsid w:val="00EF0B57"/>
    <w:rsid w:val="00EF23C1"/>
    <w:rsid w:val="00F052E7"/>
    <w:rsid w:val="00F55CC2"/>
    <w:rsid w:val="00F6322C"/>
    <w:rsid w:val="00F7559F"/>
    <w:rsid w:val="00F75ADA"/>
    <w:rsid w:val="00F76540"/>
    <w:rsid w:val="00F8665A"/>
    <w:rsid w:val="00F86C4A"/>
    <w:rsid w:val="00FA330B"/>
    <w:rsid w:val="00FB313D"/>
    <w:rsid w:val="00FE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2460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2460"/>
    <w:rPr>
      <w:rFonts w:ascii="Cambria" w:hAnsi="Cambria" w:cs="Cambria"/>
      <w:b/>
      <w:bCs/>
      <w:color w:val="365F91"/>
      <w:sz w:val="28"/>
      <w:szCs w:val="28"/>
      <w:lang w:eastAsia="tr-TR"/>
    </w:rPr>
  </w:style>
  <w:style w:type="paragraph" w:styleId="ListParagraph">
    <w:name w:val="List Paragraph"/>
    <w:basedOn w:val="Normal"/>
    <w:uiPriority w:val="99"/>
    <w:qFormat/>
    <w:rsid w:val="00C451E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C05F1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rsid w:val="003B2A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327</TotalTime>
  <Pages>3</Pages>
  <Words>374</Words>
  <Characters>2137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edanur</cp:lastModifiedBy>
  <cp:revision>10</cp:revision>
  <dcterms:created xsi:type="dcterms:W3CDTF">2015-01-11T18:07:00Z</dcterms:created>
  <dcterms:modified xsi:type="dcterms:W3CDTF">2015-04-12T18:24:00Z</dcterms:modified>
</cp:coreProperties>
</file>