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3F" w:rsidRDefault="0041753F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251664896;visibility:visible" wrapcoords="-147 0 -147 21474 21600 21474 21600 0 -147 0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DOĞANYOL İLKOKULU 2014-2015 EĞİTİM ÖĞRETİM YILI</w:t>
      </w:r>
    </w:p>
    <w:p w:rsidR="0041753F" w:rsidRDefault="0041753F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FEN VE TEKNOLOJİ DERSİ 2. DÖNEM 2. YAZILI SINAV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35pt;margin-top:24.2pt;width:538.5pt;height:174.75pt;z-index:251652608;visibility:visible;v-text-anchor:middle" filled="f" strokeweight="2pt"/>
        </w:pic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8" type="#_x0000_t202" style="position:absolute;margin-left:-31.2pt;margin-top:-.2pt;width:226.5pt;height:122.15pt;z-index:251653632;visibility:visible" filled="f" stroked="f">
            <v:fill o:detectmouseclick="t"/>
            <v:textbox>
              <w:txbxContent>
                <w:p w:rsidR="0041753F" w:rsidRPr="00897E58" w:rsidRDefault="0041753F" w:rsidP="00897E58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pacing w:val="10"/>
                      <w:sz w:val="72"/>
                      <w:szCs w:val="72"/>
                    </w:rPr>
                  </w:pPr>
                  <w:r w:rsidRPr="00897E58">
                    <w:rPr>
                      <w:rFonts w:ascii="Comic Sans MS" w:hAnsi="Comic Sans MS" w:cs="Comic Sans MS"/>
                      <w:b/>
                      <w:bCs/>
                      <w:spacing w:val="10"/>
                      <w:sz w:val="32"/>
                      <w:szCs w:val="32"/>
                    </w:rPr>
                    <w:t>BAŞARACAĞINI BİLİYORUM;</w:t>
                  </w:r>
                  <w:r w:rsidRPr="00897E58">
                    <w:rPr>
                      <w:rFonts w:ascii="Comic Sans MS" w:hAnsi="Comic Sans MS" w:cs="Comic Sans MS"/>
                      <w:b/>
                      <w:bCs/>
                      <w:spacing w:val="10"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Sevgili Öğrencilerim,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Sınav sorularınızı dikkatli okuyunuz ve    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cevaplayınız. Puanlamalar her soru için  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belirtilmiştir. Sınav süreniz 40 dakikadır. </w:t>
      </w:r>
    </w:p>
    <w:p w:rsidR="0041753F" w:rsidRDefault="0041753F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41753F" w:rsidRPr="00D07B4C" w:rsidRDefault="0041753F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41753F" w:rsidRDefault="0041753F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104D30">
      <w:pPr>
        <w:pStyle w:val="ListParagraph"/>
        <w:numPr>
          <w:ilvl w:val="0"/>
          <w:numId w:val="10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kavramları kullanarak cümleleri tamamlayınız.(10X2=20PUAN)</w:t>
      </w:r>
    </w:p>
    <w:p w:rsidR="0041753F" w:rsidRDefault="0041753F" w:rsidP="00B54BF7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4"/>
        <w:gridCol w:w="1883"/>
        <w:gridCol w:w="1884"/>
        <w:gridCol w:w="1884"/>
        <w:gridCol w:w="1884"/>
      </w:tblGrid>
      <w:tr w:rsidR="0041753F" w:rsidRPr="00F87A42"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bitkiler</w:t>
            </w:r>
          </w:p>
        </w:tc>
        <w:tc>
          <w:tcPr>
            <w:tcW w:w="1883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erozyon</w:t>
            </w:r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yaprakları</w:t>
            </w:r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kayaç</w:t>
            </w:r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ozon tabakası</w:t>
            </w:r>
          </w:p>
        </w:tc>
      </w:tr>
      <w:tr w:rsidR="0041753F" w:rsidRPr="00F87A42"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maden</w:t>
            </w:r>
          </w:p>
        </w:tc>
        <w:tc>
          <w:tcPr>
            <w:tcW w:w="1883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uyku</w:t>
            </w:r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küre</w:t>
            </w:r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canlı</w:t>
            </w:r>
          </w:p>
        </w:tc>
        <w:tc>
          <w:tcPr>
            <w:tcW w:w="1884" w:type="dxa"/>
          </w:tcPr>
          <w:p w:rsidR="0041753F" w:rsidRPr="00F87A42" w:rsidRDefault="0041753F" w:rsidP="00F87A42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F87A42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yer kabuğu</w:t>
            </w:r>
          </w:p>
        </w:tc>
      </w:tr>
    </w:tbl>
    <w:p w:rsidR="0041753F" w:rsidRDefault="0041753F" w:rsidP="00B54BF7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897E58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Dünya’mız </w:t>
      </w:r>
      <w:r w:rsidRPr="00897E58">
        <w:rPr>
          <w:rFonts w:ascii="Comic Sans MS" w:hAnsi="Comic Sans MS" w:cs="Comic Sans MS"/>
          <w:b/>
          <w:bCs/>
          <w:sz w:val="24"/>
          <w:szCs w:val="24"/>
        </w:rPr>
        <w:t>.............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897E58">
        <w:rPr>
          <w:rFonts w:ascii="Comic Sans MS" w:hAnsi="Comic Sans MS" w:cs="Comic Sans MS"/>
          <w:b/>
          <w:bCs/>
          <w:sz w:val="24"/>
          <w:szCs w:val="24"/>
        </w:rPr>
        <w:t>şeklindedir.</w:t>
      </w:r>
    </w:p>
    <w:p w:rsidR="0041753F" w:rsidRDefault="0041753F" w:rsidP="00897E58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897E58">
        <w:rPr>
          <w:rFonts w:ascii="Comic Sans MS" w:hAnsi="Comic Sans MS" w:cs="Comic Sans MS"/>
          <w:b/>
          <w:bCs/>
          <w:sz w:val="24"/>
          <w:szCs w:val="24"/>
        </w:rPr>
        <w:t>Yerkabuğunu oluşturan kaya ve taşlara ...................  denir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41753F" w:rsidRPr="00897E58" w:rsidRDefault="0041753F" w:rsidP="00897E58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897E58">
        <w:rPr>
          <w:rFonts w:ascii="Comic Sans MS" w:hAnsi="Comic Sans MS" w:cs="Comic Sans MS"/>
          <w:b/>
          <w:bCs/>
          <w:sz w:val="24"/>
          <w:szCs w:val="24"/>
        </w:rPr>
        <w:t>Ekonomik değeri olan kayaç ve minerallere .........................  denir.</w:t>
      </w:r>
    </w:p>
    <w:p w:rsidR="0041753F" w:rsidRPr="00DC0E20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>Toprağın su ve rüzgarın etkisiyle aşınıp taşınmasına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ve verimsiz hale gelmesine …………………………</w:t>
      </w:r>
      <w:r w:rsidRPr="00DC0E20">
        <w:rPr>
          <w:rFonts w:ascii="Comic Sans MS" w:hAnsi="Comic Sans MS" w:cs="Comic Sans MS"/>
          <w:b/>
          <w:bCs/>
          <w:sz w:val="24"/>
          <w:szCs w:val="24"/>
        </w:rPr>
        <w:t>……denir.</w:t>
      </w:r>
    </w:p>
    <w:p w:rsidR="0041753F" w:rsidRPr="00DC0E20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…………………………………………., zararlı ışınların Dünya’mıza ulaşmasını engeller.</w:t>
      </w:r>
    </w:p>
    <w:p w:rsidR="0041753F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>………………………….kendi besinlerini kendileri yaparlar.</w:t>
      </w:r>
    </w:p>
    <w:p w:rsidR="0041753F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>Bitki ve hayvanlar………………………………… varlıklardır.</w:t>
      </w:r>
    </w:p>
    <w:p w:rsidR="0041753F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C0E20">
        <w:rPr>
          <w:rFonts w:ascii="Comic Sans MS" w:hAnsi="Comic Sans MS" w:cs="Comic Sans MS"/>
          <w:b/>
          <w:bCs/>
          <w:sz w:val="24"/>
          <w:szCs w:val="24"/>
        </w:rPr>
        <w:t xml:space="preserve">Bitkiler …………………………………….ile solunum yaparlar. </w:t>
      </w:r>
    </w:p>
    <w:p w:rsidR="0041753F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Tohumlar ……………halindeki canlılardır.</w:t>
      </w:r>
      <w:r w:rsidRPr="00DC0E20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41753F" w:rsidRDefault="0041753F" w:rsidP="00DC0E20">
      <w:pPr>
        <w:pStyle w:val="ListParagraph"/>
        <w:numPr>
          <w:ilvl w:val="0"/>
          <w:numId w:val="17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Canlıların üzerinde yaşadığı katmana ……………………………..denir.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DC0E20">
      <w:pPr>
        <w:pStyle w:val="ListParagraph"/>
        <w:numPr>
          <w:ilvl w:val="0"/>
          <w:numId w:val="10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Aşağıda verilen bilgilerden doğru olanların başına D, yanlış olanların başına Y yazınız.( 10x2=20 PUAN)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1)…………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Dünya’mızın ¼ ü sularla, ¾ ü karalarla kaplıdır.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2)………..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Magma denilen akışkan maddeler yer kabuğunda bulunur.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3)………..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Ağır kürenin sıcaklığı ateş küreden daha yüksektir.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4)………..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Her canlı doğar, beslenir, büyür, ürer ve ölür.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5)………..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 xml:space="preserve">Dünya’nın gözlenebilen katmanları hava küre, su küre ve taş küredir.                         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6)………..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Toplu taşıma araçları yerine otomobil kullanımı çevre kirliliğini azaltır.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7)………..Kuş sesleri yapay ses kaynağıdır.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8)………..Mum doğal ışık kaynağıdır.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9)………..Gürültü, ses kirliliği yaratır.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10)………</w:t>
      </w:r>
      <w:r w:rsidRPr="00F15FB4">
        <w:t xml:space="preserve">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Yeryüzünün deri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nliklerine gidildikçe sıcaklık </w:t>
      </w:r>
      <w:r w:rsidRPr="00F15FB4">
        <w:rPr>
          <w:rFonts w:ascii="Comic Sans MS" w:hAnsi="Comic Sans MS" w:cs="Comic Sans MS"/>
          <w:b/>
          <w:bCs/>
          <w:sz w:val="24"/>
          <w:szCs w:val="24"/>
        </w:rPr>
        <w:t>azalır.</w:t>
      </w:r>
    </w:p>
    <w:p w:rsidR="0041753F" w:rsidRDefault="0041753F" w:rsidP="00DC0E2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Paragraph"/>
        <w:numPr>
          <w:ilvl w:val="0"/>
          <w:numId w:val="10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1)Dünyanın katmanlarını gözlenebilen katmanlar ve gözlenemeyen katmanlar başlıklarının altına uygun olarak yazınız.(5x1=5 PUAN)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F15FB4">
        <w:rPr>
          <w:rFonts w:ascii="Comic Sans MS" w:hAnsi="Comic Sans MS" w:cs="Comic Sans MS"/>
          <w:b/>
          <w:bCs/>
          <w:sz w:val="24"/>
          <w:szCs w:val="24"/>
          <w:u w:val="single"/>
        </w:rPr>
        <w:t>Gözlenebilen Katmanlar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</w:t>
      </w:r>
      <w:r w:rsidRPr="00F15FB4">
        <w:rPr>
          <w:rFonts w:ascii="Comic Sans MS" w:hAnsi="Comic Sans MS" w:cs="Comic Sans MS"/>
          <w:b/>
          <w:bCs/>
          <w:sz w:val="24"/>
          <w:szCs w:val="24"/>
          <w:u w:val="single"/>
        </w:rPr>
        <w:t>Gözlenemeyen Katmanlar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  <w:u w:val="single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2)Canlıların ortak özelliklerinden 5 tanesini yazınız.(5x1=5 PUAN)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-</w:t>
      </w:r>
    </w:p>
    <w:p w:rsidR="0041753F" w:rsidRDefault="0041753F" w:rsidP="00F15FB4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7E7243" w:rsidRDefault="0041753F" w:rsidP="007E7243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5" o:spid="_x0000_s1029" style="position:absolute;z-index:251654656;visibility:visible" from="242.65pt,28.15pt" to="242.65pt,730.15pt" strokecolor="#4579b8"/>
        </w:pic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>D)Aşağıda verilen soruların doğru yanıtlarını işaretleyiniz.(10x5=50 PUAN)</w:t>
      </w:r>
    </w:p>
    <w:p w:rsidR="0041753F" w:rsidRPr="007154DF" w:rsidRDefault="0041753F" w:rsidP="007154DF">
      <w:pPr>
        <w:rPr>
          <w:rFonts w:ascii="Comic Sans MS" w:hAnsi="Comic Sans MS" w:cs="Comic Sans MS"/>
          <w:b/>
          <w:bCs/>
          <w:sz w:val="24"/>
          <w:szCs w:val="24"/>
        </w:rPr>
        <w:sectPr w:rsidR="0041753F" w:rsidRPr="007154DF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41753F" w:rsidRPr="007154DF" w:rsidRDefault="0041753F" w:rsidP="007154DF">
      <w:pPr>
        <w:pStyle w:val="ListParagraph"/>
        <w:numPr>
          <w:ilvl w:val="0"/>
          <w:numId w:val="18"/>
        </w:num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6" o:spid="_x0000_s1030" style="position:absolute;left:0;text-align:left;z-index:251655680;visibility:visible" from="-39.35pt,93.4pt" to="242.65pt,97.9pt" strokecolor="#4579b8"/>
        </w:pict>
      </w:r>
      <w:r w:rsidRPr="007E7243">
        <w:rPr>
          <w:rFonts w:ascii="Comic Sans MS" w:hAnsi="Comic Sans MS" w:cs="Comic Sans MS"/>
          <w:b/>
          <w:bCs/>
          <w:i/>
          <w:iCs/>
          <w:sz w:val="24"/>
          <w:szCs w:val="24"/>
        </w:rPr>
        <w:t>Kayaçları oluşturan ve farklılaşmasını sağlayan yapı aşağıdakilerden hangisidir?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</w:t>
      </w: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>A) Mineral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B) Kütle 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C) Maden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  <w:t>D) Taş</w:t>
      </w:r>
    </w:p>
    <w:p w:rsidR="0041753F" w:rsidRPr="007154DF" w:rsidRDefault="0041753F" w:rsidP="007E7243">
      <w:pPr>
        <w:pStyle w:val="ListParagraph"/>
        <w:numPr>
          <w:ilvl w:val="0"/>
          <w:numId w:val="18"/>
        </w:num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11" o:spid="_x0000_s1031" style="position:absolute;left:0;text-align:left;z-index:251660800;visibility:visible" from="242.65pt,30.25pt" to="493.15pt,30.25pt" strokecolor="#4579b8"/>
        </w:pict>
      </w:r>
      <w:r w:rsidRPr="007E7243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Ağır küre ile ilgili verilenlerden hangisi </w:t>
      </w:r>
      <w:r w:rsidRPr="007E7243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yanlıştır?</w:t>
      </w:r>
      <w:r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                          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 xml:space="preserve">A)En kalın katmandır.                  B) En dıştaki katmandır. 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          C) En sıcak katmandır. </w:t>
      </w:r>
      <w:r w:rsidRPr="007154DF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                D) Çekirdek de denir.</w:t>
      </w:r>
    </w:p>
    <w:p w:rsidR="0041753F" w:rsidRPr="007E7243" w:rsidRDefault="0041753F" w:rsidP="007E7243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7" o:spid="_x0000_s1032" style="position:absolute;left:0;text-align:left;z-index:251656704;visibility:visible" from="-39.05pt,-.15pt" to="242.95pt,-.15pt" strokecolor="#4579b8"/>
        </w:pict>
      </w:r>
      <w:r>
        <w:rPr>
          <w:noProof/>
          <w:lang w:eastAsia="tr-TR"/>
        </w:rPr>
        <w:pict>
          <v:line id="Düz Bağlayıcı 12" o:spid="_x0000_s1033" style="position:absolute;left:0;text-align:left;z-index:251661824;visibility:visible" from="242.65pt,48.4pt" to="493.15pt,48.4pt" strokecolor="#4579b8"/>
        </w:pict>
      </w:r>
      <w:r w:rsidRPr="007E7243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Işık ve ses kaynakları ile ilgili aşağıda verilen eşleştirmelerin hangisi </w:t>
      </w:r>
      <w:r w:rsidRPr="007E7243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doğru değildir?</w:t>
      </w:r>
    </w:p>
    <w:p w:rsidR="0041753F" w:rsidRPr="007E7243" w:rsidRDefault="0041753F" w:rsidP="007E724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7E7243">
        <w:rPr>
          <w:rFonts w:ascii="Comic Sans MS" w:hAnsi="Comic Sans MS" w:cs="Comic Sans MS"/>
          <w:b/>
          <w:bCs/>
          <w:sz w:val="24"/>
          <w:szCs w:val="24"/>
        </w:rPr>
        <w:t>A) Rü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zgâr sesi – Yapay ses kaynağı    </w: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 xml:space="preserve">B) Makine sesi – Yapay ses kaynağı </w: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ab/>
      </w:r>
    </w:p>
    <w:p w:rsidR="0041753F" w:rsidRDefault="0041753F" w:rsidP="007E724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8" o:spid="_x0000_s1034" style="position:absolute;z-index:251657728;visibility:visible" from="-39.35pt,36.2pt" to="242.65pt,36.2pt" strokecolor="#4579b8"/>
        </w:pic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>C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) Güneş – Doğal ışık kaynağı 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</w:t>
      </w:r>
      <w:r w:rsidRPr="007E7243">
        <w:rPr>
          <w:rFonts w:ascii="Comic Sans MS" w:hAnsi="Comic Sans MS" w:cs="Comic Sans MS"/>
          <w:b/>
          <w:bCs/>
          <w:sz w:val="24"/>
          <w:szCs w:val="24"/>
        </w:rPr>
        <w:t>D) Mum – Yapay ışık kaynağı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4)</w:t>
      </w:r>
      <w:r w:rsidRPr="00B4286D"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toprağın oluşumunda etkili olan faktörlerden birisi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değildir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?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3" o:spid="_x0000_s1035" style="position:absolute;z-index:251662848;visibility:visible" from="242.65pt,30.05pt" to="493.15pt,31.55pt" strokecolor="#4579b8"/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A) rüzgar   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 B) yağmur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ab/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C) bitki kökleri 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D) erozyon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noProof/>
          <w:lang w:eastAsia="tr-TR"/>
        </w:rPr>
        <w:pict>
          <v:line id="Düz Bağlayıcı 9" o:spid="_x0000_s1036" style="position:absolute;z-index:251658752;visibility:visible" from="-39.35pt,.6pt" to="242.65pt,.6pt" strokecolor="#4579b8"/>
        </w:pic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5)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Maddeler, doğada bulunuş şekillerine göre katı, sıvı ve gaz halindedir. Aşağıdaki seçeneklerden hangisi diğerlerinden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farklıdır?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                                                                               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0" o:spid="_x0000_s1037" style="position:absolute;z-index:251659776;visibility:visible" from="-39.35pt,36.2pt" to="242.65pt,39.2pt" strokecolor="#4579b8"/>
        </w:pic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a)  z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eytinyağı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b) süt                                c) oksi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jen   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d) su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6)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 seçeneklerden hangisi dönme hareketi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yapmayan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varlıktır?                                        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Metin Kutusu 15" o:spid="_x0000_s1038" type="#_x0000_t202" style="position:absolute;margin-left:221.85pt;margin-top:38.6pt;width:287.2pt;height:54.75pt;z-index:251663872;visibility:visible" filled="f" stroked="f">
            <v:fill o:detectmouseclick="t"/>
            <v:textbox>
              <w:txbxContent>
                <w:p w:rsidR="0041753F" w:rsidRPr="007154DF" w:rsidRDefault="0041753F" w:rsidP="007154DF">
                  <w:pPr>
                    <w:pStyle w:val="ListParagraph"/>
                    <w:ind w:left="517"/>
                    <w:jc w:val="center"/>
                    <w:rPr>
                      <w:rFonts w:ascii="Comic Sans MS" w:hAnsi="Comic Sans MS" w:cs="Comic Sans MS"/>
                      <w:b/>
                      <w:bCs/>
                      <w:spacing w:val="10"/>
                      <w:sz w:val="48"/>
                      <w:szCs w:val="48"/>
                    </w:rPr>
                  </w:pPr>
                  <w:r w:rsidRPr="007154DF">
                    <w:rPr>
                      <w:rFonts w:ascii="Comic Sans MS" w:hAnsi="Comic Sans MS" w:cs="Comic Sans MS"/>
                      <w:b/>
                      <w:bCs/>
                      <w:spacing w:val="10"/>
                      <w:sz w:val="48"/>
                      <w:szCs w:val="48"/>
                    </w:rPr>
                    <w:t>Sınavınız bitmiştir.</w:t>
                  </w:r>
                </w:p>
              </w:txbxContent>
            </v:textbox>
          </v:shape>
        </w:pic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a)  yel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değirmeni                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b)  koşan çocuk                              c) topaç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d)  helikopterin pervanesi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7)</w:t>
      </w:r>
      <w:r w:rsidRPr="00B4286D">
        <w:t xml:space="preserve">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Aşağıdakilerden hangisi Dünya ‘nın </w:t>
      </w:r>
      <w:r w:rsidRPr="00B4286D">
        <w:rPr>
          <w:rFonts w:ascii="Comic Sans MS" w:hAnsi="Comic Sans MS" w:cs="Comic Sans MS"/>
          <w:b/>
          <w:bCs/>
          <w:sz w:val="24"/>
          <w:szCs w:val="24"/>
          <w:u w:val="single"/>
        </w:rPr>
        <w:t>gözlemlenen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 katmanlarından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birisi </w:t>
      </w:r>
      <w:r w:rsidRPr="00B4286D">
        <w:rPr>
          <w:rFonts w:ascii="Comic Sans MS" w:hAnsi="Comic Sans MS" w:cs="Comic Sans MS"/>
          <w:b/>
          <w:bCs/>
          <w:sz w:val="24"/>
          <w:szCs w:val="24"/>
          <w:u w:val="single"/>
        </w:rPr>
        <w:t>değildir ?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a)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su kür</w:t>
      </w:r>
      <w:r>
        <w:rPr>
          <w:rFonts w:ascii="Comic Sans MS" w:hAnsi="Comic Sans MS" w:cs="Comic Sans MS"/>
          <w:b/>
          <w:bCs/>
          <w:sz w:val="24"/>
          <w:szCs w:val="24"/>
        </w:rPr>
        <w:t>e        b)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hava küre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c)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ateş k</w:t>
      </w:r>
      <w:r>
        <w:rPr>
          <w:rFonts w:ascii="Comic Sans MS" w:hAnsi="Comic Sans MS" w:cs="Comic Sans MS"/>
          <w:b/>
          <w:bCs/>
          <w:sz w:val="24"/>
          <w:szCs w:val="24"/>
        </w:rPr>
        <w:t>üre     d)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taş küre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8)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 olaylardan hangisi toprağın oluşumuna katkıda bulunmaz? 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A) Yağmur ve karın yağması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B) Havanın aniden ısınıp soğuması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C) Bitki köklerinin uzaması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D) Bitkilerin solunum yapması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9)</w:t>
      </w:r>
      <w:r w:rsidRPr="00B4286D">
        <w:rPr>
          <w:i/>
          <w:iCs/>
        </w:rPr>
        <w:t xml:space="preserve">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bitki ve hayvanların ortak özelliklerinden biri 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</w:t>
      </w:r>
      <w:r w:rsidRPr="00B4286D">
        <w:rPr>
          <w:rFonts w:ascii="Comic Sans MS" w:hAnsi="Comic Sans MS" w:cs="Comic Sans MS"/>
          <w:b/>
          <w:bCs/>
          <w:i/>
          <w:iCs/>
          <w:sz w:val="24"/>
          <w:szCs w:val="24"/>
        </w:rPr>
        <w:t>?</w:t>
      </w:r>
    </w:p>
    <w:p w:rsidR="0041753F" w:rsidRPr="00B4286D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Boşaltım yapma 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B) Besin üretme 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C) Çevreden gelen uyartılara tepki gösterme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ab/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>D) Üreme</w:t>
      </w:r>
    </w:p>
    <w:p w:rsidR="0041753F" w:rsidRDefault="0041753F" w:rsidP="00B4286D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7154DF" w:rsidRDefault="0041753F" w:rsidP="00B4286D">
      <w:pPr>
        <w:pStyle w:val="ListParagraph"/>
        <w:ind w:left="0" w:firstLine="142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>10)</w:t>
      </w:r>
      <w:r w:rsidRPr="007154DF">
        <w:rPr>
          <w:i/>
          <w:iCs/>
        </w:rPr>
        <w:t xml:space="preserve"> </w:t>
      </w: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>“İstanbul'dan havalanan bir uçak daima doğu yönüne doğru ilerlediğinde bir süre sonra tekrar İstanbul'a gelmiştir.”</w:t>
      </w:r>
    </w:p>
    <w:p w:rsidR="0041753F" w:rsidRPr="007154DF" w:rsidRDefault="0041753F" w:rsidP="00B4286D">
      <w:pPr>
        <w:pStyle w:val="ListParagraph"/>
        <w:ind w:left="0" w:firstLine="142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7154D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Bu olayın asıl nedeni aşağıdakilerden hangisidir?</w:t>
      </w:r>
    </w:p>
    <w:p w:rsidR="0041753F" w:rsidRDefault="0041753F" w:rsidP="007154DF">
      <w:pPr>
        <w:pStyle w:val="ListParagraph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Dünya'nın yuvarlak olması</w:t>
      </w:r>
      <w:r w:rsidRPr="00B4286D"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 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</w:p>
    <w:p w:rsidR="0041753F" w:rsidRPr="00B4286D" w:rsidRDefault="0041753F" w:rsidP="007154DF">
      <w:pPr>
        <w:pStyle w:val="ListParagraph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Dünya'nın düz olması</w:t>
      </w:r>
    </w:p>
    <w:p w:rsidR="0041753F" w:rsidRDefault="0041753F" w:rsidP="007154DF">
      <w:pPr>
        <w:pStyle w:val="ListParagraph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 xml:space="preserve">Uçağın yönünü kaybetmesi                                          </w:t>
      </w:r>
    </w:p>
    <w:p w:rsidR="0041753F" w:rsidRDefault="0041753F" w:rsidP="007154DF">
      <w:pPr>
        <w:pStyle w:val="ListParagraph"/>
        <w:numPr>
          <w:ilvl w:val="0"/>
          <w:numId w:val="20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B4286D">
        <w:rPr>
          <w:rFonts w:ascii="Comic Sans MS" w:hAnsi="Comic Sans MS" w:cs="Comic Sans MS"/>
          <w:b/>
          <w:bCs/>
          <w:sz w:val="24"/>
          <w:szCs w:val="24"/>
        </w:rPr>
        <w:t>Dünya'nın çok küçük olması</w:t>
      </w:r>
    </w:p>
    <w:p w:rsidR="0041753F" w:rsidRPr="00B4286D" w:rsidRDefault="0041753F" w:rsidP="007154DF">
      <w:pPr>
        <w:pStyle w:val="ListParagraph"/>
        <w:ind w:left="517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Pr="00B4286D" w:rsidRDefault="0041753F" w:rsidP="00B4286D">
      <w:pPr>
        <w:pStyle w:val="ListParagraph"/>
        <w:ind w:left="0" w:firstLine="142"/>
        <w:rPr>
          <w:rFonts w:ascii="Comic Sans MS" w:hAnsi="Comic Sans MS" w:cs="Comic Sans MS"/>
          <w:b/>
          <w:bCs/>
          <w:sz w:val="24"/>
          <w:szCs w:val="24"/>
        </w:rPr>
      </w:pPr>
    </w:p>
    <w:p w:rsidR="0041753F" w:rsidRDefault="0041753F" w:rsidP="00104D30">
      <w:pPr>
        <w:rPr>
          <w:rFonts w:ascii="Comic Sans MS" w:hAnsi="Comic Sans MS" w:cs="Comic Sans MS"/>
          <w:b/>
          <w:bCs/>
          <w:sz w:val="24"/>
          <w:szCs w:val="24"/>
        </w:rPr>
        <w:sectPr w:rsidR="0041753F" w:rsidSect="007E7243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bookmarkStart w:id="0" w:name="_GoBack"/>
    <w:bookmarkEnd w:id="0"/>
    <w:p w:rsidR="0041753F" w:rsidRPr="00104D30" w:rsidRDefault="0041753F" w:rsidP="00EE5130">
      <w:r>
        <w:rPr>
          <w:rFonts w:ascii="Comic Sans MS" w:hAnsi="Comic Sans MS" w:cs="Comic Sans MS"/>
        </w:rPr>
        <w:fldChar w:fldCharType="begin"/>
      </w:r>
      <w:r>
        <w:rPr>
          <w:rFonts w:ascii="Comic Sans MS" w:hAnsi="Comic Sans MS" w:cs="Comic Sans MS"/>
        </w:rPr>
        <w:instrText xml:space="preserve"> HYPERLINK "http://www.sorubak.com/" </w:instrText>
      </w:r>
      <w:r>
        <w:rPr>
          <w:rFonts w:ascii="Comic Sans MS" w:hAnsi="Comic Sans MS" w:cs="Comic Sans MS"/>
        </w:rPr>
        <w:fldChar w:fldCharType="separate"/>
      </w:r>
      <w:r>
        <w:rPr>
          <w:rStyle w:val="Hyperlink"/>
        </w:rPr>
        <w:t>www.sorubak.com</w:t>
      </w:r>
      <w:r>
        <w:rPr>
          <w:rFonts w:ascii="Comic Sans MS" w:hAnsi="Comic Sans MS" w:cs="Comic Sans MS"/>
        </w:rPr>
        <w:fldChar w:fldCharType="end"/>
      </w:r>
    </w:p>
    <w:sectPr w:rsidR="0041753F" w:rsidRPr="00104D30" w:rsidSect="007E7243">
      <w:type w:val="continuous"/>
      <w:pgSz w:w="11906" w:h="16838"/>
      <w:pgMar w:top="1417" w:right="566" w:bottom="709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2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3">
    <w:nsid w:val="11CD10D6"/>
    <w:multiLevelType w:val="hybridMultilevel"/>
    <w:tmpl w:val="075A5636"/>
    <w:lvl w:ilvl="0" w:tplc="54803A4C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6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1E7A65E9"/>
    <w:multiLevelType w:val="hybridMultilevel"/>
    <w:tmpl w:val="D32E37EE"/>
    <w:lvl w:ilvl="0" w:tplc="D6BA47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>
      <w:start w:val="1"/>
      <w:numFmt w:val="lowerRoman"/>
      <w:lvlText w:val="%3."/>
      <w:lvlJc w:val="right"/>
      <w:pPr>
        <w:ind w:left="2505" w:hanging="180"/>
      </w:pPr>
    </w:lvl>
    <w:lvl w:ilvl="3" w:tplc="041F000F">
      <w:start w:val="1"/>
      <w:numFmt w:val="decimal"/>
      <w:lvlText w:val="%4."/>
      <w:lvlJc w:val="left"/>
      <w:pPr>
        <w:ind w:left="3225" w:hanging="360"/>
      </w:pPr>
    </w:lvl>
    <w:lvl w:ilvl="4" w:tplc="041F0019">
      <w:start w:val="1"/>
      <w:numFmt w:val="lowerLetter"/>
      <w:lvlText w:val="%5."/>
      <w:lvlJc w:val="left"/>
      <w:pPr>
        <w:ind w:left="3945" w:hanging="360"/>
      </w:pPr>
    </w:lvl>
    <w:lvl w:ilvl="5" w:tplc="041F001B">
      <w:start w:val="1"/>
      <w:numFmt w:val="lowerRoman"/>
      <w:lvlText w:val="%6."/>
      <w:lvlJc w:val="right"/>
      <w:pPr>
        <w:ind w:left="4665" w:hanging="180"/>
      </w:pPr>
    </w:lvl>
    <w:lvl w:ilvl="6" w:tplc="041F000F">
      <w:start w:val="1"/>
      <w:numFmt w:val="decimal"/>
      <w:lvlText w:val="%7."/>
      <w:lvlJc w:val="left"/>
      <w:pPr>
        <w:ind w:left="5385" w:hanging="360"/>
      </w:pPr>
    </w:lvl>
    <w:lvl w:ilvl="7" w:tplc="041F0019">
      <w:start w:val="1"/>
      <w:numFmt w:val="lowerLetter"/>
      <w:lvlText w:val="%8."/>
      <w:lvlJc w:val="left"/>
      <w:pPr>
        <w:ind w:left="6105" w:hanging="360"/>
      </w:pPr>
    </w:lvl>
    <w:lvl w:ilvl="8" w:tplc="041F001B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13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76015F6E"/>
    <w:multiLevelType w:val="hybridMultilevel"/>
    <w:tmpl w:val="2D9AD9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0B44AF"/>
    <w:multiLevelType w:val="hybridMultilevel"/>
    <w:tmpl w:val="3F4C9AD0"/>
    <w:lvl w:ilvl="0" w:tplc="BCC0A974">
      <w:start w:val="1"/>
      <w:numFmt w:val="upperLetter"/>
      <w:lvlText w:val="%1)"/>
      <w:lvlJc w:val="left"/>
      <w:pPr>
        <w:ind w:left="517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abstractNum w:abstractNumId="19">
    <w:nsid w:val="7C034FE0"/>
    <w:multiLevelType w:val="hybridMultilevel"/>
    <w:tmpl w:val="566A9178"/>
    <w:lvl w:ilvl="0" w:tplc="EA5417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2"/>
  </w:num>
  <w:num w:numId="5">
    <w:abstractNumId w:val="15"/>
  </w:num>
  <w:num w:numId="6">
    <w:abstractNumId w:val="18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14"/>
  </w:num>
  <w:num w:numId="13">
    <w:abstractNumId w:val="9"/>
  </w:num>
  <w:num w:numId="14">
    <w:abstractNumId w:val="11"/>
  </w:num>
  <w:num w:numId="15">
    <w:abstractNumId w:val="13"/>
  </w:num>
  <w:num w:numId="16">
    <w:abstractNumId w:val="19"/>
  </w:num>
  <w:num w:numId="17">
    <w:abstractNumId w:val="8"/>
  </w:num>
  <w:num w:numId="18">
    <w:abstractNumId w:val="16"/>
  </w:num>
  <w:num w:numId="19">
    <w:abstractNumId w:val="3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B7"/>
    <w:rsid w:val="0003746E"/>
    <w:rsid w:val="000414C6"/>
    <w:rsid w:val="00104D30"/>
    <w:rsid w:val="002710E3"/>
    <w:rsid w:val="002B0E3B"/>
    <w:rsid w:val="002D75C6"/>
    <w:rsid w:val="003B46C9"/>
    <w:rsid w:val="0041753F"/>
    <w:rsid w:val="004243B7"/>
    <w:rsid w:val="00455884"/>
    <w:rsid w:val="004D17F6"/>
    <w:rsid w:val="004E4429"/>
    <w:rsid w:val="00533EC0"/>
    <w:rsid w:val="00580CA6"/>
    <w:rsid w:val="005D7B28"/>
    <w:rsid w:val="00617C02"/>
    <w:rsid w:val="006C0C17"/>
    <w:rsid w:val="006C3DAE"/>
    <w:rsid w:val="007154DF"/>
    <w:rsid w:val="00726587"/>
    <w:rsid w:val="007B3308"/>
    <w:rsid w:val="007E7243"/>
    <w:rsid w:val="007F57F6"/>
    <w:rsid w:val="0082242C"/>
    <w:rsid w:val="00897E58"/>
    <w:rsid w:val="0098501E"/>
    <w:rsid w:val="009D25C7"/>
    <w:rsid w:val="00A0738E"/>
    <w:rsid w:val="00A326E1"/>
    <w:rsid w:val="00AA7A98"/>
    <w:rsid w:val="00B4286D"/>
    <w:rsid w:val="00B54BF7"/>
    <w:rsid w:val="00B77391"/>
    <w:rsid w:val="00C95990"/>
    <w:rsid w:val="00CB6DD5"/>
    <w:rsid w:val="00D07B4C"/>
    <w:rsid w:val="00D42F8F"/>
    <w:rsid w:val="00DC0E20"/>
    <w:rsid w:val="00DD748F"/>
    <w:rsid w:val="00DF0817"/>
    <w:rsid w:val="00E20CAB"/>
    <w:rsid w:val="00E55298"/>
    <w:rsid w:val="00EE5130"/>
    <w:rsid w:val="00F15FB4"/>
    <w:rsid w:val="00F225A1"/>
    <w:rsid w:val="00F41DA8"/>
    <w:rsid w:val="00F470C2"/>
    <w:rsid w:val="00F87A42"/>
    <w:rsid w:val="00FB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88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DD5"/>
    <w:pPr>
      <w:ind w:left="720"/>
    </w:pPr>
  </w:style>
  <w:style w:type="table" w:styleId="TableGrid">
    <w:name w:val="Table Grid"/>
    <w:basedOn w:val="TableNormal"/>
    <w:uiPriority w:val="99"/>
    <w:rsid w:val="00B54BF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20C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718</Words>
  <Characters>4094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edanur</cp:lastModifiedBy>
  <cp:revision>4</cp:revision>
  <cp:lastPrinted>2015-05-23T08:54:00Z</cp:lastPrinted>
  <dcterms:created xsi:type="dcterms:W3CDTF">2015-05-19T14:33:00Z</dcterms:created>
  <dcterms:modified xsi:type="dcterms:W3CDTF">2015-05-23T19:47:00Z</dcterms:modified>
</cp:coreProperties>
</file>