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3B" w:rsidRPr="000C20A5" w:rsidRDefault="00EA253B" w:rsidP="00D42924">
      <w:pPr>
        <w:pStyle w:val="NoSpacin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Adı-soyadı:…………………………………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</w:p>
    <w:p w:rsidR="00EA253B" w:rsidRPr="00202D07" w:rsidRDefault="00EA253B" w:rsidP="009D5476">
      <w:pPr>
        <w:pStyle w:val="NoSpacing"/>
        <w:jc w:val="center"/>
        <w:rPr>
          <w:sz w:val="10"/>
          <w:szCs w:val="10"/>
        </w:rPr>
      </w:pPr>
    </w:p>
    <w:p w:rsidR="00EA253B" w:rsidRPr="005E5BE5" w:rsidRDefault="00EA253B" w:rsidP="009D5476">
      <w:pPr>
        <w:pStyle w:val="NoSpacing"/>
        <w:jc w:val="center"/>
      </w:pPr>
      <w:r w:rsidRPr="005E5BE5">
        <w:t>2014-2015 EĞİTİM-ÖĞRETİM YILI ALTINYILDIZ İLKOKULU 4/C SINIFI FEN ve TEKNOLOJİ 2.DÖNEM 2.YAZILI SINAVI</w: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A</w:t>
      </w:r>
      <w:r w:rsidRPr="00E6374F">
        <w:rPr>
          <w:rFonts w:ascii="Comic Sans MS" w:hAnsi="Comic Sans MS" w:cs="Comic Sans MS"/>
          <w:b/>
          <w:bCs/>
        </w:rPr>
        <w:t>-Aşağıdaki cümleleri uygun kelimelerle tamamlayınız</w:t>
      </w:r>
      <w:r w:rsidRPr="005E5BE5">
        <w:rPr>
          <w:rFonts w:ascii="Comic Sans MS" w:hAnsi="Comic Sans MS" w:cs="Comic Sans MS"/>
          <w:b/>
          <w:bCs/>
          <w:sz w:val="18"/>
          <w:szCs w:val="18"/>
        </w:rPr>
        <w:t>.</w:t>
      </w:r>
      <w:r w:rsidRPr="005E5BE5">
        <w:rPr>
          <w:rFonts w:ascii="Comic Sans MS" w:hAnsi="Comic Sans MS" w:cs="Comic Sans MS"/>
          <w:sz w:val="18"/>
          <w:szCs w:val="18"/>
        </w:rPr>
        <w:t>(</w:t>
      </w:r>
      <w:r>
        <w:rPr>
          <w:rFonts w:ascii="Comic Sans MS" w:hAnsi="Comic Sans MS" w:cs="Comic Sans MS"/>
          <w:sz w:val="18"/>
          <w:szCs w:val="18"/>
        </w:rPr>
        <w:t xml:space="preserve">11x2=22 </w:t>
      </w:r>
      <w:r w:rsidRPr="005E5BE5">
        <w:rPr>
          <w:rFonts w:ascii="Comic Sans MS" w:hAnsi="Comic Sans MS" w:cs="Comic Sans MS"/>
          <w:sz w:val="18"/>
          <w:szCs w:val="18"/>
        </w:rPr>
        <w:t>puan)</w:t>
      </w:r>
    </w:p>
    <w:p w:rsidR="00EA253B" w:rsidRPr="00E6374F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_x0000_s1026" style="position:absolute;margin-left:-1.5pt;margin-top:6.65pt;width:538.5pt;height:39.75pt;z-index:251658240" arcsize="10923f" strokecolor="#8064a2" strokeweight="2.5pt">
            <v:shadow color="#868686"/>
            <v:textbox style="mso-next-textbox:#_x0000_s1026">
              <w:txbxContent>
                <w:p w:rsidR="00EA253B" w:rsidRPr="005E5BE5" w:rsidRDefault="00EA253B" w:rsidP="005E5BE5">
                  <w:pPr>
                    <w:spacing w:after="0" w:line="240" w:lineRule="auto"/>
                    <w:ind w:left="170"/>
                  </w:pPr>
                  <w:r w:rsidRPr="00874BF1">
                    <w:t>yapay – toprak – titreşim – taş küre -hava küre – aydınlatılmış – su küre – dünya - sular- maden-</w:t>
                  </w:r>
                  <w:r w:rsidRPr="005E5BE5">
                    <w:t xml:space="preserve">deniz </w:t>
                  </w:r>
                  <w:r w:rsidRPr="00874BF1">
                    <w:t>–</w:t>
                  </w:r>
                  <w:r w:rsidRPr="005E5BE5">
                    <w:t xml:space="preserve"> enerji</w:t>
                  </w:r>
                  <w:r w:rsidRPr="00874BF1">
                    <w:t>-</w:t>
                  </w:r>
                  <w:r w:rsidRPr="005E5BE5">
                    <w:t>okyanus</w:t>
                  </w:r>
                  <w:r w:rsidRPr="00874BF1">
                    <w:t>-</w:t>
                  </w:r>
                  <w:r w:rsidRPr="005E5BE5">
                    <w:t xml:space="preserve"> mıknatıs </w:t>
                  </w:r>
                  <w:r w:rsidRPr="00874BF1">
                    <w:t>–</w:t>
                  </w:r>
                  <w:r w:rsidRPr="005E5BE5">
                    <w:t>doğal</w:t>
                  </w:r>
                  <w:r w:rsidRPr="00874BF1">
                    <w:t>—</w:t>
                  </w:r>
                  <w:r w:rsidRPr="005E5BE5">
                    <w:t>titreşir</w:t>
                  </w:r>
                  <w:r w:rsidRPr="00874BF1">
                    <w:t>-</w:t>
                  </w:r>
                  <w:r w:rsidRPr="005E5BE5">
                    <w:t xml:space="preserve">mineralin </w:t>
                  </w:r>
                  <w:r w:rsidRPr="00874BF1">
                    <w:t>-</w:t>
                  </w:r>
                  <w:r w:rsidRPr="005E5BE5">
                    <w:t>Piri Reis-</w:t>
                  </w:r>
                  <w:r w:rsidRPr="005E5BE5">
                    <w:rPr>
                      <w:b/>
                      <w:bCs/>
                      <w:color w:val="C00000"/>
                    </w:rPr>
                    <w:t xml:space="preserve"> </w:t>
                  </w:r>
                  <w:r w:rsidRPr="00874BF1">
                    <w:t>maden mühendisleri- jeoloji mühendisleri</w:t>
                  </w:r>
                </w:p>
                <w:p w:rsidR="00EA253B" w:rsidRPr="00874BF1" w:rsidRDefault="00EA253B" w:rsidP="00501719">
                  <w:pPr>
                    <w:spacing w:after="120"/>
                  </w:pPr>
                  <w:r w:rsidRPr="00874BF1">
                    <w:t xml:space="preserve">    </w:t>
                  </w:r>
                </w:p>
                <w:p w:rsidR="00EA253B" w:rsidRPr="00874BF1" w:rsidRDefault="00EA253B" w:rsidP="00486E15">
                  <w:pPr>
                    <w:spacing w:after="120"/>
                    <w:ind w:left="17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</w:p>
    <w:p w:rsidR="00EA253B" w:rsidRPr="00BE7392" w:rsidRDefault="00EA253B" w:rsidP="000C20A5">
      <w:pPr>
        <w:pStyle w:val="NoSpacing"/>
        <w:rPr>
          <w:rFonts w:ascii="Comic Sans MS" w:hAnsi="Comic Sans MS" w:cs="Comic Sans MS"/>
          <w:sz w:val="2"/>
          <w:szCs w:val="2"/>
        </w:rPr>
      </w:pPr>
    </w:p>
    <w:p w:rsidR="00EA253B" w:rsidRPr="00591A17" w:rsidRDefault="00EA253B" w:rsidP="00486E15">
      <w:pPr>
        <w:pStyle w:val="NoSpacing"/>
        <w:spacing w:line="360" w:lineRule="auto"/>
      </w:pPr>
      <w:r>
        <w:t>1-</w:t>
      </w:r>
      <w:r w:rsidRPr="00591A17">
        <w:t>Küreye benzer şekli olan ……………………………iç içe katmanlardan oluşmuştur.</w:t>
      </w:r>
    </w:p>
    <w:p w:rsidR="00EA253B" w:rsidRPr="00591A17" w:rsidRDefault="00EA253B" w:rsidP="00486E15">
      <w:pPr>
        <w:pStyle w:val="NoSpacing"/>
        <w:spacing w:line="360" w:lineRule="auto"/>
      </w:pPr>
      <w:r>
        <w:t>2-</w:t>
      </w:r>
      <w:r w:rsidRPr="00591A17">
        <w:t>Dünya’daki karalara ………</w:t>
      </w:r>
      <w:r>
        <w:t>………..</w:t>
      </w:r>
      <w:r w:rsidRPr="00591A17">
        <w:t>………… , sulara ……</w:t>
      </w:r>
      <w:r>
        <w:t>…….</w:t>
      </w:r>
      <w:r w:rsidRPr="00591A17">
        <w:t>……………… ve bunları çevreleyen havaya ……</w:t>
      </w:r>
      <w:r>
        <w:t>………</w:t>
      </w:r>
      <w:r w:rsidRPr="00591A17">
        <w:t>……………adı verilir.</w:t>
      </w:r>
    </w:p>
    <w:p w:rsidR="00EA253B" w:rsidRPr="00591A17" w:rsidRDefault="00EA253B" w:rsidP="00486E15">
      <w:pPr>
        <w:pStyle w:val="NoSpacing"/>
        <w:spacing w:line="360" w:lineRule="auto"/>
      </w:pPr>
      <w:r>
        <w:t>3-</w:t>
      </w:r>
      <w:r w:rsidRPr="00591A17">
        <w:t>Dünya yüzeyinde …………</w:t>
      </w:r>
      <w:r>
        <w:t>………………………………..</w:t>
      </w:r>
      <w:r w:rsidRPr="00591A17">
        <w:t>…………………daha çok yer kaplamaktadır.</w:t>
      </w:r>
    </w:p>
    <w:p w:rsidR="00EA253B" w:rsidRPr="00591A17" w:rsidRDefault="00EA253B" w:rsidP="00486E15">
      <w:pPr>
        <w:pStyle w:val="NoSpacing"/>
        <w:spacing w:line="360" w:lineRule="auto"/>
      </w:pPr>
      <w:r>
        <w:t>4-</w:t>
      </w:r>
      <w:r w:rsidRPr="00591A17">
        <w:t>Kayaçların çeşitli etkilerle ufalanmasıyla başlayan uzun bir süreçte ………</w:t>
      </w:r>
      <w:r>
        <w:t>………………………</w:t>
      </w:r>
      <w:r w:rsidRPr="00591A17">
        <w:t>………………oluşur.</w:t>
      </w:r>
    </w:p>
    <w:p w:rsidR="00EA253B" w:rsidRPr="00591A17" w:rsidRDefault="00EA253B" w:rsidP="00486E15">
      <w:pPr>
        <w:pStyle w:val="NoSpacing"/>
        <w:spacing w:line="360" w:lineRule="auto"/>
      </w:pPr>
      <w:r>
        <w:t>5-</w:t>
      </w:r>
      <w:r w:rsidRPr="00591A17">
        <w:t>Toprağın akarsular, rüzgar ve yağışların etkisiyle sürüklenip başka yerlere taşınmasına  …………</w:t>
      </w:r>
      <w:r>
        <w:t>………..</w:t>
      </w:r>
      <w:r w:rsidRPr="00591A17">
        <w:t>……………denir.</w:t>
      </w:r>
    </w:p>
    <w:p w:rsidR="00EA253B" w:rsidRPr="00591A17" w:rsidRDefault="00EA253B" w:rsidP="00486E15">
      <w:pPr>
        <w:pStyle w:val="NoSpacing"/>
        <w:spacing w:line="360" w:lineRule="auto"/>
      </w:pPr>
      <w:r>
        <w:t>6-</w:t>
      </w:r>
      <w:r w:rsidRPr="00591A17">
        <w:t>Ay, güneş tarafından …………</w:t>
      </w:r>
      <w:r>
        <w:t>………………………………….</w:t>
      </w:r>
      <w:r w:rsidRPr="00591A17">
        <w:t>…………………bir gök cismidir.</w:t>
      </w:r>
    </w:p>
    <w:p w:rsidR="00EA253B" w:rsidRPr="00591A17" w:rsidRDefault="00EA253B" w:rsidP="00486E15">
      <w:pPr>
        <w:pStyle w:val="NoSpacing"/>
        <w:spacing w:line="360" w:lineRule="auto"/>
      </w:pPr>
      <w:r>
        <w:t>7-</w:t>
      </w:r>
      <w:r w:rsidRPr="00591A17">
        <w:t>Müzik aletlerinden çıkan sesler ……</w:t>
      </w:r>
      <w:r>
        <w:t>……………………………..</w:t>
      </w:r>
      <w:r w:rsidRPr="00591A17">
        <w:t>……………………seslerdir.</w:t>
      </w:r>
    </w:p>
    <w:p w:rsidR="00EA253B" w:rsidRPr="00591A17" w:rsidRDefault="00EA253B" w:rsidP="00486E15">
      <w:pPr>
        <w:spacing w:after="0" w:line="360" w:lineRule="auto"/>
      </w:pPr>
      <w:r>
        <w:t>8-</w:t>
      </w:r>
      <w:r w:rsidRPr="00591A17">
        <w:t>Ekonomik değeri olan taşlara ve minerallere  ……</w:t>
      </w:r>
      <w:r>
        <w:t>…………………………………………</w:t>
      </w:r>
      <w:r w:rsidRPr="00591A17">
        <w:t>…………. denir.</w:t>
      </w:r>
    </w:p>
    <w:p w:rsidR="00EA253B" w:rsidRPr="00821911" w:rsidRDefault="00EA253B" w:rsidP="00486E15">
      <w:pPr>
        <w:spacing w:after="0" w:line="360" w:lineRule="auto"/>
      </w:pPr>
      <w:r w:rsidRPr="00821911">
        <w:t xml:space="preserve"> ……………</w:t>
      </w:r>
      <w:r>
        <w:t>…………………………………</w:t>
      </w:r>
      <w:r w:rsidRPr="00821911">
        <w:t xml:space="preserve">……………… ;demir, nikel, kobalt gibi maddeleri çeker.                                                       </w:t>
      </w:r>
    </w:p>
    <w:p w:rsidR="00EA253B" w:rsidRPr="00821911" w:rsidRDefault="00EA253B" w:rsidP="00486E15">
      <w:pPr>
        <w:spacing w:after="0" w:line="360" w:lineRule="auto"/>
        <w:rPr>
          <w:b/>
          <w:bCs/>
        </w:rPr>
      </w:pPr>
      <w:r>
        <w:t>9-</w:t>
      </w:r>
      <w:r w:rsidRPr="00821911">
        <w:t xml:space="preserve"> Kıtalar arasındaki büyük su alanlarına ……………</w:t>
      </w:r>
      <w:r>
        <w:t>………………………</w:t>
      </w:r>
      <w:r w:rsidRPr="00821911">
        <w:t>………., küçük su alanlarına …</w:t>
      </w:r>
      <w:r>
        <w:t>…………….</w:t>
      </w:r>
      <w:r w:rsidRPr="00821911">
        <w:t xml:space="preserve">……………denir.   </w:t>
      </w:r>
    </w:p>
    <w:p w:rsidR="00EA253B" w:rsidRDefault="00EA253B" w:rsidP="005E5BE5">
      <w:pPr>
        <w:spacing w:after="0" w:line="360" w:lineRule="auto"/>
        <w:rPr>
          <w:b/>
          <w:bCs/>
        </w:rPr>
      </w:pPr>
      <w:r>
        <w:t>10-</w:t>
      </w:r>
      <w:r w:rsidRPr="00821911">
        <w:t>Dünya haritasını çizen Osmanlı denizci……………………………………………………………’tir.</w:t>
      </w:r>
      <w:r w:rsidRPr="00821911">
        <w:rPr>
          <w:b/>
          <w:bCs/>
        </w:rPr>
        <w:t xml:space="preserve">   </w:t>
      </w:r>
    </w:p>
    <w:p w:rsidR="00EA253B" w:rsidRPr="005E5BE5" w:rsidRDefault="00EA253B" w:rsidP="005E5BE5">
      <w:pPr>
        <w:pStyle w:val="NoSpacing"/>
        <w:spacing w:line="276" w:lineRule="auto"/>
        <w:jc w:val="both"/>
        <w:rPr>
          <w:sz w:val="24"/>
          <w:szCs w:val="24"/>
        </w:rPr>
      </w:pPr>
      <w:r w:rsidRPr="005E5BE5">
        <w:t>11- Yer kabuğunun yapısını …………………………………………………………… incelerken madenlerin bulunması ve işlenmesi ile ………………………………………………………………………… ilgilenir</w:t>
      </w:r>
      <w:r w:rsidRPr="005E5BE5">
        <w:rPr>
          <w:sz w:val="24"/>
          <w:szCs w:val="24"/>
        </w:rPr>
        <w:t>.</w:t>
      </w:r>
    </w:p>
    <w:p w:rsidR="00EA253B" w:rsidRPr="00BE7392" w:rsidRDefault="00EA253B" w:rsidP="005E5BE5">
      <w:pPr>
        <w:spacing w:after="0" w:line="360" w:lineRule="auto"/>
        <w:rPr>
          <w:b/>
          <w:bCs/>
          <w:sz w:val="6"/>
          <w:szCs w:val="6"/>
        </w:rPr>
      </w:pPr>
      <w:r w:rsidRPr="005E5BE5">
        <w:t xml:space="preserve">  </w:t>
      </w:r>
    </w:p>
    <w:p w:rsidR="00EA253B" w:rsidRPr="00BE7392" w:rsidRDefault="00EA253B" w:rsidP="000C20A5">
      <w:pPr>
        <w:pStyle w:val="NoSpacing"/>
        <w:rPr>
          <w:rFonts w:ascii="Comic Sans MS" w:hAnsi="Comic Sans MS" w:cs="Comic Sans MS"/>
          <w:b/>
          <w:bCs/>
        </w:rPr>
      </w:pPr>
      <w:r w:rsidRPr="00BE7392">
        <w:rPr>
          <w:rFonts w:ascii="Comic Sans MS" w:hAnsi="Comic Sans MS" w:cs="Comic Sans MS"/>
          <w:b/>
          <w:bCs/>
        </w:rPr>
        <w:t>B- Dünya’mızı oluşturan katmanları yazınız.</w:t>
      </w:r>
      <w:r w:rsidRPr="00BE7392">
        <w:rPr>
          <w:rFonts w:ascii="Comic Sans MS" w:hAnsi="Comic Sans MS" w:cs="Comic Sans MS"/>
          <w:sz w:val="20"/>
          <w:szCs w:val="20"/>
        </w:rPr>
        <w:t>(5P</w:t>
      </w:r>
      <w:r>
        <w:rPr>
          <w:rFonts w:ascii="Comic Sans MS" w:hAnsi="Comic Sans MS" w:cs="Comic Sans MS"/>
          <w:sz w:val="20"/>
          <w:szCs w:val="20"/>
        </w:rPr>
        <w:t>uan</w:t>
      </w:r>
      <w:r w:rsidRPr="00BE7392">
        <w:rPr>
          <w:rFonts w:ascii="Comic Sans MS" w:hAnsi="Comic Sans MS" w:cs="Comic Sans MS"/>
          <w:sz w:val="20"/>
          <w:szCs w:val="20"/>
        </w:rPr>
        <w:t>)</w: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group id="_x0000_s1027" style="position:absolute;margin-left:40.5pt;margin-top:9.05pt;width:200pt;height:118.25pt;z-index:251659264" coordorigin="2000,9540" coordsize="4100,28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000;top:9540;width:2682;height:2832">
              <v:imagedata r:id="rId5" o:title="" croptop="1002f" cropbottom="1910f" cropleft="1159f" cropright="1888f"/>
            </v:shape>
            <v:group id="_x0000_s1029" style="position:absolute;left:3570;top:9585;width:2530;height:2115" coordorigin="3570,9585" coordsize="2530,2115">
              <v:line id="_x0000_s1030" style="position:absolute" from="3570,11115" to="6000,11700" strokecolor="#930" strokeweight="3pt">
                <v:stroke startarrow="oval" endarrow="block"/>
              </v:line>
              <v:line id="_x0000_s1031" style="position:absolute" from="3885,10785" to="6100,11160" strokecolor="#f90" strokeweight="3pt">
                <v:stroke startarrow="oval" endarrow="block"/>
              </v:line>
              <v:line id="_x0000_s1032" style="position:absolute" from="4100,10455" to="6100,10620" strokecolor="gray" strokeweight="3pt">
                <v:stroke startarrow="oval" endarrow="block"/>
              </v:line>
              <v:line id="_x0000_s1033" style="position:absolute;flip:y" from="3700,10080" to="6100,10155" strokecolor="#36f" strokeweight="3pt">
                <v:stroke startarrow="oval" endarrow="block"/>
              </v:line>
              <v:line id="_x0000_s1034" style="position:absolute;flip:y" from="3700,9585" to="6000,9765" strokecolor="#9cf" strokeweight="3pt">
                <v:stroke startarrow="oval" endarrow="block"/>
              </v:line>
            </v:group>
          </v:group>
        </w:pic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35.6pt;margin-top:3.1pt;width:266.65pt;height:0;z-index:251660288" o:connectortype="straight"/>
        </w:pic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_x0000_s1036" type="#_x0000_t32" style="position:absolute;margin-left:240.5pt;margin-top:7.95pt;width:261.75pt;height:0;z-index:251661312" o:connectortype="straight"/>
        </w:pic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_x0000_s1037" type="#_x0000_t32" style="position:absolute;margin-left:240.5pt;margin-top:-.25pt;width:261.75pt;height:0;z-index:251662336" o:connectortype="straight"/>
        </w:pic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_x0000_s1038" type="#_x0000_t32" style="position:absolute;margin-left:240.5pt;margin-top:7.7pt;width:261.75pt;height:0;z-index:251663360" o:connectortype="straight"/>
        </w:pict>
      </w: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_x0000_s1039" type="#_x0000_t32" style="position:absolute;margin-left:235.6pt;margin-top:12.65pt;width:261.75pt;height:0;z-index:251664384" o:connectortype="straight"/>
        </w:pict>
      </w:r>
    </w:p>
    <w:p w:rsidR="00EA253B" w:rsidRPr="00BE7392" w:rsidRDefault="00EA253B" w:rsidP="000C20A5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EA253B" w:rsidRDefault="00EA253B" w:rsidP="000C20A5">
      <w:pPr>
        <w:pStyle w:val="NoSpacing"/>
        <w:rPr>
          <w:rFonts w:ascii="Comic Sans MS" w:hAnsi="Comic Sans MS" w:cs="Comic Sans MS"/>
        </w:rPr>
      </w:pPr>
    </w:p>
    <w:p w:rsidR="00EA253B" w:rsidRPr="00BE7392" w:rsidRDefault="00EA253B" w:rsidP="00BE7392">
      <w:pPr>
        <w:pStyle w:val="NoSpacing"/>
        <w:ind w:left="-142"/>
        <w:rPr>
          <w:rFonts w:ascii="Comic Sans MS" w:hAnsi="Comic Sans MS" w:cs="Comic Sans MS"/>
        </w:rPr>
      </w:pPr>
      <w:r w:rsidRPr="00BE7392">
        <w:rPr>
          <w:rFonts w:ascii="Comic Sans MS" w:hAnsi="Comic Sans MS" w:cs="Comic Sans MS"/>
          <w:b/>
          <w:bCs/>
        </w:rPr>
        <w:t>C-Aşağıdaki cümlelerde doğru olanlara “D”, yanlış olanlara “Y” yazınız. Yanlış olan ifadelerin doğrusunu yazınız</w:t>
      </w:r>
      <w:r w:rsidRPr="00BE7392">
        <w:rPr>
          <w:rFonts w:ascii="Comic Sans MS" w:hAnsi="Comic Sans MS" w:cs="Comic Sans MS"/>
          <w:b/>
          <w:bCs/>
          <w:sz w:val="18"/>
          <w:szCs w:val="18"/>
        </w:rPr>
        <w:t>.</w:t>
      </w:r>
      <w:r w:rsidRPr="00BE7392">
        <w:rPr>
          <w:rFonts w:ascii="Comic Sans MS" w:hAnsi="Comic Sans MS" w:cs="Comic Sans MS"/>
          <w:sz w:val="18"/>
          <w:szCs w:val="18"/>
        </w:rPr>
        <w:t>(16 p</w:t>
      </w:r>
      <w:r>
        <w:rPr>
          <w:rFonts w:ascii="Comic Sans MS" w:hAnsi="Comic Sans MS" w:cs="Comic Sans MS"/>
          <w:sz w:val="18"/>
          <w:szCs w:val="18"/>
        </w:rPr>
        <w:t>uan</w:t>
      </w:r>
      <w:r w:rsidRPr="00BE7392">
        <w:rPr>
          <w:rFonts w:ascii="Comic Sans MS" w:hAnsi="Comic Sans MS" w:cs="Comic Sans MS"/>
          <w:sz w:val="18"/>
          <w:szCs w:val="18"/>
        </w:rPr>
        <w:t>)</w:t>
      </w:r>
    </w:p>
    <w:p w:rsidR="00EA253B" w:rsidRPr="00591A17" w:rsidRDefault="00EA253B" w:rsidP="00BE7392">
      <w:pPr>
        <w:pStyle w:val="NoSpacing"/>
        <w:spacing w:line="276" w:lineRule="auto"/>
      </w:pPr>
      <w:r>
        <w:t>1-</w:t>
      </w:r>
      <w:r w:rsidRPr="00591A17">
        <w:t>(    ) Dünya’nın düz gibi görünmesinin nedeni büyük olmasıdır.</w:t>
      </w:r>
    </w:p>
    <w:p w:rsidR="00EA253B" w:rsidRPr="00591A17" w:rsidRDefault="00EA253B" w:rsidP="00BE7392">
      <w:pPr>
        <w:pStyle w:val="NoSpacing"/>
        <w:spacing w:line="276" w:lineRule="auto"/>
      </w:pPr>
      <w:r>
        <w:t>2-</w:t>
      </w:r>
      <w:r w:rsidRPr="00591A17">
        <w:t>(    ) Dünya’mızın ¼ ü sularla, ¾ ü karalarla kaplıdır.</w:t>
      </w:r>
    </w:p>
    <w:p w:rsidR="00EA253B" w:rsidRPr="00591A17" w:rsidRDefault="00EA253B" w:rsidP="00BE7392">
      <w:pPr>
        <w:pStyle w:val="NoSpacing"/>
        <w:spacing w:line="276" w:lineRule="auto"/>
      </w:pPr>
      <w:r>
        <w:t>3-</w:t>
      </w:r>
      <w:r w:rsidRPr="00591A17">
        <w:t>(    ) Tarlaların eğime paralel sürülmesi erozyonu azaltır.</w:t>
      </w:r>
    </w:p>
    <w:p w:rsidR="00EA253B" w:rsidRPr="00591A17" w:rsidRDefault="00EA253B" w:rsidP="00BE7392">
      <w:pPr>
        <w:pStyle w:val="NoSpacing"/>
        <w:spacing w:line="276" w:lineRule="auto"/>
      </w:pPr>
      <w:r>
        <w:t>4-</w:t>
      </w:r>
      <w:r w:rsidRPr="00591A17">
        <w:t>(    ) Toplu taşıma araçları yerine otomobil kullanımı çevre kirliliğini azaltır.</w:t>
      </w:r>
    </w:p>
    <w:p w:rsidR="00EA253B" w:rsidRPr="00591A17" w:rsidRDefault="00EA253B" w:rsidP="00BE7392">
      <w:pPr>
        <w:pStyle w:val="NoSpacing"/>
        <w:spacing w:line="276" w:lineRule="auto"/>
      </w:pPr>
      <w:r>
        <w:t xml:space="preserve">5-(    </w:t>
      </w:r>
      <w:r w:rsidRPr="00591A17">
        <w:t>) Magma denilen akışkan maddeler yer kabuğunda bulunur.</w:t>
      </w:r>
    </w:p>
    <w:p w:rsidR="00EA253B" w:rsidRDefault="00EA253B" w:rsidP="00BE7392">
      <w:pPr>
        <w:pStyle w:val="NoSpacing"/>
        <w:spacing w:line="276" w:lineRule="auto"/>
      </w:pPr>
      <w:r>
        <w:t>6-</w:t>
      </w:r>
      <w:r w:rsidRPr="00591A17">
        <w:t>(    ) Ağır kürenin sıcaklığı ateş küreden daha yüksektir.</w:t>
      </w:r>
      <w:r>
        <w:t xml:space="preserve"> </w:t>
      </w:r>
    </w:p>
    <w:p w:rsidR="00EA253B" w:rsidRPr="00591A17" w:rsidRDefault="00EA253B" w:rsidP="00BE7392">
      <w:pPr>
        <w:pStyle w:val="NoSpacing"/>
        <w:spacing w:line="276" w:lineRule="auto"/>
      </w:pPr>
      <w:r>
        <w:t xml:space="preserve">7-(  </w:t>
      </w:r>
      <w:r w:rsidRPr="00591A17">
        <w:t xml:space="preserve">  ) Bütün canlılar boşaltım yaparlar.</w:t>
      </w:r>
    </w:p>
    <w:p w:rsidR="00EA253B" w:rsidRPr="00591A17" w:rsidRDefault="00EA253B" w:rsidP="00BE7392">
      <w:pPr>
        <w:spacing w:after="0"/>
      </w:pPr>
      <w:r>
        <w:t xml:space="preserve">8-(   </w:t>
      </w:r>
      <w:r w:rsidRPr="00591A17">
        <w:t xml:space="preserve"> ) Her canlı doğar, beslenir, büyür, ürer ve ölür.</w:t>
      </w:r>
    </w:p>
    <w:p w:rsidR="00EA253B" w:rsidRDefault="00EA253B" w:rsidP="00BE7392">
      <w:pPr>
        <w:spacing w:after="0"/>
      </w:pPr>
      <w:r>
        <w:t>9-(    )</w:t>
      </w:r>
      <w:r w:rsidRPr="00591A17">
        <w:t>Okyanuslar, denizler, göller, akarsular ve yer altı suları ateş kürenin bir parçasıdır.</w:t>
      </w:r>
    </w:p>
    <w:p w:rsidR="00EA253B" w:rsidRDefault="00EA253B" w:rsidP="00BE7392">
      <w:pPr>
        <w:spacing w:after="0"/>
      </w:pPr>
      <w:r>
        <w:t>10-</w:t>
      </w:r>
      <w:r w:rsidRPr="00821911">
        <w:t xml:space="preserve">( </w:t>
      </w:r>
      <w:r>
        <w:t xml:space="preserve"> </w:t>
      </w:r>
      <w:r w:rsidRPr="00821911">
        <w:t xml:space="preserve">  ) Eklemler, hareket durumlarına göre; oynar, yarı oynar, oynamaz eklemler diye üçe ayrılır. </w:t>
      </w:r>
    </w:p>
    <w:p w:rsidR="00EA253B" w:rsidRPr="00821911" w:rsidRDefault="00EA253B" w:rsidP="00BE7392">
      <w:pPr>
        <w:spacing w:after="0"/>
      </w:pPr>
      <w:r>
        <w:t>11-</w:t>
      </w:r>
      <w:r w:rsidRPr="00821911">
        <w:t xml:space="preserve">(   </w:t>
      </w:r>
      <w:r>
        <w:t xml:space="preserve"> </w:t>
      </w:r>
      <w:r w:rsidRPr="00821911">
        <w:t xml:space="preserve">) Kafatası ve kaburga kemikleri uzun kemiklerdir.                                                                     </w:t>
      </w:r>
    </w:p>
    <w:p w:rsidR="00EA253B" w:rsidRPr="00821911" w:rsidRDefault="00EA253B" w:rsidP="00BE7392">
      <w:pPr>
        <w:spacing w:after="0"/>
      </w:pPr>
      <w:r>
        <w:t>12-</w:t>
      </w:r>
      <w:r w:rsidRPr="00821911">
        <w:t>(</w:t>
      </w:r>
      <w:r>
        <w:t xml:space="preserve"> </w:t>
      </w:r>
      <w:r w:rsidRPr="00821911">
        <w:t xml:space="preserve">   ) Kuvvet cisimlerin şekillerini değiştirmez, yönünü değiştirir.</w:t>
      </w:r>
      <w:r w:rsidRPr="00821911">
        <w:rPr>
          <w:b/>
          <w:bCs/>
        </w:rPr>
        <w:t xml:space="preserve">                                  </w:t>
      </w:r>
    </w:p>
    <w:p w:rsidR="00EA253B" w:rsidRPr="00821911" w:rsidRDefault="00EA253B" w:rsidP="00BE7392">
      <w:pPr>
        <w:spacing w:after="0"/>
      </w:pPr>
      <w:r>
        <w:t>13-</w:t>
      </w:r>
      <w:r w:rsidRPr="00821911">
        <w:t xml:space="preserve">(  </w:t>
      </w:r>
      <w:r>
        <w:t xml:space="preserve"> </w:t>
      </w:r>
      <w:r w:rsidRPr="00821911">
        <w:t xml:space="preserve"> ) Dünya’nın gözlenebilen katmanları hava küre, su küre ve taş küredir.</w:t>
      </w:r>
      <w:r w:rsidRPr="00821911">
        <w:rPr>
          <w:b/>
          <w:bCs/>
        </w:rPr>
        <w:t xml:space="preserve">                         </w:t>
      </w:r>
    </w:p>
    <w:p w:rsidR="00EA253B" w:rsidRPr="00821911" w:rsidRDefault="00EA253B" w:rsidP="00BE7392">
      <w:pPr>
        <w:spacing w:after="0"/>
      </w:pPr>
      <w:r>
        <w:t>14-</w:t>
      </w:r>
      <w:r w:rsidRPr="00821911">
        <w:t xml:space="preserve">(  </w:t>
      </w:r>
      <w:r>
        <w:t xml:space="preserve"> </w:t>
      </w:r>
      <w:r w:rsidRPr="00821911">
        <w:t xml:space="preserve"> ) Altın, gümüş, elmas gibi minerallere maden denir.</w:t>
      </w:r>
      <w:r w:rsidRPr="00821911">
        <w:rPr>
          <w:b/>
          <w:bCs/>
        </w:rPr>
        <w:t xml:space="preserve">                                             </w:t>
      </w:r>
    </w:p>
    <w:p w:rsidR="00EA253B" w:rsidRPr="00821911" w:rsidRDefault="00EA253B" w:rsidP="00BE7392">
      <w:pPr>
        <w:spacing w:after="0"/>
      </w:pPr>
      <w:r>
        <w:t>15-</w:t>
      </w:r>
      <w:r w:rsidRPr="00821911">
        <w:t xml:space="preserve">(  </w:t>
      </w:r>
      <w:r>
        <w:t xml:space="preserve"> </w:t>
      </w:r>
      <w:r w:rsidRPr="00821911">
        <w:t xml:space="preserve"> ) Işık kirliliği, hava ve su kirliliği gibi zehirleyici olabilir.                                                           </w:t>
      </w:r>
    </w:p>
    <w:p w:rsidR="00EA253B" w:rsidRPr="00821911" w:rsidRDefault="00EA253B" w:rsidP="00BE7392">
      <w:pPr>
        <w:spacing w:after="0"/>
        <w:rPr>
          <w:b/>
          <w:bCs/>
        </w:rPr>
      </w:pPr>
      <w:r>
        <w:t>16-</w:t>
      </w:r>
      <w:r w:rsidRPr="00821911">
        <w:t xml:space="preserve">( </w:t>
      </w:r>
      <w:r>
        <w:t xml:space="preserve"> </w:t>
      </w:r>
      <w:r w:rsidRPr="00821911">
        <w:t xml:space="preserve">  ) Dünya’nın en içteki katmanı ağır küredir.                                            </w:t>
      </w:r>
      <w:r w:rsidRPr="00821911">
        <w:rPr>
          <w:b/>
          <w:bCs/>
        </w:rPr>
        <w:t xml:space="preserve">                         </w:t>
      </w:r>
    </w:p>
    <w:p w:rsidR="00EA253B" w:rsidRDefault="00EA253B" w:rsidP="00E374CD">
      <w:pPr>
        <w:pStyle w:val="NoSpacing"/>
        <w:rPr>
          <w:b/>
          <w:bCs/>
          <w:i/>
          <w:iCs/>
        </w:rPr>
      </w:pPr>
    </w:p>
    <w:p w:rsidR="00EA253B" w:rsidRDefault="00EA253B" w:rsidP="00E374CD">
      <w:pPr>
        <w:pStyle w:val="NoSpacing"/>
        <w:rPr>
          <w:rFonts w:ascii="Comic Sans MS" w:hAnsi="Comic Sans MS" w:cs="Comic Sans MS"/>
          <w:b/>
          <w:bCs/>
          <w:i/>
          <w:iCs/>
        </w:rPr>
      </w:pPr>
    </w:p>
    <w:p w:rsidR="00EA253B" w:rsidRPr="00830637" w:rsidRDefault="00EA253B" w:rsidP="00E374CD">
      <w:pPr>
        <w:pStyle w:val="NoSpacing"/>
        <w:rPr>
          <w:b/>
          <w:bCs/>
          <w:i/>
          <w:iCs/>
        </w:rPr>
        <w:sectPr w:rsidR="00EA253B" w:rsidRPr="00830637" w:rsidSect="00BE7392">
          <w:type w:val="continuous"/>
          <w:pgSz w:w="11906" w:h="16838"/>
          <w:pgMar w:top="284" w:right="720" w:bottom="426" w:left="720" w:header="708" w:footer="708" w:gutter="0"/>
          <w:cols w:space="708"/>
          <w:docGrid w:linePitch="360"/>
        </w:sectPr>
      </w:pPr>
      <w:r w:rsidRPr="00BE7392">
        <w:rPr>
          <w:rFonts w:ascii="Comic Sans MS" w:hAnsi="Comic Sans MS" w:cs="Comic Sans MS"/>
          <w:b/>
          <w:bCs/>
          <w:i/>
          <w:iCs/>
        </w:rPr>
        <w:t xml:space="preserve">D) Çoktan Seçmeli Sorular </w:t>
      </w:r>
      <w:r w:rsidRPr="00830637">
        <w:t>(Her soru 3X19=57 puan)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1</w:t>
      </w:r>
      <w:r w:rsidRPr="00821911">
        <w:rPr>
          <w:b/>
          <w:bCs/>
        </w:rPr>
        <w:t>-Kayaçları oluşturan ve farklılaşmasını sağlayan yapı aşağıdakilerden hangisidir?</w:t>
      </w:r>
    </w:p>
    <w:p w:rsidR="00EA253B" w:rsidRPr="00821911" w:rsidRDefault="00EA253B" w:rsidP="00E374CD">
      <w:pPr>
        <w:pStyle w:val="NoSpacing"/>
      </w:pPr>
      <w:r w:rsidRPr="00821911">
        <w:t>A) Mineral</w:t>
      </w:r>
      <w:r w:rsidRPr="00821911">
        <w:tab/>
      </w:r>
      <w:r w:rsidRPr="00821911">
        <w:tab/>
        <w:t xml:space="preserve">B) Kütle </w:t>
      </w:r>
      <w:r w:rsidRPr="00821911">
        <w:tab/>
        <w:t>C) Maden</w:t>
      </w:r>
      <w:r w:rsidRPr="00821911">
        <w:tab/>
      </w:r>
      <w:r w:rsidRPr="00821911">
        <w:tab/>
        <w:t>D) Taş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2</w:t>
      </w:r>
      <w:r w:rsidRPr="00821911">
        <w:rPr>
          <w:b/>
          <w:bCs/>
        </w:rPr>
        <w:t>-Dünya’nın en ince katmanı aşağıdakilerden katmanıdır?</w:t>
      </w:r>
    </w:p>
    <w:p w:rsidR="00EA253B" w:rsidRPr="00821911" w:rsidRDefault="00EA253B" w:rsidP="00E374CD">
      <w:pPr>
        <w:pStyle w:val="NoSpacing"/>
      </w:pPr>
      <w:r w:rsidRPr="00821911">
        <w:t>A) Hava küre</w:t>
      </w:r>
      <w:r w:rsidRPr="00821911">
        <w:tab/>
      </w:r>
      <w:r w:rsidRPr="00821911">
        <w:tab/>
        <w:t>B) Taş küre</w:t>
      </w:r>
      <w:r w:rsidRPr="00821911">
        <w:tab/>
        <w:t xml:space="preserve"> C) Su küre</w:t>
      </w:r>
      <w:r w:rsidRPr="00821911">
        <w:tab/>
      </w:r>
      <w:r w:rsidRPr="00821911">
        <w:tab/>
        <w:t>D) Ateş küre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3</w:t>
      </w:r>
      <w:r w:rsidRPr="00821911">
        <w:rPr>
          <w:b/>
          <w:bCs/>
        </w:rPr>
        <w:t>- Aşağıda verilen Dünya’nın katmanlarını belli bir özelliğe göre listelediğimizde hangisi dışta kalır?</w:t>
      </w:r>
    </w:p>
    <w:p w:rsidR="00EA253B" w:rsidRPr="00821911" w:rsidRDefault="00EA253B" w:rsidP="003A7883">
      <w:pPr>
        <w:pStyle w:val="NoSpacing"/>
      </w:pPr>
      <w:r w:rsidRPr="00821911">
        <w:t>A) Hava küre</w:t>
      </w:r>
      <w:r w:rsidRPr="00821911">
        <w:tab/>
      </w:r>
      <w:r w:rsidRPr="00821911">
        <w:tab/>
        <w:t xml:space="preserve">B) Su küre </w:t>
      </w:r>
      <w:r w:rsidRPr="00821911">
        <w:tab/>
      </w:r>
      <w:r w:rsidRPr="00821911">
        <w:tab/>
        <w:t>C) Ağır küre</w:t>
      </w:r>
      <w:r w:rsidRPr="00821911">
        <w:tab/>
      </w:r>
      <w:r w:rsidRPr="00821911">
        <w:tab/>
        <w:t>D) Taş küre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4</w:t>
      </w:r>
      <w:r w:rsidRPr="00821911">
        <w:rPr>
          <w:b/>
          <w:bCs/>
        </w:rPr>
        <w:t>- Ağır küre ile ilgili verilenlerden hangisi yanlıştır?</w:t>
      </w:r>
    </w:p>
    <w:p w:rsidR="00EA253B" w:rsidRPr="00821911" w:rsidRDefault="00EA253B" w:rsidP="003A7883">
      <w:pPr>
        <w:pStyle w:val="NoSpacing"/>
      </w:pPr>
      <w:r w:rsidRPr="00821911">
        <w:t>A) En kalın katmandır.</w:t>
      </w:r>
      <w:r w:rsidRPr="00821911">
        <w:tab/>
      </w:r>
      <w:r w:rsidRPr="00821911">
        <w:tab/>
        <w:t xml:space="preserve"> B) En dıştaki katmandır. </w:t>
      </w:r>
      <w:r w:rsidRPr="00821911">
        <w:tab/>
        <w:t xml:space="preserve">C) En sıcak katmandır. </w:t>
      </w:r>
      <w:r w:rsidRPr="00821911">
        <w:tab/>
      </w:r>
      <w:r w:rsidRPr="00821911">
        <w:tab/>
        <w:t>D) En ağır katmandır.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5</w:t>
      </w:r>
      <w:r w:rsidRPr="00821911">
        <w:rPr>
          <w:b/>
          <w:bCs/>
        </w:rPr>
        <w:t>-“Işık enerjisi aydınlatma dışında da kullanılır.”</w:t>
      </w:r>
    </w:p>
    <w:p w:rsidR="00EA253B" w:rsidRPr="00821911" w:rsidRDefault="00EA253B" w:rsidP="00E374CD">
      <w:pPr>
        <w:pStyle w:val="NoSpacing"/>
      </w:pPr>
      <w:r w:rsidRPr="00821911">
        <w:t>Aşağıdakilerden hangisi, yukarıda verilen ifadeyi destekleyen bir örnek değildir.</w:t>
      </w:r>
    </w:p>
    <w:p w:rsidR="00EA253B" w:rsidRPr="00821911" w:rsidRDefault="00EA253B" w:rsidP="003A7883">
      <w:pPr>
        <w:pStyle w:val="NoSpacing"/>
      </w:pPr>
      <w:r w:rsidRPr="00821911">
        <w:t>A)Güneş panelleri</w:t>
      </w:r>
      <w:r w:rsidRPr="00821911">
        <w:tab/>
        <w:t>B)Güneşle çalışan hesap makinesi</w:t>
      </w:r>
      <w:r w:rsidRPr="00821911">
        <w:tab/>
        <w:t xml:space="preserve"> C)Halojen lamba</w:t>
      </w:r>
      <w:r w:rsidRPr="00821911">
        <w:tab/>
        <w:t xml:space="preserve"> D)Güneşle çalışan arabalar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6</w:t>
      </w:r>
      <w:r w:rsidRPr="00821911">
        <w:rPr>
          <w:b/>
          <w:bCs/>
        </w:rPr>
        <w:t>-Işık ve ses kaynakları ile ilgili aşağıda verilen eşleştirmelerin hangisi doğru değildir?</w:t>
      </w:r>
    </w:p>
    <w:p w:rsidR="00EA253B" w:rsidRPr="00821911" w:rsidRDefault="00EA253B" w:rsidP="003A7883">
      <w:pPr>
        <w:pStyle w:val="NoSpacing"/>
      </w:pPr>
      <w:r w:rsidRPr="00821911">
        <w:t xml:space="preserve">A) Rüzgâr sesi – Yapay ses kaynağı </w:t>
      </w:r>
      <w:r w:rsidRPr="00821911">
        <w:tab/>
      </w:r>
      <w:r>
        <w:tab/>
      </w:r>
      <w:r w:rsidRPr="00821911">
        <w:t xml:space="preserve">B) Makine sesi – Yapay ses kaynağı </w:t>
      </w:r>
      <w:r w:rsidRPr="00821911">
        <w:tab/>
      </w:r>
    </w:p>
    <w:p w:rsidR="00EA253B" w:rsidRPr="00821911" w:rsidRDefault="00EA253B" w:rsidP="003A7883">
      <w:pPr>
        <w:pStyle w:val="NoSpacing"/>
      </w:pPr>
      <w:r w:rsidRPr="00821911">
        <w:t xml:space="preserve">C) Güneş – Doğal ışık kaynağı </w:t>
      </w:r>
      <w:r w:rsidRPr="00821911">
        <w:tab/>
      </w:r>
      <w:r w:rsidRPr="00821911">
        <w:tab/>
      </w:r>
      <w:r>
        <w:tab/>
      </w:r>
      <w:r w:rsidRPr="00821911">
        <w:t>D) Mum – Yapay ışık kaynağı</w:t>
      </w:r>
    </w:p>
    <w:p w:rsidR="00EA253B" w:rsidRPr="00821911" w:rsidRDefault="00EA253B" w:rsidP="00E374CD">
      <w:pPr>
        <w:pStyle w:val="NoSpacing"/>
      </w:pPr>
      <w:r>
        <w:rPr>
          <w:b/>
          <w:bCs/>
        </w:rPr>
        <w:t>7</w:t>
      </w:r>
      <w:r w:rsidRPr="00821911">
        <w:rPr>
          <w:b/>
          <w:bCs/>
        </w:rPr>
        <w:t>-“</w:t>
      </w:r>
      <w:r w:rsidRPr="00821911">
        <w:t>İşitme duyusuyla, hareket eden bir ses kaynağının, yaklaştığı veya uzaklaştığı anlaşılabilir.”</w:t>
      </w:r>
    </w:p>
    <w:p w:rsidR="00EA253B" w:rsidRPr="00821911" w:rsidRDefault="00EA253B" w:rsidP="00E374CD">
      <w:pPr>
        <w:pStyle w:val="NoSpacing"/>
        <w:rPr>
          <w:b/>
          <w:bCs/>
        </w:rPr>
      </w:pPr>
      <w:r w:rsidRPr="00821911">
        <w:rPr>
          <w:b/>
          <w:bCs/>
        </w:rPr>
        <w:t xml:space="preserve">Yukarıdaki bilgiye dayanarak aşağıdaki açıklamalardan hangisi </w:t>
      </w:r>
      <w:r w:rsidRPr="00821911">
        <w:rPr>
          <w:b/>
          <w:bCs/>
          <w:u w:val="single"/>
        </w:rPr>
        <w:t>kesinlikle</w:t>
      </w:r>
      <w:r w:rsidRPr="00821911">
        <w:rPr>
          <w:b/>
          <w:bCs/>
        </w:rPr>
        <w:t xml:space="preserve"> yapılamaz?</w:t>
      </w:r>
    </w:p>
    <w:p w:rsidR="00EA253B" w:rsidRPr="00821911" w:rsidRDefault="00EA253B" w:rsidP="00E374CD">
      <w:pPr>
        <w:pStyle w:val="NoSpacing"/>
      </w:pPr>
      <w:r w:rsidRPr="00821911">
        <w:t xml:space="preserve">A)Ses kaynağından çıkan sesler her yöne yayılabilir. </w:t>
      </w:r>
      <w:r w:rsidRPr="00821911">
        <w:tab/>
        <w:t>B)İşitme duyusu ses kaynağının yer hakkında bilgi verir.</w:t>
      </w:r>
    </w:p>
    <w:p w:rsidR="00EA253B" w:rsidRPr="00821911" w:rsidRDefault="00EA253B" w:rsidP="003A7883">
      <w:pPr>
        <w:pStyle w:val="NoSpacing"/>
      </w:pPr>
      <w:r w:rsidRPr="00821911">
        <w:t xml:space="preserve">C)Sadece sabit duran ses kaynaklarının sesi işitilebilir. </w:t>
      </w:r>
      <w:r w:rsidRPr="00821911">
        <w:tab/>
        <w:t>D)Ses, işitme duyusu ile algılanabilen bir enerji türüdür.</w:t>
      </w:r>
    </w:p>
    <w:p w:rsidR="00EA253B" w:rsidRPr="00821911" w:rsidRDefault="00EA253B" w:rsidP="00E374CD">
      <w:pPr>
        <w:spacing w:after="0" w:line="240" w:lineRule="auto"/>
        <w:rPr>
          <w:b/>
          <w:bCs/>
        </w:rPr>
      </w:pPr>
      <w:r>
        <w:rPr>
          <w:b/>
          <w:bCs/>
        </w:rPr>
        <w:t>8</w:t>
      </w:r>
      <w:r w:rsidRPr="00821911">
        <w:rPr>
          <w:b/>
          <w:bCs/>
        </w:rPr>
        <w:t xml:space="preserve"> Tohumdan yeni bir canlı meydana gelmesi için hangisine gerek yoktur?</w:t>
      </w:r>
    </w:p>
    <w:p w:rsidR="00EA253B" w:rsidRPr="00821911" w:rsidRDefault="00EA253B" w:rsidP="00E374CD">
      <w:pPr>
        <w:spacing w:after="0" w:line="240" w:lineRule="auto"/>
      </w:pPr>
      <w:r w:rsidRPr="00821911">
        <w:t>a- uygun sıcaklığa</w:t>
      </w:r>
      <w:r w:rsidRPr="00821911">
        <w:tab/>
      </w:r>
      <w:r>
        <w:tab/>
      </w:r>
      <w:r w:rsidRPr="00821911">
        <w:tab/>
        <w:t xml:space="preserve">b- havaya </w:t>
      </w:r>
      <w:r w:rsidRPr="00821911">
        <w:tab/>
      </w:r>
      <w:r>
        <w:tab/>
      </w:r>
      <w:r w:rsidRPr="00821911">
        <w:tab/>
        <w:t xml:space="preserve">c- neme (su) </w:t>
      </w:r>
      <w:r w:rsidRPr="00821911">
        <w:tab/>
      </w:r>
      <w:r>
        <w:tab/>
      </w:r>
      <w:r w:rsidRPr="00821911">
        <w:tab/>
        <w:t>d- kayaya</w:t>
      </w:r>
    </w:p>
    <w:p w:rsidR="00EA253B" w:rsidRPr="00821911" w:rsidRDefault="00EA253B" w:rsidP="00E374CD">
      <w:pPr>
        <w:pStyle w:val="Heading1"/>
        <w:tabs>
          <w:tab w:val="right" w:pos="-1418"/>
          <w:tab w:val="left" w:pos="5300"/>
          <w:tab w:val="center" w:pos="8789"/>
        </w:tabs>
        <w:jc w:val="left"/>
        <w:rPr>
          <w:rFonts w:ascii="Calibri" w:hAnsi="Calibri" w:cs="Calibri"/>
          <w:sz w:val="22"/>
          <w:szCs w:val="22"/>
        </w:rPr>
      </w:pPr>
      <w:r w:rsidRPr="00821911">
        <w:rPr>
          <w:rFonts w:ascii="Calibri" w:hAnsi="Calibri" w:cs="Calibri"/>
          <w:sz w:val="22"/>
          <w:szCs w:val="22"/>
        </w:rPr>
        <w:t>Aşağıdakilerden hangisi toprağın oluşumunda etkili olan faktörlerden birisi değildir ?</w:t>
      </w:r>
    </w:p>
    <w:p w:rsidR="00EA253B" w:rsidRPr="00821911" w:rsidRDefault="00EA253B" w:rsidP="00E374CD">
      <w:pPr>
        <w:spacing w:after="0" w:line="240" w:lineRule="auto"/>
      </w:pPr>
      <w:r w:rsidRPr="00821911">
        <w:t xml:space="preserve">A) rüzgar   </w:t>
      </w:r>
      <w:r w:rsidRPr="00821911">
        <w:tab/>
      </w:r>
      <w:r>
        <w:tab/>
      </w:r>
      <w:r w:rsidRPr="00821911">
        <w:t xml:space="preserve"> B) yağmur</w:t>
      </w:r>
      <w:r>
        <w:tab/>
      </w:r>
      <w:r w:rsidRPr="00821911">
        <w:tab/>
      </w:r>
      <w:r w:rsidRPr="00821911">
        <w:rPr>
          <w:color w:val="000000"/>
        </w:rPr>
        <w:t>C) bitki kökleri</w:t>
      </w:r>
      <w:r w:rsidRPr="00821911">
        <w:t xml:space="preserve"> </w:t>
      </w:r>
      <w:r w:rsidRPr="00821911">
        <w:tab/>
      </w:r>
      <w:r>
        <w:tab/>
      </w:r>
      <w:r w:rsidRPr="00821911">
        <w:tab/>
      </w:r>
      <w:r>
        <w:t>D</w:t>
      </w:r>
      <w:r w:rsidRPr="00821911">
        <w:t>) erozyon</w:t>
      </w:r>
    </w:p>
    <w:p w:rsidR="00EA253B" w:rsidRPr="00821911" w:rsidRDefault="00EA253B" w:rsidP="00E374CD">
      <w:pPr>
        <w:pStyle w:val="NoSpacing"/>
        <w:rPr>
          <w:b/>
          <w:bCs/>
        </w:rPr>
      </w:pPr>
      <w:r>
        <w:rPr>
          <w:b/>
          <w:bCs/>
        </w:rPr>
        <w:t>9</w:t>
      </w:r>
      <w:r w:rsidRPr="00821911">
        <w:rPr>
          <w:b/>
          <w:bCs/>
        </w:rPr>
        <w:t>- Aşağıdakilerden hangisi doğal ışık kaynağı değildir?</w:t>
      </w:r>
    </w:p>
    <w:p w:rsidR="00EA253B" w:rsidRPr="00821911" w:rsidRDefault="00EA253B" w:rsidP="003A7883">
      <w:pPr>
        <w:pStyle w:val="NoSpacing"/>
      </w:pPr>
      <w:r w:rsidRPr="00821911">
        <w:t>A) Araba farı</w:t>
      </w:r>
      <w:r w:rsidRPr="00821911">
        <w:tab/>
      </w:r>
      <w:r w:rsidRPr="00821911">
        <w:tab/>
      </w:r>
      <w:r w:rsidRPr="00821911">
        <w:tab/>
        <w:t xml:space="preserve">B) Yıldırım </w:t>
      </w:r>
      <w:r w:rsidRPr="00821911">
        <w:tab/>
      </w:r>
      <w:r w:rsidRPr="00821911">
        <w:tab/>
        <w:t>C) Ateş böceği</w:t>
      </w:r>
      <w:r w:rsidRPr="00821911">
        <w:tab/>
      </w:r>
      <w:r w:rsidRPr="00821911">
        <w:tab/>
      </w:r>
      <w:r w:rsidRPr="00821911">
        <w:tab/>
        <w:t>D)Güneş</w:t>
      </w:r>
    </w:p>
    <w:p w:rsidR="00EA253B" w:rsidRPr="00821911" w:rsidRDefault="00EA253B" w:rsidP="00821911">
      <w:pPr>
        <w:spacing w:after="0" w:line="240" w:lineRule="auto"/>
      </w:pPr>
      <w:r>
        <w:rPr>
          <w:b/>
          <w:bCs/>
        </w:rPr>
        <w:t>10-</w:t>
      </w:r>
      <w:r w:rsidRPr="00821911">
        <w:rPr>
          <w:b/>
          <w:bCs/>
        </w:rPr>
        <w:t xml:space="preserve"> Vücuda alınan oksijen ile dışarı atılması gereken karbondioksit hangi organda yer değiştirir?</w:t>
      </w:r>
      <w:r w:rsidRPr="00821911">
        <w:t xml:space="preserve">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   a)  karaciğerde                      b)  böbrekte                    c)  kalpte                       d) akciğerde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11-</w:t>
      </w:r>
      <w:r w:rsidRPr="00821911">
        <w:rPr>
          <w:b/>
          <w:bCs/>
        </w:rPr>
        <w:t xml:space="preserve"> Maddeler, doğada bulunuş şekillerine göre katı, sıvı ve gaz halindedir. Aşağıdaki seçeneklerden hangisi diğerlerinden farklıdır.                                           </w:t>
      </w:r>
      <w:r w:rsidRPr="00821911">
        <w:t xml:space="preserve">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 zeytinyağı                       b) süt                                c) oksijen                             d) su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12-</w:t>
      </w:r>
      <w:r w:rsidRPr="00821911">
        <w:rPr>
          <w:b/>
          <w:bCs/>
        </w:rPr>
        <w:t xml:space="preserve"> Aşağıdaki seçeneklerden hangisi dönme hareketi </w:t>
      </w:r>
      <w:r w:rsidRPr="00821911">
        <w:rPr>
          <w:b/>
          <w:bCs/>
          <w:u w:val="single"/>
        </w:rPr>
        <w:t xml:space="preserve">yapmayan </w:t>
      </w:r>
      <w:r w:rsidRPr="00821911">
        <w:rPr>
          <w:b/>
          <w:bCs/>
        </w:rPr>
        <w:t xml:space="preserve">varlıktır?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 semazen                       b)  eşya                              c) topaç                                d)  helikopterin pervanesi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13-</w:t>
      </w:r>
      <w:r w:rsidRPr="00821911">
        <w:rPr>
          <w:b/>
          <w:bCs/>
        </w:rPr>
        <w:t xml:space="preserve">Işık miktarına göre görme kalitesi değişebilir. En sağlıklı görme hangi ışık miktarında gerçekleşir?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normal ışık                  b) loş ışık                            c) parlak ışık                    d) az parlak ışık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13-</w:t>
      </w:r>
      <w:r w:rsidRPr="00821911">
        <w:rPr>
          <w:b/>
          <w:bCs/>
        </w:rPr>
        <w:t xml:space="preserve"> Dünya’nın katmanlarının dıştan içe doğru sıralanışı hangi seçenekte doğru verilmiştir?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a-)  hava küre - su küre - taş küre - ateş küre - ağır küre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b-) hava küre – ateş küre – taş küre – su küre – ağır küre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c-) ağır küre – ateş küre – su küre – taş küre – hava küre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d-) ağır küre – su küre – hava küre – taş küre – ateş küre  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14-</w:t>
      </w:r>
      <w:r w:rsidRPr="00821911">
        <w:rPr>
          <w:b/>
          <w:bCs/>
        </w:rPr>
        <w:t xml:space="preserve"> Dünya’nın merkezine doğru inildikçe sıcaklık artar. Buna göre, Dünya’nın en sıcak katmanı hangisidir?  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hava küre                    b) taş küre                              c) ateş küre                       d)  ağır küre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15-</w:t>
      </w:r>
      <w:r w:rsidRPr="00821911">
        <w:rPr>
          <w:b/>
          <w:bCs/>
        </w:rPr>
        <w:t xml:space="preserve"> Dünya’nın ¾ ‘ünü kaplayan aşağıdakilerden hangisidir?                         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su küre                          b) taş küre                              c)  ağır küre                          d)  hava küre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16-</w:t>
      </w:r>
      <w:r w:rsidRPr="00821911">
        <w:rPr>
          <w:b/>
          <w:bCs/>
        </w:rPr>
        <w:t xml:space="preserve"> Aşağıdakilerden hangisi madendir?                                           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taş                                    b) kömür                               c) kaya                                   d) killi toprak</w:t>
      </w:r>
    </w:p>
    <w:p w:rsidR="00EA253B" w:rsidRPr="00322925" w:rsidRDefault="00EA253B" w:rsidP="00322925">
      <w:pPr>
        <w:spacing w:after="0" w:line="240" w:lineRule="auto"/>
        <w:rPr>
          <w:b/>
          <w:bCs/>
        </w:rPr>
      </w:pPr>
      <w:r>
        <w:rPr>
          <w:b/>
          <w:bCs/>
        </w:rPr>
        <w:t>17-</w:t>
      </w:r>
      <w:r w:rsidRPr="00322925">
        <w:rPr>
          <w:b/>
          <w:bCs/>
        </w:rPr>
        <w:t>Egzersiz yaptığımızda ………………</w:t>
      </w:r>
    </w:p>
    <w:p w:rsidR="00EA253B" w:rsidRPr="00322925" w:rsidRDefault="00EA253B" w:rsidP="00322925">
      <w:pPr>
        <w:spacing w:after="0" w:line="240" w:lineRule="auto"/>
        <w:rPr>
          <w:b/>
          <w:bCs/>
        </w:rPr>
      </w:pPr>
      <w:r w:rsidRPr="00322925">
        <w:rPr>
          <w:b/>
          <w:bCs/>
          <w:color w:val="000000"/>
          <w:spacing w:val="-12"/>
        </w:rPr>
        <w:t>Y</w:t>
      </w:r>
      <w:r w:rsidRPr="00322925">
        <w:rPr>
          <w:b/>
          <w:bCs/>
          <w:color w:val="000000"/>
        </w:rPr>
        <w:t>ukarıdaki cümleyi hangi ifade doğru ola</w:t>
      </w:r>
      <w:r w:rsidRPr="00322925">
        <w:rPr>
          <w:b/>
          <w:bCs/>
          <w:color w:val="000000"/>
          <w:spacing w:val="-4"/>
        </w:rPr>
        <w:t>r</w:t>
      </w:r>
      <w:r w:rsidRPr="00322925">
        <w:rPr>
          <w:b/>
          <w:bCs/>
          <w:color w:val="000000"/>
        </w:rPr>
        <w:t>ak tamamlar?</w:t>
      </w:r>
    </w:p>
    <w:p w:rsidR="00EA253B" w:rsidRPr="00CB4F17" w:rsidRDefault="00EA253B" w:rsidP="008B4012">
      <w:pPr>
        <w:spacing w:after="0" w:line="240" w:lineRule="auto"/>
      </w:pPr>
      <w:r w:rsidRPr="00CB4F17">
        <w:t>A. nabız sayısı ve soluk alıp verme sıklığı artar.</w:t>
      </w:r>
      <w:r w:rsidRPr="008B4012">
        <w:t xml:space="preserve"> </w:t>
      </w:r>
      <w:r>
        <w:tab/>
      </w:r>
      <w:r>
        <w:tab/>
      </w:r>
      <w:r w:rsidRPr="00CB4F17">
        <w:t>B. nabız sayısı artar, soluk alıp verme sıklığı azalır.</w:t>
      </w:r>
    </w:p>
    <w:p w:rsidR="00EA253B" w:rsidRPr="00CB4F17" w:rsidRDefault="00EA253B" w:rsidP="008B4012">
      <w:pPr>
        <w:spacing w:after="0" w:line="240" w:lineRule="auto"/>
      </w:pPr>
      <w:r w:rsidRPr="00CB4F17">
        <w:t>C. nabız sayısı azalır, soluk alıp verme sıklığı artar.</w:t>
      </w:r>
      <w:r w:rsidRPr="008B4012">
        <w:t xml:space="preserve"> </w:t>
      </w:r>
      <w:r>
        <w:tab/>
      </w:r>
      <w:r w:rsidRPr="00CB4F17">
        <w:t>D. nabız sayısı ve soluk alıp verme sıklığı azalır.</w:t>
      </w:r>
    </w:p>
    <w:p w:rsidR="00EA253B" w:rsidRPr="00CB4F17" w:rsidRDefault="00EA253B" w:rsidP="008B4012">
      <w:pPr>
        <w:spacing w:after="0" w:line="240" w:lineRule="auto"/>
        <w:rPr>
          <w:b/>
          <w:bCs/>
        </w:rPr>
      </w:pPr>
      <w:r>
        <w:rPr>
          <w:b/>
          <w:bCs/>
        </w:rPr>
        <w:t>18-</w:t>
      </w:r>
      <w:r w:rsidRPr="00CB4F17">
        <w:rPr>
          <w:b/>
          <w:bCs/>
        </w:rPr>
        <w:t>………: Depremin meydana geldiği katmandır.</w:t>
      </w:r>
    </w:p>
    <w:p w:rsidR="00EA253B" w:rsidRPr="00CB4F17" w:rsidRDefault="00EA253B" w:rsidP="008B4012">
      <w:pPr>
        <w:spacing w:after="0" w:line="240" w:lineRule="auto"/>
        <w:rPr>
          <w:b/>
          <w:bCs/>
        </w:rPr>
      </w:pPr>
      <w:r w:rsidRPr="00CB4F17">
        <w:rPr>
          <w:b/>
          <w:bCs/>
        </w:rPr>
        <w:t xml:space="preserve">   Yukarıdaki noktalı yerlere sırasıyla hangi seçenekteki ifadeler gelmelidir?</w:t>
      </w:r>
    </w:p>
    <w:p w:rsidR="00EA253B" w:rsidRPr="00CB4F17" w:rsidRDefault="00EA253B" w:rsidP="008B4012">
      <w:pPr>
        <w:spacing w:after="0" w:line="240" w:lineRule="auto"/>
      </w:pPr>
      <w:r w:rsidRPr="00CB4F17">
        <w:t>A. Su küre / Ateş küre</w:t>
      </w:r>
    </w:p>
    <w:p w:rsidR="00EA253B" w:rsidRPr="00CB4F17" w:rsidRDefault="00EA253B" w:rsidP="008B4012">
      <w:pPr>
        <w:spacing w:after="0" w:line="240" w:lineRule="auto"/>
      </w:pPr>
      <w:r w:rsidRPr="00CB4F17">
        <w:t>B. Hava küre / Taş küre</w:t>
      </w:r>
    </w:p>
    <w:p w:rsidR="00EA253B" w:rsidRPr="00CB4F17" w:rsidRDefault="00EA253B" w:rsidP="008B4012">
      <w:pPr>
        <w:spacing w:after="0" w:line="240" w:lineRule="auto"/>
      </w:pPr>
      <w:r w:rsidRPr="00CB4F17">
        <w:t>C. Taş küre / Su küre</w:t>
      </w:r>
    </w:p>
    <w:p w:rsidR="00EA253B" w:rsidRPr="00CB4F17" w:rsidRDefault="00EA253B" w:rsidP="008B4012">
      <w:pPr>
        <w:spacing w:after="0" w:line="240" w:lineRule="auto"/>
      </w:pPr>
      <w:r w:rsidRPr="00CB4F17">
        <w:t xml:space="preserve"> D. Hava küre / Su küre</w:t>
      </w:r>
    </w:p>
    <w:p w:rsidR="00EA253B" w:rsidRPr="00CB4F17" w:rsidRDefault="00EA253B" w:rsidP="008B4012">
      <w:pPr>
        <w:spacing w:after="0" w:line="240" w:lineRule="auto"/>
        <w:rPr>
          <w:b/>
          <w:bCs/>
        </w:rPr>
      </w:pPr>
      <w:r>
        <w:rPr>
          <w:b/>
          <w:bCs/>
        </w:rPr>
        <w:t>19-</w:t>
      </w:r>
      <w:r w:rsidRPr="00CB4F17">
        <w:rPr>
          <w:b/>
          <w:bCs/>
        </w:rPr>
        <w:t>Sesin maddelerde yayılım hızının azdan çoğa doğru sıralanışı hangisidir?</w:t>
      </w:r>
    </w:p>
    <w:p w:rsidR="00EA253B" w:rsidRPr="00821911" w:rsidRDefault="00EA253B" w:rsidP="00202D07">
      <w:pPr>
        <w:spacing w:after="0" w:line="240" w:lineRule="auto"/>
      </w:pPr>
      <w:r w:rsidRPr="00CB4F17">
        <w:t xml:space="preserve"> A. Katı, sıvı, gaz </w:t>
      </w:r>
      <w:r>
        <w:tab/>
      </w:r>
      <w:r w:rsidRPr="00CB4F17">
        <w:t xml:space="preserve">B. Sıvı, gaz, katı </w:t>
      </w:r>
      <w:r>
        <w:tab/>
      </w:r>
      <w:r>
        <w:tab/>
      </w:r>
      <w:r w:rsidRPr="00CB4F17">
        <w:t xml:space="preserve">C. Gaz, sıvı, katı </w:t>
      </w:r>
      <w:r>
        <w:tab/>
      </w:r>
      <w:r w:rsidRPr="00CB4F17">
        <w:t>D. Katı, gaz, s</w:t>
      </w:r>
      <w:r>
        <w:t xml:space="preserve">ıvı </w:t>
      </w:r>
      <w:hyperlink r:id="rId6" w:history="1">
        <w:r>
          <w:rPr>
            <w:rStyle w:val="Hyperlink"/>
          </w:rPr>
          <w:t>www.sorubak.com</w:t>
        </w:r>
      </w:hyperlink>
    </w:p>
    <w:sectPr w:rsidR="00EA253B" w:rsidRPr="00821911" w:rsidSect="00591A17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0A5"/>
    <w:rsid w:val="00063401"/>
    <w:rsid w:val="000C2037"/>
    <w:rsid w:val="000C20A5"/>
    <w:rsid w:val="00133F0F"/>
    <w:rsid w:val="00155C40"/>
    <w:rsid w:val="00202D07"/>
    <w:rsid w:val="00322678"/>
    <w:rsid w:val="00322925"/>
    <w:rsid w:val="003A7883"/>
    <w:rsid w:val="003C46E0"/>
    <w:rsid w:val="00411187"/>
    <w:rsid w:val="00431459"/>
    <w:rsid w:val="00486E15"/>
    <w:rsid w:val="00497C38"/>
    <w:rsid w:val="004C7281"/>
    <w:rsid w:val="00501719"/>
    <w:rsid w:val="00530814"/>
    <w:rsid w:val="00536A07"/>
    <w:rsid w:val="005663D3"/>
    <w:rsid w:val="00591A17"/>
    <w:rsid w:val="005B57C4"/>
    <w:rsid w:val="005E5BE5"/>
    <w:rsid w:val="005F3815"/>
    <w:rsid w:val="00677AE7"/>
    <w:rsid w:val="007904CF"/>
    <w:rsid w:val="007C505D"/>
    <w:rsid w:val="00821911"/>
    <w:rsid w:val="00830637"/>
    <w:rsid w:val="00874BF1"/>
    <w:rsid w:val="008A6856"/>
    <w:rsid w:val="008B4012"/>
    <w:rsid w:val="00951958"/>
    <w:rsid w:val="009629D9"/>
    <w:rsid w:val="009D47A6"/>
    <w:rsid w:val="009D5476"/>
    <w:rsid w:val="00A272B3"/>
    <w:rsid w:val="00AD118B"/>
    <w:rsid w:val="00B41DE2"/>
    <w:rsid w:val="00B81791"/>
    <w:rsid w:val="00BE7392"/>
    <w:rsid w:val="00C137FB"/>
    <w:rsid w:val="00C43636"/>
    <w:rsid w:val="00CB4F17"/>
    <w:rsid w:val="00CD76EC"/>
    <w:rsid w:val="00CF1E44"/>
    <w:rsid w:val="00D42924"/>
    <w:rsid w:val="00D71505"/>
    <w:rsid w:val="00D80647"/>
    <w:rsid w:val="00DD7352"/>
    <w:rsid w:val="00E374CD"/>
    <w:rsid w:val="00E6374F"/>
    <w:rsid w:val="00EA253B"/>
    <w:rsid w:val="00F04CDC"/>
    <w:rsid w:val="00F80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958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476"/>
    <w:pPr>
      <w:keepNext/>
      <w:spacing w:after="0" w:line="240" w:lineRule="auto"/>
      <w:jc w:val="center"/>
      <w:outlineLvl w:val="0"/>
    </w:pPr>
    <w:rPr>
      <w:rFonts w:ascii="Comic Sans MS" w:hAnsi="Comic Sans MS" w:cs="Comic Sans MS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5476"/>
    <w:rPr>
      <w:rFonts w:ascii="Comic Sans MS" w:hAnsi="Comic Sans MS" w:cs="Comic Sans MS"/>
      <w:b/>
      <w:bCs/>
      <w:sz w:val="20"/>
      <w:szCs w:val="20"/>
    </w:rPr>
  </w:style>
  <w:style w:type="paragraph" w:styleId="NoSpacing">
    <w:name w:val="No Spacing"/>
    <w:link w:val="NoSpacingChar"/>
    <w:uiPriority w:val="99"/>
    <w:qFormat/>
    <w:rsid w:val="000C20A5"/>
    <w:rPr>
      <w:rFonts w:cs="Calibri"/>
    </w:rPr>
  </w:style>
  <w:style w:type="character" w:styleId="Hyperlink">
    <w:name w:val="Hyperlink"/>
    <w:basedOn w:val="DefaultParagraphFont"/>
    <w:uiPriority w:val="99"/>
    <w:rsid w:val="00821911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5E5BE5"/>
    <w:rPr>
      <w:sz w:val="22"/>
      <w:szCs w:val="22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1184</Words>
  <Characters>6749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edanur</cp:lastModifiedBy>
  <cp:revision>17</cp:revision>
  <cp:lastPrinted>2015-05-23T08:59:00Z</cp:lastPrinted>
  <dcterms:created xsi:type="dcterms:W3CDTF">2015-05-04T12:41:00Z</dcterms:created>
  <dcterms:modified xsi:type="dcterms:W3CDTF">2015-05-23T19:50:00Z</dcterms:modified>
</cp:coreProperties>
</file>