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397" w:rsidRPr="00AC44EE" w:rsidRDefault="00A84397" w:rsidP="000E44F6">
      <w:pPr>
        <w:ind w:left="-180"/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Adı-Soyadı…………….                   No:……                                     ALDIĞI  PUAN:</w:t>
      </w:r>
    </w:p>
    <w:p w:rsidR="00A84397" w:rsidRPr="00AC44EE" w:rsidRDefault="00A84397" w:rsidP="00AB1BD2">
      <w:pPr>
        <w:ind w:left="-180"/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            2014 -2015  ÖĞRETİM YILI MUSTAFA ITRİ İLKOKULU               </w:t>
      </w:r>
    </w:p>
    <w:p w:rsidR="00A84397" w:rsidRDefault="00A84397" w:rsidP="00AB1BD2">
      <w:pPr>
        <w:ind w:left="-180"/>
        <w:jc w:val="center"/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4. SINIFLAR FEN VE TEKNOLOJİ DERSİ  II.  DÖNEM   II.  YAZILI   SORULARI</w:t>
      </w:r>
    </w:p>
    <w:p w:rsidR="00A84397" w:rsidRPr="00AC44EE" w:rsidRDefault="00A84397" w:rsidP="00AB1BD2">
      <w:pPr>
        <w:ind w:left="-180"/>
        <w:jc w:val="center"/>
        <w:rPr>
          <w:rFonts w:ascii="Comic Sans MS" w:hAnsi="Comic Sans MS" w:cs="Comic Sans MS"/>
          <w:b/>
          <w:bCs/>
          <w:sz w:val="22"/>
          <w:szCs w:val="22"/>
        </w:rPr>
      </w:pPr>
    </w:p>
    <w:p w:rsidR="00A84397" w:rsidRDefault="00A84397" w:rsidP="000E44F6">
      <w:pPr>
        <w:tabs>
          <w:tab w:val="left" w:pos="4530"/>
          <w:tab w:val="center" w:pos="5386"/>
        </w:tabs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color w:val="000000"/>
          <w:sz w:val="22"/>
          <w:szCs w:val="22"/>
        </w:rPr>
        <w:t>A) Aşağıdaki cümlelerden doğru olanların başına D, yanlış olanların başına Y yazınız. (14 puan)</w:t>
      </w:r>
    </w:p>
    <w:p w:rsidR="00A84397" w:rsidRPr="00AC44EE" w:rsidRDefault="00A84397" w:rsidP="000E44F6">
      <w:pPr>
        <w:tabs>
          <w:tab w:val="left" w:pos="4530"/>
          <w:tab w:val="center" w:pos="5386"/>
        </w:tabs>
        <w:rPr>
          <w:rFonts w:ascii="Comic Sans MS" w:hAnsi="Comic Sans MS" w:cs="Comic Sans MS"/>
          <w:b/>
          <w:bCs/>
          <w:color w:val="000000"/>
          <w:sz w:val="22"/>
          <w:szCs w:val="22"/>
        </w:rPr>
      </w:pPr>
    </w:p>
    <w:p w:rsidR="00A84397" w:rsidRPr="00AC44EE" w:rsidRDefault="00A84397" w:rsidP="00AB1BD2">
      <w:pPr>
        <w:pStyle w:val="ListParagraph"/>
        <w:spacing w:after="0"/>
        <w:ind w:left="-18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     (    )   Toprak çok uzun yıllar boyunca kayaçların rüzgâr, su, hava ve canlıların etkisi ile parçalanması sonucu oluşur.</w:t>
      </w:r>
    </w:p>
    <w:p w:rsidR="00A84397" w:rsidRPr="00AC44EE" w:rsidRDefault="00A84397" w:rsidP="00AB1BD2">
      <w:pPr>
        <w:pStyle w:val="ListParagraph"/>
        <w:spacing w:after="0"/>
        <w:ind w:left="-180"/>
        <w:rPr>
          <w:rFonts w:ascii="Comic Sans MS" w:hAnsi="Comic Sans MS" w:cs="Comic Sans MS"/>
          <w:color w:val="000000"/>
        </w:rPr>
      </w:pPr>
      <w:r w:rsidRPr="00AC44EE">
        <w:rPr>
          <w:rFonts w:ascii="Comic Sans MS" w:hAnsi="Comic Sans MS" w:cs="Comic Sans MS"/>
          <w:color w:val="000000"/>
        </w:rPr>
        <w:t xml:space="preserve">     (    )  Dünya’nın en dış katmanında Ağır küre bulunur.</w:t>
      </w:r>
    </w:p>
    <w:p w:rsidR="00A84397" w:rsidRPr="00AC44EE" w:rsidRDefault="00A84397" w:rsidP="00AB1BD2">
      <w:pPr>
        <w:pStyle w:val="ListParagraph"/>
        <w:spacing w:after="0"/>
        <w:ind w:left="-18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     (    ) Kurşun kalem, cam gibi esnek olmayan maddelere berk maddeler denir.</w:t>
      </w:r>
    </w:p>
    <w:p w:rsidR="00A84397" w:rsidRPr="00AC44EE" w:rsidRDefault="00A84397" w:rsidP="00AB1BD2">
      <w:pPr>
        <w:pStyle w:val="ListParagraph"/>
        <w:spacing w:after="0"/>
        <w:ind w:left="-180"/>
        <w:rPr>
          <w:rFonts w:ascii="Comic Sans MS" w:hAnsi="Comic Sans MS" w:cs="Comic Sans MS"/>
          <w:color w:val="000000"/>
        </w:rPr>
      </w:pPr>
      <w:r w:rsidRPr="00AC44EE">
        <w:rPr>
          <w:rFonts w:ascii="Comic Sans MS" w:hAnsi="Comic Sans MS" w:cs="Comic Sans MS"/>
        </w:rPr>
        <w:t xml:space="preserve">     (    ) Dünya üzerinde karalar sulardan daha çok yer kaplar.</w:t>
      </w:r>
    </w:p>
    <w:p w:rsidR="00A84397" w:rsidRPr="00AC44EE" w:rsidRDefault="00A84397" w:rsidP="00AB1BD2">
      <w:pPr>
        <w:pStyle w:val="ListParagraph"/>
        <w:spacing w:after="0"/>
        <w:ind w:left="-18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     (    ) Karalar, sular ve bunların saran hava Dünya’nın gözlemlenebilir katmanlarındandır.</w:t>
      </w:r>
    </w:p>
    <w:p w:rsidR="00A84397" w:rsidRPr="00AC44EE" w:rsidRDefault="00A84397" w:rsidP="00AB1BD2">
      <w:pPr>
        <w:ind w:left="-180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     (    ) Ay bir ışık kaynağıdır.</w:t>
      </w:r>
    </w:p>
    <w:p w:rsidR="00A84397" w:rsidRPr="00AC44EE" w:rsidRDefault="00A84397" w:rsidP="00AB1BD2">
      <w:pPr>
        <w:ind w:left="-180"/>
        <w:rPr>
          <w:rFonts w:ascii="Comic Sans MS" w:hAnsi="Comic Sans MS" w:cs="Comic Sans MS"/>
          <w:b/>
          <w:bCs/>
          <w:i/>
          <w:iCs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     ( </w:t>
      </w:r>
      <w:r w:rsidRPr="00AC44EE"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  ) </w:t>
      </w:r>
      <w:r w:rsidRPr="00AC44EE">
        <w:rPr>
          <w:rFonts w:ascii="Comic Sans MS" w:hAnsi="Comic Sans MS" w:cs="Comic Sans MS"/>
          <w:sz w:val="22"/>
          <w:szCs w:val="22"/>
        </w:rPr>
        <w:t>İnsanların yaptığı ışık kaynaklarına, yapay ışık kaynağı</w:t>
      </w:r>
      <w:r w:rsidRPr="00AC44EE"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 </w:t>
      </w:r>
      <w:r w:rsidRPr="00AC44EE">
        <w:rPr>
          <w:rFonts w:ascii="Comic Sans MS" w:hAnsi="Comic Sans MS" w:cs="Comic Sans MS"/>
          <w:sz w:val="22"/>
          <w:szCs w:val="22"/>
        </w:rPr>
        <w:t>denir.</w:t>
      </w:r>
    </w:p>
    <w:p w:rsidR="00A84397" w:rsidRPr="00AC44EE" w:rsidRDefault="00A84397" w:rsidP="00AB1BD2">
      <w:pPr>
        <w:ind w:left="-180"/>
        <w:rPr>
          <w:rFonts w:ascii="Comic Sans MS" w:hAnsi="Comic Sans MS" w:cs="Comic Sans MS"/>
          <w:b/>
          <w:bCs/>
          <w:i/>
          <w:iCs/>
          <w:sz w:val="22"/>
          <w:szCs w:val="22"/>
        </w:rPr>
      </w:pPr>
    </w:p>
    <w:p w:rsidR="00A84397" w:rsidRPr="00AC44EE" w:rsidRDefault="00A84397" w:rsidP="00AB1BD2">
      <w:pPr>
        <w:ind w:left="-180"/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     B</w:t>
      </w:r>
      <w:r w:rsidRPr="00AC44EE">
        <w:rPr>
          <w:rFonts w:ascii="Comic Sans MS" w:hAnsi="Comic Sans MS" w:cs="Comic Sans MS"/>
          <w:sz w:val="22"/>
          <w:szCs w:val="22"/>
        </w:rPr>
        <w:t xml:space="preserve">)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Aşağıdaki boşluklara uygun olan kelimeleri yerleştiriniz</w:t>
      </w:r>
      <w:r w:rsidRPr="00AC44EE">
        <w:rPr>
          <w:rFonts w:ascii="Comic Sans MS" w:hAnsi="Comic Sans MS" w:cs="Comic Sans MS"/>
          <w:sz w:val="22"/>
          <w:szCs w:val="22"/>
        </w:rPr>
        <w:t>.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(16 puan )</w:t>
      </w:r>
    </w:p>
    <w:p w:rsidR="00A84397" w:rsidRPr="00AC44EE" w:rsidRDefault="00A84397" w:rsidP="00AB1BD2">
      <w:pPr>
        <w:ind w:left="-180"/>
        <w:rPr>
          <w:rFonts w:ascii="Comic Sans MS" w:hAnsi="Comic Sans MS" w:cs="Comic Sans MS"/>
          <w:b/>
          <w:bCs/>
          <w:sz w:val="22"/>
          <w:szCs w:val="22"/>
        </w:rPr>
      </w:pPr>
    </w:p>
    <w:p w:rsidR="00A84397" w:rsidRPr="00AC44EE" w:rsidRDefault="00A84397" w:rsidP="00AB1BD2">
      <w:pPr>
        <w:ind w:left="-180"/>
        <w:rPr>
          <w:rFonts w:ascii="Comic Sans MS" w:hAnsi="Comic Sans MS" w:cs="Comic Sans MS"/>
          <w:b/>
          <w:bCs/>
          <w:sz w:val="22"/>
          <w:szCs w:val="22"/>
        </w:rPr>
      </w:pP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Doğal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kıta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hava küre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taş küre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su küre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,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sularla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karalarla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 çekme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,  </w:t>
      </w:r>
      <w:r w:rsidRPr="00EE6FCE">
        <w:rPr>
          <w:rFonts w:ascii="Comic Sans MS" w:hAnsi="Comic Sans MS" w:cs="Comic Sans MS"/>
          <w:b/>
          <w:bCs/>
          <w:sz w:val="22"/>
          <w:szCs w:val="22"/>
          <w:u w:val="single"/>
        </w:rPr>
        <w:t>görmemizi</w:t>
      </w:r>
    </w:p>
    <w:p w:rsidR="00A84397" w:rsidRPr="00AC44EE" w:rsidRDefault="00A84397" w:rsidP="00AB1BD2">
      <w:pPr>
        <w:ind w:left="-180"/>
        <w:rPr>
          <w:rFonts w:ascii="Comic Sans MS" w:hAnsi="Comic Sans MS" w:cs="Comic Sans MS"/>
          <w:b/>
          <w:bCs/>
          <w:sz w:val="22"/>
          <w:szCs w:val="22"/>
        </w:rPr>
      </w:pPr>
    </w:p>
    <w:p w:rsidR="00A84397" w:rsidRPr="00AC44EE" w:rsidRDefault="00A84397" w:rsidP="00AB1BD2">
      <w:pPr>
        <w:pStyle w:val="ListParagraph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>Kapıyı açmak için …………….…………</w:t>
      </w:r>
      <w:r>
        <w:rPr>
          <w:rFonts w:ascii="Comic Sans MS" w:hAnsi="Comic Sans MS" w:cs="Comic Sans MS"/>
        </w:rPr>
        <w:t>…….</w:t>
      </w:r>
      <w:r w:rsidRPr="00AC44EE">
        <w:rPr>
          <w:rFonts w:ascii="Comic Sans MS" w:hAnsi="Comic Sans MS" w:cs="Comic Sans MS"/>
        </w:rPr>
        <w:t>….……. kuvveti uygulanır.</w:t>
      </w:r>
    </w:p>
    <w:p w:rsidR="00A84397" w:rsidRPr="00AC44EE" w:rsidRDefault="00A84397" w:rsidP="00AB1BD2">
      <w:pPr>
        <w:pStyle w:val="ListParagraph"/>
        <w:tabs>
          <w:tab w:val="left" w:pos="6600"/>
        </w:tabs>
        <w:spacing w:after="0"/>
        <w:ind w:left="-180"/>
        <w:rPr>
          <w:rFonts w:ascii="Comic Sans MS" w:hAnsi="Comic Sans MS" w:cs="Comic Sans MS"/>
          <w:color w:val="000000"/>
        </w:rPr>
      </w:pPr>
      <w:r w:rsidRPr="00AC44EE">
        <w:rPr>
          <w:rFonts w:ascii="Comic Sans MS" w:hAnsi="Comic Sans MS" w:cs="Comic Sans MS"/>
        </w:rPr>
        <w:t xml:space="preserve"> &gt;   Dünya üzerindeki büyük kara parçalarına …………</w:t>
      </w:r>
      <w:r>
        <w:rPr>
          <w:rFonts w:ascii="Comic Sans MS" w:hAnsi="Comic Sans MS" w:cs="Comic Sans MS"/>
        </w:rPr>
        <w:t>………</w:t>
      </w:r>
      <w:r w:rsidRPr="00AC44EE">
        <w:rPr>
          <w:rFonts w:ascii="Comic Sans MS" w:hAnsi="Comic Sans MS" w:cs="Comic Sans MS"/>
        </w:rPr>
        <w:t>…………..…denir.</w:t>
      </w:r>
    </w:p>
    <w:p w:rsidR="00A84397" w:rsidRPr="00AC44EE" w:rsidRDefault="00A84397" w:rsidP="00AB1BD2">
      <w:pPr>
        <w:pStyle w:val="ListParagraph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>Rüzgar</w:t>
      </w:r>
      <w:r>
        <w:rPr>
          <w:rFonts w:ascii="Comic Sans MS" w:hAnsi="Comic Sans MS" w:cs="Comic Sans MS"/>
        </w:rPr>
        <w:t xml:space="preserve"> sesi</w:t>
      </w:r>
      <w:r w:rsidRPr="00AC44EE">
        <w:rPr>
          <w:rFonts w:ascii="Comic Sans MS" w:hAnsi="Comic Sans MS" w:cs="Comic Sans MS"/>
        </w:rPr>
        <w:t xml:space="preserve"> ……………</w:t>
      </w:r>
      <w:r>
        <w:rPr>
          <w:rFonts w:ascii="Comic Sans MS" w:hAnsi="Comic Sans MS" w:cs="Comic Sans MS"/>
        </w:rPr>
        <w:t>………..…….</w:t>
      </w:r>
      <w:r w:rsidRPr="00AC44EE">
        <w:rPr>
          <w:rFonts w:ascii="Comic Sans MS" w:hAnsi="Comic Sans MS" w:cs="Comic Sans MS"/>
        </w:rPr>
        <w:t>. bir ses kaynağıdır.</w:t>
      </w:r>
    </w:p>
    <w:p w:rsidR="00A84397" w:rsidRPr="00AC44EE" w:rsidRDefault="00A84397" w:rsidP="00AB1BD2">
      <w:pPr>
        <w:pStyle w:val="ListParagraph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>Işık  bizim ……………………</w:t>
      </w:r>
      <w:r>
        <w:rPr>
          <w:rFonts w:ascii="Comic Sans MS" w:hAnsi="Comic Sans MS" w:cs="Comic Sans MS"/>
        </w:rPr>
        <w:t>…………</w:t>
      </w:r>
      <w:r w:rsidRPr="00AC44EE">
        <w:rPr>
          <w:rFonts w:ascii="Comic Sans MS" w:hAnsi="Comic Sans MS" w:cs="Comic Sans MS"/>
        </w:rPr>
        <w:t>…. sağlar.</w:t>
      </w:r>
    </w:p>
    <w:p w:rsidR="00A84397" w:rsidRPr="00AC44EE" w:rsidRDefault="00A84397" w:rsidP="00AB1BD2">
      <w:pPr>
        <w:pStyle w:val="ListParagraph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>Dünya’yı en dıştan saran hava katmanına………</w:t>
      </w:r>
      <w:r>
        <w:rPr>
          <w:rFonts w:ascii="Comic Sans MS" w:hAnsi="Comic Sans MS" w:cs="Comic Sans MS"/>
        </w:rPr>
        <w:t>……………………</w:t>
      </w:r>
      <w:r w:rsidRPr="00AC44EE">
        <w:rPr>
          <w:rFonts w:ascii="Comic Sans MS" w:hAnsi="Comic Sans MS" w:cs="Comic Sans MS"/>
        </w:rPr>
        <w:t>………………denir.</w:t>
      </w:r>
    </w:p>
    <w:p w:rsidR="00A84397" w:rsidRPr="00AC44EE" w:rsidRDefault="00A84397" w:rsidP="00AB1BD2">
      <w:pPr>
        <w:pStyle w:val="ListParagraph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Dünya’mızın dörtte üçü </w:t>
      </w:r>
      <w:r w:rsidRPr="00AC44EE">
        <w:rPr>
          <w:rFonts w:ascii="Comic Sans MS" w:hAnsi="Comic Sans MS" w:cs="Comic Sans MS"/>
          <w:b/>
          <w:bCs/>
        </w:rPr>
        <w:t xml:space="preserve">……………. </w:t>
      </w:r>
      <w:r>
        <w:rPr>
          <w:rFonts w:ascii="Comic Sans MS" w:hAnsi="Comic Sans MS" w:cs="Comic Sans MS"/>
          <w:b/>
          <w:bCs/>
        </w:rPr>
        <w:t>…..</w:t>
      </w:r>
      <w:r w:rsidRPr="00AC44EE">
        <w:rPr>
          <w:rFonts w:ascii="Comic Sans MS" w:hAnsi="Comic Sans MS" w:cs="Comic Sans MS"/>
          <w:b/>
          <w:bCs/>
        </w:rPr>
        <w:t>….</w:t>
      </w:r>
      <w:r w:rsidRPr="00AC44EE">
        <w:rPr>
          <w:rFonts w:ascii="Comic Sans MS" w:hAnsi="Comic Sans MS" w:cs="Comic Sans MS"/>
        </w:rPr>
        <w:t xml:space="preserve">, dörtte biri </w:t>
      </w:r>
      <w:r w:rsidRPr="00AC44EE">
        <w:rPr>
          <w:rFonts w:ascii="Comic Sans MS" w:hAnsi="Comic Sans MS" w:cs="Comic Sans MS"/>
          <w:b/>
          <w:bCs/>
        </w:rPr>
        <w:t>…………………</w:t>
      </w:r>
      <w:r>
        <w:rPr>
          <w:rFonts w:ascii="Comic Sans MS" w:hAnsi="Comic Sans MS" w:cs="Comic Sans MS"/>
          <w:b/>
          <w:bCs/>
        </w:rPr>
        <w:t>…………..</w:t>
      </w:r>
      <w:r w:rsidRPr="00AC44EE">
        <w:rPr>
          <w:rFonts w:ascii="Comic Sans MS" w:hAnsi="Comic Sans MS" w:cs="Comic Sans MS"/>
          <w:b/>
          <w:bCs/>
        </w:rPr>
        <w:t>.</w:t>
      </w:r>
      <w:r w:rsidRPr="00AC44EE">
        <w:rPr>
          <w:rFonts w:ascii="Comic Sans MS" w:hAnsi="Comic Sans MS" w:cs="Comic Sans MS"/>
        </w:rPr>
        <w:t xml:space="preserve"> kaplıdır. </w:t>
      </w:r>
    </w:p>
    <w:p w:rsidR="00A84397" w:rsidRPr="00AC44EE" w:rsidRDefault="00A84397" w:rsidP="00AB1BD2">
      <w:pPr>
        <w:pStyle w:val="ListParagraph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>Yeryüzünün okyanuslar,denizler,göller,akarsular ve yer altı suları ile kaplı katmanına ……...………</w:t>
      </w:r>
      <w:r>
        <w:rPr>
          <w:rFonts w:ascii="Comic Sans MS" w:hAnsi="Comic Sans MS" w:cs="Comic Sans MS"/>
        </w:rPr>
        <w:t>…….</w:t>
      </w:r>
      <w:r w:rsidRPr="00AC44EE">
        <w:rPr>
          <w:rFonts w:ascii="Comic Sans MS" w:hAnsi="Comic Sans MS" w:cs="Comic Sans MS"/>
        </w:rPr>
        <w:t>… denir.</w:t>
      </w:r>
    </w:p>
    <w:p w:rsidR="00A84397" w:rsidRPr="00AC44EE" w:rsidRDefault="00A84397" w:rsidP="00AB1BD2">
      <w:pPr>
        <w:pStyle w:val="ListParagraph"/>
        <w:numPr>
          <w:ilvl w:val="0"/>
          <w:numId w:val="1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Yerkabuğunun taş,toprak ve kayalardan oluşan üzerinde canlıların yaşadığı katmanına </w:t>
      </w:r>
      <w:r w:rsidRPr="00AC44EE">
        <w:rPr>
          <w:rFonts w:ascii="Comic Sans MS" w:hAnsi="Comic Sans MS" w:cs="Comic Sans MS"/>
          <w:b/>
          <w:bCs/>
        </w:rPr>
        <w:t>………………………..</w:t>
      </w:r>
      <w:r w:rsidRPr="00AC44EE">
        <w:rPr>
          <w:rFonts w:ascii="Comic Sans MS" w:hAnsi="Comic Sans MS" w:cs="Comic Sans MS"/>
        </w:rPr>
        <w:t xml:space="preserve"> denir.</w:t>
      </w:r>
    </w:p>
    <w:p w:rsidR="00A84397" w:rsidRDefault="00A84397" w:rsidP="000E44F6">
      <w:pPr>
        <w:rPr>
          <w:rFonts w:ascii="Comic Sans MS" w:hAnsi="Comic Sans MS"/>
          <w:sz w:val="22"/>
          <w:szCs w:val="22"/>
          <w:lang w:val="tr-TR" w:eastAsia="en-US"/>
        </w:rPr>
      </w:pPr>
    </w:p>
    <w:p w:rsidR="00A84397" w:rsidRPr="00AC44EE" w:rsidRDefault="00A84397" w:rsidP="000E44F6">
      <w:pPr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C)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. Aşağıdaki sözcükleri tablodaki sözcüklerle eşleştirelim. (15 puan )</w:t>
      </w:r>
    </w:p>
    <w:p w:rsidR="00A84397" w:rsidRPr="00AC44EE" w:rsidRDefault="00A84397" w:rsidP="00AB1BD2">
      <w:pPr>
        <w:pStyle w:val="ListParagraph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 ( </w:t>
      </w:r>
      <w:r>
        <w:rPr>
          <w:rFonts w:ascii="Comic Sans MS" w:hAnsi="Comic Sans MS" w:cs="Comic Sans MS"/>
        </w:rPr>
        <w:t xml:space="preserve"> </w:t>
      </w:r>
      <w:r w:rsidRPr="00AC44EE">
        <w:rPr>
          <w:rFonts w:ascii="Comic Sans MS" w:hAnsi="Comic Sans MS" w:cs="Comic Sans MS"/>
        </w:rPr>
        <w:t xml:space="preserve">  </w:t>
      </w:r>
      <w:r>
        <w:rPr>
          <w:rFonts w:ascii="Comic Sans MS" w:hAnsi="Comic Sans MS" w:cs="Comic Sans MS"/>
        </w:rPr>
        <w:t xml:space="preserve"> </w:t>
      </w:r>
      <w:r w:rsidRPr="00AC44EE">
        <w:rPr>
          <w:rFonts w:ascii="Comic Sans MS" w:hAnsi="Comic Sans MS" w:cs="Comic Sans MS"/>
        </w:rPr>
        <w:t>)    Bacalarımıza filtre takmazsak olur.</w:t>
      </w:r>
      <w:r w:rsidRPr="00AC44EE">
        <w:rPr>
          <w:rFonts w:ascii="Comic Sans MS" w:hAnsi="Comic Sans MS" w:cs="Comic Sans MS"/>
        </w:rPr>
        <w:tab/>
      </w:r>
    </w:p>
    <w:tbl>
      <w:tblPr>
        <w:tblpPr w:leftFromText="141" w:rightFromText="141" w:vertAnchor="text" w:horzAnchor="margin" w:tblpXSpec="right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</w:tblGrid>
      <w:tr w:rsidR="00A84397" w:rsidRPr="00AC44EE">
        <w:tc>
          <w:tcPr>
            <w:tcW w:w="2808" w:type="dxa"/>
          </w:tcPr>
          <w:p w:rsidR="00A84397" w:rsidRPr="00AC44EE" w:rsidRDefault="00A84397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1) MADENLER</w:t>
            </w:r>
          </w:p>
        </w:tc>
      </w:tr>
      <w:tr w:rsidR="00A84397" w:rsidRPr="00AC44EE">
        <w:tc>
          <w:tcPr>
            <w:tcW w:w="2808" w:type="dxa"/>
          </w:tcPr>
          <w:p w:rsidR="00A84397" w:rsidRPr="00AC44EE" w:rsidRDefault="00A84397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2) </w:t>
            </w:r>
            <w:r>
              <w:rPr>
                <w:rFonts w:ascii="Comic Sans MS" w:hAnsi="Comic Sans MS" w:cs="Comic Sans MS"/>
                <w:sz w:val="22"/>
                <w:szCs w:val="22"/>
              </w:rPr>
              <w:t>DÖNME</w:t>
            </w:r>
          </w:p>
        </w:tc>
      </w:tr>
      <w:tr w:rsidR="00A84397" w:rsidRPr="00AC44EE">
        <w:tc>
          <w:tcPr>
            <w:tcW w:w="2808" w:type="dxa"/>
          </w:tcPr>
          <w:p w:rsidR="00A84397" w:rsidRPr="00AC44EE" w:rsidRDefault="00A84397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3)  HAVA KİRLİLİĞİ</w:t>
            </w:r>
          </w:p>
        </w:tc>
      </w:tr>
      <w:tr w:rsidR="00A84397" w:rsidRPr="00AC44EE">
        <w:tc>
          <w:tcPr>
            <w:tcW w:w="2808" w:type="dxa"/>
          </w:tcPr>
          <w:p w:rsidR="00A84397" w:rsidRPr="00AC44EE" w:rsidRDefault="00A84397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4)  BİTKİLER</w:t>
            </w:r>
          </w:p>
        </w:tc>
      </w:tr>
      <w:tr w:rsidR="00A84397" w:rsidRPr="00AC44EE">
        <w:tc>
          <w:tcPr>
            <w:tcW w:w="2808" w:type="dxa"/>
          </w:tcPr>
          <w:p w:rsidR="00A84397" w:rsidRPr="00AC44EE" w:rsidRDefault="00A84397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5) SÜZME</w:t>
            </w:r>
          </w:p>
        </w:tc>
      </w:tr>
      <w:tr w:rsidR="00A84397" w:rsidRPr="00AC44EE">
        <w:tc>
          <w:tcPr>
            <w:tcW w:w="2808" w:type="dxa"/>
          </w:tcPr>
          <w:p w:rsidR="00A84397" w:rsidRPr="00AC44EE" w:rsidRDefault="00A84397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6) ÇÖZELTİ</w:t>
            </w:r>
          </w:p>
        </w:tc>
      </w:tr>
      <w:tr w:rsidR="00A84397" w:rsidRPr="00AC44EE">
        <w:tc>
          <w:tcPr>
            <w:tcW w:w="2808" w:type="dxa"/>
          </w:tcPr>
          <w:p w:rsidR="00A84397" w:rsidRPr="00AC44EE" w:rsidRDefault="00A84397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7) SES</w:t>
            </w:r>
          </w:p>
        </w:tc>
      </w:tr>
      <w:tr w:rsidR="00A84397" w:rsidRPr="00AC44EE">
        <w:tc>
          <w:tcPr>
            <w:tcW w:w="2808" w:type="dxa"/>
          </w:tcPr>
          <w:p w:rsidR="00A84397" w:rsidRPr="00AC44EE" w:rsidRDefault="00A84397" w:rsidP="00F952E0">
            <w:pPr>
              <w:ind w:left="-180"/>
              <w:rPr>
                <w:rFonts w:ascii="Comic Sans MS" w:hAnsi="Comic Sans MS" w:cs="Comic Sans MS"/>
              </w:rPr>
            </w:pPr>
            <w:r w:rsidRPr="00AC44EE">
              <w:rPr>
                <w:rFonts w:ascii="Comic Sans MS" w:hAnsi="Comic Sans MS" w:cs="Comic Sans MS"/>
                <w:sz w:val="22"/>
                <w:szCs w:val="22"/>
              </w:rPr>
              <w:t xml:space="preserve">    8) TERMOMETRE</w:t>
            </w:r>
          </w:p>
        </w:tc>
      </w:tr>
    </w:tbl>
    <w:p w:rsidR="00A84397" w:rsidRDefault="00A84397" w:rsidP="00AB1BD2">
      <w:pPr>
        <w:pStyle w:val="ListParagraph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 (   </w:t>
      </w:r>
      <w:r>
        <w:rPr>
          <w:rFonts w:ascii="Comic Sans MS" w:hAnsi="Comic Sans MS" w:cs="Comic Sans MS"/>
        </w:rPr>
        <w:t xml:space="preserve">   )    Az bulunan,  işimize yarayan, </w:t>
      </w:r>
      <w:r w:rsidRPr="00AC44EE">
        <w:rPr>
          <w:rFonts w:ascii="Comic Sans MS" w:hAnsi="Comic Sans MS" w:cs="Comic Sans MS"/>
        </w:rPr>
        <w:t xml:space="preserve">ekonomik değeri olan </w:t>
      </w:r>
      <w:r>
        <w:rPr>
          <w:rFonts w:ascii="Comic Sans MS" w:hAnsi="Comic Sans MS" w:cs="Comic Sans MS"/>
        </w:rPr>
        <w:t xml:space="preserve">      </w:t>
      </w:r>
    </w:p>
    <w:p w:rsidR="00A84397" w:rsidRPr="00F952E0" w:rsidRDefault="00A84397" w:rsidP="00F952E0">
      <w:pPr>
        <w:ind w:left="-180"/>
        <w:rPr>
          <w:rFonts w:ascii="Comic Sans MS" w:hAnsi="Comic Sans MS" w:cs="Comic Sans MS"/>
        </w:rPr>
      </w:pPr>
      <w:r w:rsidRPr="00F952E0">
        <w:rPr>
          <w:rFonts w:ascii="Comic Sans MS" w:hAnsi="Comic Sans MS" w:cs="Comic Sans MS"/>
        </w:rPr>
        <w:t>maddelerdir.</w:t>
      </w:r>
    </w:p>
    <w:p w:rsidR="00A84397" w:rsidRPr="00AC44EE" w:rsidRDefault="00A84397" w:rsidP="00AB1BD2">
      <w:pPr>
        <w:pStyle w:val="ListParagraph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(   </w:t>
      </w:r>
      <w:r>
        <w:rPr>
          <w:rFonts w:ascii="Comic Sans MS" w:hAnsi="Comic Sans MS" w:cs="Comic Sans MS"/>
        </w:rPr>
        <w:t xml:space="preserve">   )   </w:t>
      </w:r>
      <w:r w:rsidRPr="00AC44EE">
        <w:rPr>
          <w:rFonts w:ascii="Comic Sans MS" w:hAnsi="Comic Sans MS" w:cs="Comic Sans MS"/>
        </w:rPr>
        <w:t xml:space="preserve">Toprağımızı koruyarak suyun ve rüzgârın aşındırıcı etkisini önler. </w:t>
      </w:r>
    </w:p>
    <w:p w:rsidR="00A84397" w:rsidRPr="00F952E0" w:rsidRDefault="00A84397" w:rsidP="00AB1BD2">
      <w:pPr>
        <w:pStyle w:val="ListParagraph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F952E0">
        <w:rPr>
          <w:rFonts w:ascii="Comic Sans MS" w:hAnsi="Comic Sans MS" w:cs="Comic Sans MS"/>
        </w:rPr>
        <w:t xml:space="preserve">(  </w:t>
      </w:r>
      <w:r>
        <w:rPr>
          <w:rFonts w:ascii="Comic Sans MS" w:hAnsi="Comic Sans MS" w:cs="Comic Sans MS"/>
        </w:rPr>
        <w:t xml:space="preserve">   </w:t>
      </w:r>
      <w:r w:rsidRPr="00F952E0">
        <w:rPr>
          <w:rFonts w:ascii="Comic Sans MS" w:hAnsi="Comic Sans MS" w:cs="Comic Sans MS"/>
        </w:rPr>
        <w:t xml:space="preserve"> )    Duvar sa</w:t>
      </w:r>
      <w:r>
        <w:rPr>
          <w:rFonts w:ascii="Comic Sans MS" w:hAnsi="Comic Sans MS" w:cs="Comic Sans MS"/>
        </w:rPr>
        <w:t>atinde yelkovanın yaptığı harekettir.</w:t>
      </w:r>
    </w:p>
    <w:p w:rsidR="00A84397" w:rsidRPr="00F952E0" w:rsidRDefault="00A84397" w:rsidP="00AB1BD2">
      <w:pPr>
        <w:pStyle w:val="ListParagraph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F952E0">
        <w:rPr>
          <w:rFonts w:ascii="Comic Sans MS" w:hAnsi="Comic Sans MS" w:cs="Comic Sans MS"/>
        </w:rPr>
        <w:t xml:space="preserve">(  </w:t>
      </w:r>
      <w:r>
        <w:rPr>
          <w:rFonts w:ascii="Comic Sans MS" w:hAnsi="Comic Sans MS" w:cs="Comic Sans MS"/>
        </w:rPr>
        <w:t xml:space="preserve">    </w:t>
      </w:r>
      <w:r w:rsidRPr="00F952E0">
        <w:rPr>
          <w:rFonts w:ascii="Comic Sans MS" w:hAnsi="Comic Sans MS" w:cs="Comic Sans MS"/>
        </w:rPr>
        <w:t xml:space="preserve"> )    Kum – su karışımını ayırma yöntemidir.</w:t>
      </w:r>
    </w:p>
    <w:p w:rsidR="00A84397" w:rsidRPr="00AC44EE" w:rsidRDefault="00A84397" w:rsidP="00AB1BD2">
      <w:pPr>
        <w:pStyle w:val="ListParagraph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(  </w:t>
      </w:r>
      <w:r>
        <w:rPr>
          <w:rFonts w:ascii="Comic Sans MS" w:hAnsi="Comic Sans MS" w:cs="Comic Sans MS"/>
        </w:rPr>
        <w:t xml:space="preserve">    </w:t>
      </w:r>
      <w:r w:rsidRPr="00AC44EE">
        <w:rPr>
          <w:rFonts w:ascii="Comic Sans MS" w:hAnsi="Comic Sans MS" w:cs="Comic Sans MS"/>
        </w:rPr>
        <w:t xml:space="preserve"> )    Şeker su karışımına denir.</w:t>
      </w:r>
    </w:p>
    <w:p w:rsidR="00A84397" w:rsidRPr="00AC44EE" w:rsidRDefault="00A84397" w:rsidP="00AB1BD2">
      <w:pPr>
        <w:pStyle w:val="ListParagraph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(  </w:t>
      </w:r>
      <w:r>
        <w:rPr>
          <w:rFonts w:ascii="Comic Sans MS" w:hAnsi="Comic Sans MS" w:cs="Comic Sans MS"/>
        </w:rPr>
        <w:t xml:space="preserve">   </w:t>
      </w:r>
      <w:r w:rsidRPr="00AC44EE">
        <w:rPr>
          <w:rFonts w:ascii="Comic Sans MS" w:hAnsi="Comic Sans MS" w:cs="Comic Sans MS"/>
        </w:rPr>
        <w:t xml:space="preserve"> )    Sıcaklığı ölçmek için gereklidir.</w:t>
      </w:r>
    </w:p>
    <w:p w:rsidR="00A84397" w:rsidRPr="00AC44EE" w:rsidRDefault="00A84397" w:rsidP="00AB1BD2">
      <w:pPr>
        <w:pStyle w:val="ListParagraph"/>
        <w:numPr>
          <w:ilvl w:val="0"/>
          <w:numId w:val="2"/>
        </w:numPr>
        <w:spacing w:after="0"/>
        <w:ind w:left="-180" w:firstLine="0"/>
        <w:rPr>
          <w:rFonts w:ascii="Comic Sans MS" w:hAnsi="Comic Sans MS" w:cs="Comic Sans MS"/>
        </w:rPr>
      </w:pPr>
      <w:r w:rsidRPr="00AC44EE">
        <w:rPr>
          <w:rFonts w:ascii="Comic Sans MS" w:hAnsi="Comic Sans MS" w:cs="Comic Sans MS"/>
        </w:rPr>
        <w:t xml:space="preserve">(  </w:t>
      </w:r>
      <w:r>
        <w:rPr>
          <w:rFonts w:ascii="Comic Sans MS" w:hAnsi="Comic Sans MS" w:cs="Comic Sans MS"/>
        </w:rPr>
        <w:t xml:space="preserve">    </w:t>
      </w:r>
      <w:r w:rsidRPr="00AC44EE">
        <w:rPr>
          <w:rFonts w:ascii="Comic Sans MS" w:hAnsi="Comic Sans MS" w:cs="Comic Sans MS"/>
        </w:rPr>
        <w:t xml:space="preserve"> )   Titreşim sonucunda oluşur.</w:t>
      </w:r>
    </w:p>
    <w:p w:rsidR="00A84397" w:rsidRPr="00AC44EE" w:rsidRDefault="00A84397" w:rsidP="000E44F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A84397" w:rsidRPr="00AC44EE" w:rsidRDefault="00A84397" w:rsidP="00AB1BD2">
      <w:pPr>
        <w:shd w:val="clear" w:color="auto" w:fill="FFFFFF"/>
        <w:spacing w:line="360" w:lineRule="auto"/>
        <w:ind w:left="-180"/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1.Aşağıdakilerden hangisi Dünya’nın yuvarlak olduğunun bir kanıtıdır?  </w:t>
      </w:r>
    </w:p>
    <w:p w:rsidR="00A84397" w:rsidRPr="00AC44EE" w:rsidRDefault="00A84397" w:rsidP="00AB1BD2">
      <w:pPr>
        <w:shd w:val="clear" w:color="auto" w:fill="FFFFFF"/>
        <w:tabs>
          <w:tab w:val="num" w:pos="-540"/>
        </w:tabs>
        <w:ind w:left="-360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A ) Havaya attığımız taşın bir süre sonra yere düşmesi</w:t>
      </w:r>
    </w:p>
    <w:p w:rsidR="00A84397" w:rsidRPr="00AC44EE" w:rsidRDefault="00A84397" w:rsidP="00AB1BD2">
      <w:pPr>
        <w:shd w:val="clear" w:color="auto" w:fill="FFFFFF"/>
        <w:tabs>
          <w:tab w:val="num" w:pos="-540"/>
        </w:tabs>
        <w:ind w:left="-360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B ) Kışın kar yağması</w:t>
      </w:r>
    </w:p>
    <w:p w:rsidR="00A84397" w:rsidRPr="00AC44EE" w:rsidRDefault="00A84397" w:rsidP="00AB1BD2">
      <w:pPr>
        <w:shd w:val="clear" w:color="auto" w:fill="FFFFFF"/>
        <w:tabs>
          <w:tab w:val="num" w:pos="-540"/>
        </w:tabs>
        <w:ind w:left="-360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C ) Limandan denize bakıldığında yaklaşan geminin önce direğinin sonra yavaş yavaş gövdesinin görünmesi</w:t>
      </w:r>
    </w:p>
    <w:p w:rsidR="00A84397" w:rsidRPr="000E44F6" w:rsidRDefault="00A84397" w:rsidP="000E44F6">
      <w:pPr>
        <w:shd w:val="clear" w:color="auto" w:fill="FFFFFF"/>
        <w:tabs>
          <w:tab w:val="num" w:pos="-540"/>
        </w:tabs>
        <w:ind w:left="-360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D ) İtme ve çekme uygulanan cisimlerin hareket etmesi</w:t>
      </w:r>
    </w:p>
    <w:p w:rsidR="00A84397" w:rsidRPr="00005DC4" w:rsidRDefault="00A84397" w:rsidP="00005DC4">
      <w:pPr>
        <w:shd w:val="clear" w:color="auto" w:fill="FFFFFF"/>
        <w:rPr>
          <w:rFonts w:ascii="Comic Sans MS" w:hAnsi="Comic Sans MS" w:cs="Comic Sans MS"/>
          <w:b/>
          <w:bCs/>
          <w:color w:val="333333"/>
          <w:lang w:val="tr-TR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2-</w:t>
      </w:r>
      <w:r w:rsidRPr="00AC44EE">
        <w:rPr>
          <w:rFonts w:ascii="Comic Sans MS" w:hAnsi="Comic Sans MS" w:cs="Comic Sans MS"/>
          <w:b/>
          <w:bCs/>
          <w:color w:val="333333"/>
          <w:sz w:val="22"/>
          <w:szCs w:val="22"/>
        </w:rPr>
        <w:t xml:space="preserve"> </w:t>
      </w:r>
      <w:r w:rsidRPr="00005DC4">
        <w:rPr>
          <w:rFonts w:ascii="Comic Sans MS" w:hAnsi="Comic Sans MS" w:cs="Comic Sans MS"/>
          <w:b/>
          <w:bCs/>
          <w:color w:val="333333"/>
          <w:lang w:val="tr-TR"/>
        </w:rPr>
        <w:t>Sesin işitilebilmesini sağlayan özellik hangisidir?</w:t>
      </w:r>
    </w:p>
    <w:p w:rsidR="00A84397" w:rsidRPr="00005DC4" w:rsidRDefault="00A84397" w:rsidP="00005DC4">
      <w:pPr>
        <w:shd w:val="clear" w:color="auto" w:fill="FFFFFF"/>
        <w:rPr>
          <w:rFonts w:ascii="Comic Sans MS" w:hAnsi="Comic Sans MS" w:cs="Comic Sans MS"/>
          <w:color w:val="333333"/>
          <w:sz w:val="22"/>
          <w:szCs w:val="22"/>
          <w:lang w:val="tr-TR"/>
        </w:rPr>
      </w:pPr>
      <w:r>
        <w:rPr>
          <w:rFonts w:ascii="Comic Sans MS" w:hAnsi="Comic Sans MS" w:cs="Comic Sans MS"/>
          <w:color w:val="333333"/>
          <w:sz w:val="22"/>
          <w:szCs w:val="22"/>
          <w:lang w:val="tr-TR"/>
        </w:rPr>
        <w:t xml:space="preserve">    </w:t>
      </w:r>
      <w:r w:rsidRPr="00005DC4">
        <w:rPr>
          <w:rFonts w:ascii="Comic Sans MS" w:hAnsi="Comic Sans MS" w:cs="Comic Sans MS"/>
          <w:color w:val="333333"/>
          <w:sz w:val="22"/>
          <w:szCs w:val="22"/>
          <w:lang w:val="tr-TR"/>
        </w:rPr>
        <w:t xml:space="preserve">a) sesin enerjisi </w:t>
      </w:r>
      <w:r>
        <w:rPr>
          <w:rFonts w:ascii="Comic Sans MS" w:hAnsi="Comic Sans MS" w:cs="Comic Sans MS"/>
          <w:color w:val="333333"/>
          <w:sz w:val="22"/>
          <w:szCs w:val="22"/>
          <w:lang w:val="tr-TR"/>
        </w:rPr>
        <w:t xml:space="preserve">        </w:t>
      </w:r>
      <w:r w:rsidRPr="00005DC4">
        <w:rPr>
          <w:rFonts w:ascii="Comic Sans MS" w:hAnsi="Comic Sans MS" w:cs="Comic Sans MS"/>
          <w:color w:val="333333"/>
          <w:sz w:val="22"/>
          <w:szCs w:val="22"/>
          <w:lang w:val="tr-TR"/>
        </w:rPr>
        <w:t xml:space="preserve">b) sesin yönü   </w:t>
      </w:r>
      <w:r>
        <w:rPr>
          <w:rFonts w:ascii="Comic Sans MS" w:hAnsi="Comic Sans MS" w:cs="Comic Sans MS"/>
          <w:color w:val="333333"/>
          <w:sz w:val="22"/>
          <w:szCs w:val="22"/>
          <w:lang w:val="tr-TR"/>
        </w:rPr>
        <w:t xml:space="preserve">       </w:t>
      </w:r>
      <w:r w:rsidRPr="00005DC4">
        <w:rPr>
          <w:rFonts w:ascii="Comic Sans MS" w:hAnsi="Comic Sans MS" w:cs="Comic Sans MS"/>
          <w:color w:val="333333"/>
          <w:sz w:val="22"/>
          <w:szCs w:val="22"/>
          <w:lang w:val="tr-TR"/>
        </w:rPr>
        <w:t>c) sesin doğallığı</w:t>
      </w:r>
      <w:r>
        <w:rPr>
          <w:rFonts w:ascii="Comic Sans MS" w:hAnsi="Comic Sans MS" w:cs="Comic Sans MS"/>
          <w:color w:val="333333"/>
          <w:sz w:val="22"/>
          <w:szCs w:val="22"/>
          <w:lang w:val="tr-TR"/>
        </w:rPr>
        <w:t xml:space="preserve">        </w:t>
      </w:r>
      <w:r w:rsidRPr="00005DC4">
        <w:rPr>
          <w:rFonts w:ascii="Comic Sans MS" w:hAnsi="Comic Sans MS" w:cs="Comic Sans MS"/>
          <w:color w:val="333333"/>
          <w:sz w:val="22"/>
          <w:szCs w:val="22"/>
          <w:lang w:val="tr-TR"/>
        </w:rPr>
        <w:t>d) sesin şiddeti</w:t>
      </w:r>
    </w:p>
    <w:p w:rsidR="00A84397" w:rsidRPr="00AC44EE" w:rsidRDefault="00A84397" w:rsidP="00005DC4">
      <w:pPr>
        <w:shd w:val="clear" w:color="auto" w:fill="FFFFFF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 </w:t>
      </w:r>
    </w:p>
    <w:p w:rsidR="00A84397" w:rsidRPr="00AC44EE" w:rsidRDefault="00A84397" w:rsidP="00AB1BD2">
      <w:pPr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3-</w:t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 xml:space="preserve"> </w:t>
      </w:r>
      <w:r w:rsidRPr="00AC44EE">
        <w:rPr>
          <w:rFonts w:ascii="Comic Sans MS" w:hAnsi="Comic Sans MS" w:cs="Comic Sans MS"/>
          <w:b/>
          <w:bCs/>
          <w:color w:val="333333"/>
          <w:sz w:val="22"/>
          <w:szCs w:val="22"/>
        </w:rPr>
        <w:t>Aşağıdakilerden hangisi doğal ışık kaynağıdır?</w:t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 xml:space="preserve"> </w:t>
      </w:r>
    </w:p>
    <w:p w:rsidR="00A84397" w:rsidRPr="00AC44EE" w:rsidRDefault="00A84397" w:rsidP="00AB1BD2">
      <w:pPr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>A)Mum      B)Güneş</w:t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ab/>
        <w:t>C)Ay</w:t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ab/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ab/>
        <w:t>D)El feneri</w:t>
      </w:r>
    </w:p>
    <w:p w:rsidR="00A84397" w:rsidRPr="00AC44EE" w:rsidRDefault="00A84397" w:rsidP="00AB1BD2">
      <w:pPr>
        <w:rPr>
          <w:rFonts w:ascii="Comic Sans MS" w:hAnsi="Comic Sans MS" w:cs="Comic Sans MS"/>
          <w:sz w:val="22"/>
          <w:szCs w:val="22"/>
        </w:rPr>
      </w:pPr>
    </w:p>
    <w:p w:rsidR="00A84397" w:rsidRPr="00AC44EE" w:rsidRDefault="00A84397" w:rsidP="00AB1BD2">
      <w:pPr>
        <w:shd w:val="clear" w:color="auto" w:fill="FFFFFF"/>
        <w:spacing w:line="360" w:lineRule="auto"/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4. Aşağıdakilerden hangisi kirliliğe neden </w:t>
      </w:r>
      <w:r w:rsidRPr="00AC44EE">
        <w:rPr>
          <w:rFonts w:ascii="Comic Sans MS" w:hAnsi="Comic Sans MS" w:cs="Comic Sans MS"/>
          <w:b/>
          <w:bCs/>
          <w:sz w:val="22"/>
          <w:szCs w:val="22"/>
          <w:u w:val="single"/>
        </w:rPr>
        <w:t>olmaz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? </w:t>
      </w:r>
    </w:p>
    <w:p w:rsidR="00A84397" w:rsidRPr="00AC44EE" w:rsidRDefault="00A84397" w:rsidP="00AB1BD2">
      <w:pPr>
        <w:shd w:val="clear" w:color="auto" w:fill="FFFFFF"/>
        <w:spacing w:line="360" w:lineRule="auto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A)  Bacalardan çıkan gaz ve dumanlar         B)  Egzozlardan çıkan gaz ve dumanla</w:t>
      </w:r>
    </w:p>
    <w:p w:rsidR="00A84397" w:rsidRDefault="00A84397" w:rsidP="00005DC4">
      <w:pPr>
        <w:shd w:val="clear" w:color="auto" w:fill="FFFFFF"/>
        <w:spacing w:line="360" w:lineRule="auto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C)  Isınan sulardan yükselen su buharı        D)  Toprağa bırakılan çöpler ve fabrika atıkları</w:t>
      </w:r>
    </w:p>
    <w:p w:rsidR="00A84397" w:rsidRDefault="00A84397" w:rsidP="00005DC4">
      <w:pPr>
        <w:shd w:val="clear" w:color="auto" w:fill="FFFFFF"/>
        <w:spacing w:line="360" w:lineRule="auto"/>
        <w:rPr>
          <w:rFonts w:ascii="Comic Sans MS" w:hAnsi="Comic Sans MS" w:cs="Comic Sans MS"/>
          <w:sz w:val="22"/>
          <w:szCs w:val="22"/>
        </w:rPr>
      </w:pPr>
    </w:p>
    <w:p w:rsidR="00A84397" w:rsidRPr="00005DC4" w:rsidRDefault="00A84397" w:rsidP="00005DC4">
      <w:pPr>
        <w:shd w:val="clear" w:color="auto" w:fill="FFFFFF"/>
        <w:spacing w:line="360" w:lineRule="auto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color w:val="000000"/>
          <w:sz w:val="22"/>
          <w:szCs w:val="22"/>
        </w:rPr>
        <w:t>5.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Taşların farklı renklerde oluşunun </w:t>
      </w:r>
      <w:r w:rsidRPr="00AC44EE">
        <w:rPr>
          <w:rFonts w:ascii="Comic Sans MS" w:hAnsi="Comic Sans MS" w:cs="Comic Sans MS"/>
          <w:b/>
          <w:bCs/>
          <w:sz w:val="22"/>
          <w:szCs w:val="22"/>
          <w:u w:val="single"/>
        </w:rPr>
        <w:t>nedeni nedir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?</w:t>
      </w:r>
      <w:r w:rsidRPr="00AC44EE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</w:p>
    <w:p w:rsidR="00A84397" w:rsidRPr="00AC44EE" w:rsidRDefault="00A84397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A) Taşları oluşturan minerallerin farklı olması.</w:t>
      </w:r>
      <w:r w:rsidRPr="00AC44EE">
        <w:rPr>
          <w:rFonts w:ascii="Comic Sans MS" w:hAnsi="Comic Sans MS" w:cs="Comic Sans MS"/>
          <w:sz w:val="22"/>
          <w:szCs w:val="22"/>
        </w:rPr>
        <w:tab/>
      </w:r>
    </w:p>
    <w:p w:rsidR="00A84397" w:rsidRPr="00AC44EE" w:rsidRDefault="00A84397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B)Taşların farklı renklerde boyanmış olması.</w:t>
      </w:r>
    </w:p>
    <w:p w:rsidR="00A84397" w:rsidRPr="00AC44EE" w:rsidRDefault="00A84397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C) Taşlara gelen ışığın farklı olması.</w:t>
      </w:r>
      <w:r w:rsidRPr="00AC44EE">
        <w:rPr>
          <w:rFonts w:ascii="Comic Sans MS" w:hAnsi="Comic Sans MS" w:cs="Comic Sans MS"/>
          <w:sz w:val="22"/>
          <w:szCs w:val="22"/>
        </w:rPr>
        <w:tab/>
      </w:r>
      <w:r w:rsidRPr="00AC44EE">
        <w:rPr>
          <w:rFonts w:ascii="Comic Sans MS" w:hAnsi="Comic Sans MS" w:cs="Comic Sans MS"/>
          <w:sz w:val="22"/>
          <w:szCs w:val="22"/>
        </w:rPr>
        <w:tab/>
      </w:r>
      <w:r w:rsidRPr="00AC44EE">
        <w:rPr>
          <w:rFonts w:ascii="Comic Sans MS" w:hAnsi="Comic Sans MS" w:cs="Comic Sans MS"/>
          <w:sz w:val="22"/>
          <w:szCs w:val="22"/>
        </w:rPr>
        <w:tab/>
      </w:r>
    </w:p>
    <w:p w:rsidR="00A84397" w:rsidRPr="00AC44EE" w:rsidRDefault="00A84397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D) Taşların sert olması</w:t>
      </w:r>
    </w:p>
    <w:p w:rsidR="00A84397" w:rsidRPr="00AC44EE" w:rsidRDefault="00A84397" w:rsidP="00AB1BD2">
      <w:pPr>
        <w:shd w:val="clear" w:color="auto" w:fill="FFFFFF"/>
        <w:rPr>
          <w:rFonts w:ascii="Comic Sans MS" w:hAnsi="Comic Sans MS" w:cs="Comic Sans MS"/>
          <w:b/>
          <w:bCs/>
          <w:sz w:val="22"/>
          <w:szCs w:val="22"/>
        </w:rPr>
      </w:pPr>
    </w:p>
    <w:p w:rsidR="00A84397" w:rsidRPr="00AC44EE" w:rsidRDefault="00A84397" w:rsidP="00AB1BD2">
      <w:pPr>
        <w:shd w:val="clear" w:color="auto" w:fill="FFFFFF"/>
        <w:spacing w:line="360" w:lineRule="auto"/>
        <w:rPr>
          <w:rFonts w:ascii="Comic Sans MS" w:hAnsi="Comic Sans MS" w:cs="Comic Sans MS"/>
          <w:b/>
          <w:bCs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6. </w:t>
      </w:r>
      <w:r w:rsidRPr="00AC44EE">
        <w:rPr>
          <w:rFonts w:ascii="Comic Sans MS" w:hAnsi="Comic Sans MS" w:cs="Comic Sans MS"/>
          <w:b/>
          <w:bCs/>
          <w:color w:val="333333"/>
          <w:sz w:val="22"/>
          <w:szCs w:val="22"/>
        </w:rPr>
        <w:t xml:space="preserve">Verilen ifadelerden hangisi erimeye örnektir?  </w:t>
      </w:r>
    </w:p>
    <w:p w:rsidR="00A84397" w:rsidRPr="00AC44EE" w:rsidRDefault="00A84397" w:rsidP="00AB1BD2">
      <w:pPr>
        <w:shd w:val="clear" w:color="auto" w:fill="FFFFFF"/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>A )Tuzun su içine atılıp karıştırılması</w:t>
      </w:r>
    </w:p>
    <w:p w:rsidR="00A84397" w:rsidRPr="00AC44EE" w:rsidRDefault="00A84397" w:rsidP="00AB1BD2">
      <w:pPr>
        <w:shd w:val="clear" w:color="auto" w:fill="FFFFFF"/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>B ) Demir tozlarının kum içine atılıp karıştırılması</w:t>
      </w:r>
    </w:p>
    <w:p w:rsidR="00A84397" w:rsidRPr="00AC44EE" w:rsidRDefault="00A84397" w:rsidP="00AB1BD2">
      <w:pPr>
        <w:shd w:val="clear" w:color="auto" w:fill="FFFFFF"/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>C ) Mumun bir kaba konulup ısıtılması</w:t>
      </w:r>
    </w:p>
    <w:p w:rsidR="00A84397" w:rsidRPr="00AC44EE" w:rsidRDefault="00A84397" w:rsidP="00AB1BD2">
      <w:pPr>
        <w:shd w:val="clear" w:color="auto" w:fill="FFFFFF"/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>D ) Sütün içine kahve konup karıştırılması</w:t>
      </w:r>
    </w:p>
    <w:p w:rsidR="00A84397" w:rsidRPr="00AC44EE" w:rsidRDefault="00A84397" w:rsidP="00AB1BD2">
      <w:pPr>
        <w:shd w:val="clear" w:color="auto" w:fill="FFFFFF"/>
        <w:spacing w:line="360" w:lineRule="auto"/>
        <w:rPr>
          <w:rFonts w:ascii="Comic Sans MS" w:hAnsi="Comic Sans MS" w:cs="Comic Sans MS"/>
          <w:sz w:val="22"/>
          <w:szCs w:val="22"/>
        </w:rPr>
      </w:pPr>
    </w:p>
    <w:p w:rsidR="00A84397" w:rsidRPr="00AC44EE" w:rsidRDefault="00A84397" w:rsidP="00AB1BD2">
      <w:pPr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7.</w:t>
      </w:r>
      <w:r w:rsidRPr="00AC44EE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Kayaçlar bir ya da birden çok _____ birleşmesiyle oluşur.” Cümlesinde boş bırakılan yere hangi sözcüğün   gelmesi uygundur?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A84397" w:rsidRPr="00AC44EE" w:rsidRDefault="00A84397" w:rsidP="00AB1BD2">
      <w:pPr>
        <w:ind w:firstLine="708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color w:val="000000"/>
          <w:sz w:val="22"/>
          <w:szCs w:val="22"/>
        </w:rPr>
        <w:t>A) katmanın</w:t>
      </w:r>
      <w:r w:rsidRPr="00AC44EE">
        <w:rPr>
          <w:rFonts w:ascii="Comic Sans MS" w:hAnsi="Comic Sans MS" w:cs="Comic Sans MS"/>
          <w:sz w:val="22"/>
          <w:szCs w:val="22"/>
        </w:rPr>
        <w:tab/>
      </w:r>
      <w:r w:rsidRPr="00AC44EE">
        <w:rPr>
          <w:rFonts w:ascii="Comic Sans MS" w:hAnsi="Comic Sans MS" w:cs="Comic Sans MS"/>
          <w:sz w:val="22"/>
          <w:szCs w:val="22"/>
        </w:rPr>
        <w:tab/>
        <w:t>B) mineralin</w:t>
      </w:r>
      <w:r w:rsidRPr="00AC44EE">
        <w:rPr>
          <w:rFonts w:ascii="Comic Sans MS" w:hAnsi="Comic Sans MS" w:cs="Comic Sans MS"/>
          <w:sz w:val="22"/>
          <w:szCs w:val="22"/>
        </w:rPr>
        <w:tab/>
      </w:r>
      <w:r w:rsidRPr="00AC44EE">
        <w:rPr>
          <w:rFonts w:ascii="Comic Sans MS" w:hAnsi="Comic Sans MS" w:cs="Comic Sans MS"/>
          <w:sz w:val="22"/>
          <w:szCs w:val="22"/>
        </w:rPr>
        <w:tab/>
        <w:t>C) madenin</w:t>
      </w:r>
      <w:r w:rsidRPr="00AC44EE">
        <w:rPr>
          <w:rFonts w:ascii="Comic Sans MS" w:hAnsi="Comic Sans MS" w:cs="Comic Sans MS"/>
          <w:sz w:val="22"/>
          <w:szCs w:val="22"/>
        </w:rPr>
        <w:tab/>
      </w:r>
      <w:r w:rsidRPr="00AC44EE">
        <w:rPr>
          <w:rFonts w:ascii="Comic Sans MS" w:hAnsi="Comic Sans MS" w:cs="Comic Sans MS"/>
          <w:sz w:val="22"/>
          <w:szCs w:val="22"/>
        </w:rPr>
        <w:tab/>
        <w:t>D) kayanın</w:t>
      </w:r>
    </w:p>
    <w:p w:rsidR="00A84397" w:rsidRPr="00AC44EE" w:rsidRDefault="00A84397" w:rsidP="00AB1BD2">
      <w:pPr>
        <w:ind w:firstLine="708"/>
        <w:rPr>
          <w:rFonts w:ascii="Comic Sans MS" w:hAnsi="Comic Sans MS" w:cs="Comic Sans MS"/>
          <w:sz w:val="22"/>
          <w:szCs w:val="22"/>
        </w:rPr>
      </w:pPr>
    </w:p>
    <w:p w:rsidR="00A84397" w:rsidRPr="00AC44EE" w:rsidRDefault="00A84397" w:rsidP="00AB1BD2">
      <w:pPr>
        <w:rPr>
          <w:rFonts w:ascii="Comic Sans MS" w:hAnsi="Comic Sans MS" w:cs="Comic Sans MS"/>
          <w:b/>
          <w:bCs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8.  </w:t>
      </w:r>
      <w:r w:rsidRPr="00AC44EE">
        <w:rPr>
          <w:rFonts w:ascii="Comic Sans MS" w:hAnsi="Comic Sans MS" w:cs="Comic Sans MS"/>
          <w:b/>
          <w:bCs/>
          <w:color w:val="333333"/>
          <w:sz w:val="22"/>
          <w:szCs w:val="22"/>
        </w:rPr>
        <w:t xml:space="preserve">Kuvvet ile ilgili aşağıdaki bilgilerden hangisi yanlıştır?            </w:t>
      </w:r>
    </w:p>
    <w:p w:rsidR="00A84397" w:rsidRPr="00AC44EE" w:rsidRDefault="00A84397" w:rsidP="00AB1BD2">
      <w:pPr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 xml:space="preserve">  A . Cismin yönünü değiştirir.</w:t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ab/>
        <w:t xml:space="preserve">                                      </w:t>
      </w:r>
    </w:p>
    <w:p w:rsidR="00A84397" w:rsidRPr="00AC44EE" w:rsidRDefault="00A84397" w:rsidP="00AB1BD2">
      <w:pPr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 xml:space="preserve">  B . Duran bir cismi harekete geçirir</w:t>
      </w:r>
      <w:r w:rsidRPr="00AC44EE">
        <w:rPr>
          <w:rFonts w:ascii="Comic Sans MS" w:hAnsi="Comic Sans MS" w:cs="Comic Sans MS"/>
          <w:color w:val="333333"/>
          <w:sz w:val="22"/>
          <w:szCs w:val="22"/>
        </w:rPr>
        <w:tab/>
        <w:t xml:space="preserve">                                     </w:t>
      </w:r>
    </w:p>
    <w:p w:rsidR="00A84397" w:rsidRPr="00AC44EE" w:rsidRDefault="00A84397" w:rsidP="00AB1BD2">
      <w:pPr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 xml:space="preserve">  C . Esnek cisimlerde kalıcı şekil değişikliği yapar.               </w:t>
      </w:r>
    </w:p>
    <w:p w:rsidR="00A84397" w:rsidRPr="00AC44EE" w:rsidRDefault="00A84397" w:rsidP="00AB1BD2">
      <w:pPr>
        <w:rPr>
          <w:rFonts w:ascii="Comic Sans MS" w:hAnsi="Comic Sans MS" w:cs="Comic Sans MS"/>
          <w:color w:val="333333"/>
          <w:sz w:val="22"/>
          <w:szCs w:val="22"/>
        </w:rPr>
      </w:pPr>
      <w:r w:rsidRPr="00AC44EE">
        <w:rPr>
          <w:rFonts w:ascii="Comic Sans MS" w:hAnsi="Comic Sans MS" w:cs="Comic Sans MS"/>
          <w:color w:val="333333"/>
          <w:sz w:val="22"/>
          <w:szCs w:val="22"/>
        </w:rPr>
        <w:t xml:space="preserve">  D . Hareket halindeki cismi durdurur</w:t>
      </w:r>
    </w:p>
    <w:p w:rsidR="00A84397" w:rsidRPr="00AC44EE" w:rsidRDefault="00A84397" w:rsidP="00AB1BD2">
      <w:pPr>
        <w:shd w:val="clear" w:color="auto" w:fill="FFFFFF"/>
        <w:spacing w:line="260" w:lineRule="exact"/>
        <w:ind w:left="7"/>
        <w:jc w:val="both"/>
        <w:rPr>
          <w:rFonts w:ascii="Comic Sans MS" w:hAnsi="Comic Sans MS" w:cs="Comic Sans MS"/>
          <w:sz w:val="22"/>
          <w:szCs w:val="22"/>
        </w:rPr>
      </w:pPr>
    </w:p>
    <w:p w:rsidR="00A84397" w:rsidRPr="00AC44EE" w:rsidRDefault="00A84397" w:rsidP="00957783">
      <w:pPr>
        <w:tabs>
          <w:tab w:val="left" w:pos="2835"/>
        </w:tabs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101.1pt;margin-top:12.75pt;width:79.1pt;height:60.75pt;z-index:251658240;visibility:visible">
            <v:imagedata r:id="rId7" o:title=""/>
          </v:shape>
        </w:pic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9- Hangi konumda sesin şiddeti </w:t>
      </w:r>
    </w:p>
    <w:p w:rsidR="00A84397" w:rsidRPr="00AC44EE" w:rsidRDefault="00A84397" w:rsidP="00957783">
      <w:pPr>
        <w:tabs>
          <w:tab w:val="left" w:pos="2268"/>
        </w:tabs>
        <w:rPr>
          <w:rFonts w:ascii="Comic Sans MS" w:hAnsi="Comic Sans MS" w:cs="Comic Sans MS"/>
          <w:b/>
          <w:bCs/>
          <w:noProof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en fazladır?</w:t>
      </w:r>
      <w:r w:rsidRPr="00AC44EE">
        <w:rPr>
          <w:rFonts w:ascii="Comic Sans MS" w:hAnsi="Comic Sans MS" w:cs="Comic Sans MS"/>
          <w:b/>
          <w:bCs/>
          <w:noProof/>
          <w:sz w:val="22"/>
          <w:szCs w:val="22"/>
        </w:rPr>
        <w:t xml:space="preserve">  </w:t>
      </w:r>
    </w:p>
    <w:p w:rsidR="00A84397" w:rsidRPr="00AC44EE" w:rsidRDefault="00A84397" w:rsidP="000E44F6">
      <w:pPr>
        <w:tabs>
          <w:tab w:val="left" w:pos="2268"/>
        </w:tabs>
        <w:ind w:left="568" w:hanging="284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noProof/>
          <w:sz w:val="22"/>
          <w:szCs w:val="22"/>
        </w:rPr>
        <w:t xml:space="preserve">   </w:t>
      </w:r>
      <w:r>
        <w:rPr>
          <w:rFonts w:ascii="Comic Sans MS" w:hAnsi="Comic Sans MS" w:cs="Comic Sans MS"/>
          <w:noProof/>
          <w:sz w:val="22"/>
          <w:szCs w:val="22"/>
        </w:rPr>
        <w:t xml:space="preserve">                                                                 </w:t>
      </w:r>
      <w:r w:rsidRPr="00AC44EE">
        <w:rPr>
          <w:rFonts w:ascii="Comic Sans MS" w:hAnsi="Comic Sans MS" w:cs="Comic Sans MS"/>
          <w:noProof/>
          <w:sz w:val="22"/>
          <w:szCs w:val="22"/>
        </w:rPr>
        <w:t xml:space="preserve">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AC44EE">
        <w:rPr>
          <w:rFonts w:ascii="Comic Sans MS" w:hAnsi="Comic Sans MS" w:cs="Comic Sans MS"/>
          <w:sz w:val="22"/>
          <w:szCs w:val="22"/>
        </w:rPr>
        <w:t xml:space="preserve"> 1             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B)</w:t>
      </w:r>
      <w:r>
        <w:rPr>
          <w:rFonts w:ascii="Comic Sans MS" w:hAnsi="Comic Sans MS" w:cs="Comic Sans MS"/>
          <w:sz w:val="22"/>
          <w:szCs w:val="22"/>
        </w:rPr>
        <w:t xml:space="preserve"> 2             </w:t>
      </w:r>
      <w:r w:rsidRPr="00AC44EE">
        <w:rPr>
          <w:rFonts w:ascii="Comic Sans MS" w:hAnsi="Comic Sans MS" w:cs="Comic Sans MS"/>
          <w:sz w:val="22"/>
          <w:szCs w:val="22"/>
        </w:rPr>
        <w:t xml:space="preserve">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C) 3</w:t>
      </w:r>
      <w:r w:rsidRPr="00AC44EE">
        <w:rPr>
          <w:rFonts w:ascii="Comic Sans MS" w:hAnsi="Comic Sans MS" w:cs="Comic Sans MS"/>
          <w:sz w:val="22"/>
          <w:szCs w:val="22"/>
        </w:rPr>
        <w:t xml:space="preserve">            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>D)</w:t>
      </w:r>
      <w:r w:rsidRPr="00AC44EE">
        <w:rPr>
          <w:rFonts w:ascii="Comic Sans MS" w:hAnsi="Comic Sans MS" w:cs="Comic Sans MS"/>
          <w:sz w:val="22"/>
          <w:szCs w:val="22"/>
        </w:rPr>
        <w:t xml:space="preserve"> 4</w:t>
      </w:r>
    </w:p>
    <w:p w:rsidR="00A84397" w:rsidRPr="00AC44EE" w:rsidRDefault="00A84397" w:rsidP="00957783">
      <w:pPr>
        <w:rPr>
          <w:rFonts w:ascii="Comic Sans MS" w:hAnsi="Comic Sans MS" w:cs="Comic Sans MS"/>
          <w:sz w:val="22"/>
          <w:szCs w:val="22"/>
        </w:rPr>
      </w:pPr>
    </w:p>
    <w:p w:rsidR="00A84397" w:rsidRPr="00AC44EE" w:rsidRDefault="00A84397" w:rsidP="00AB1BD2">
      <w:pPr>
        <w:shd w:val="clear" w:color="auto" w:fill="FFFFFF"/>
        <w:rPr>
          <w:rFonts w:ascii="Comic Sans MS" w:hAnsi="Comic Sans MS" w:cs="Comic Sans MS"/>
          <w:sz w:val="22"/>
          <w:szCs w:val="22"/>
        </w:rPr>
      </w:pPr>
    </w:p>
    <w:p w:rsidR="00A84397" w:rsidRPr="00AC44EE" w:rsidRDefault="00A84397" w:rsidP="00AB1BD2">
      <w:pPr>
        <w:rPr>
          <w:rFonts w:ascii="Comic Sans MS" w:hAnsi="Comic Sans MS" w:cs="Comic Sans MS"/>
          <w:b/>
          <w:bCs/>
          <w:sz w:val="22"/>
          <w:szCs w:val="22"/>
          <w:u w:val="single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10-Aşağıdakilerden hangisi  yerküre  modeli üzerinde mavi  renk ile gösterilen yerlerden </w:t>
      </w:r>
      <w:r w:rsidRPr="00AC44EE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değildir?                                                       </w:t>
      </w:r>
    </w:p>
    <w:p w:rsidR="00A84397" w:rsidRPr="00AC44EE" w:rsidRDefault="00A84397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   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A ) </w:t>
      </w:r>
      <w:r w:rsidRPr="00AC44EE">
        <w:rPr>
          <w:rFonts w:ascii="Comic Sans MS" w:hAnsi="Comic Sans MS" w:cs="Comic Sans MS"/>
          <w:sz w:val="22"/>
          <w:szCs w:val="22"/>
        </w:rPr>
        <w:t>Denizler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         B ) </w:t>
      </w:r>
      <w:r w:rsidRPr="00AC44EE">
        <w:rPr>
          <w:rFonts w:ascii="Comic Sans MS" w:hAnsi="Comic Sans MS" w:cs="Comic Sans MS"/>
          <w:sz w:val="22"/>
          <w:szCs w:val="22"/>
        </w:rPr>
        <w:t>Nehirler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                 C ) </w:t>
      </w:r>
      <w:r w:rsidRPr="00AC44EE">
        <w:rPr>
          <w:rFonts w:ascii="Comic Sans MS" w:hAnsi="Comic Sans MS" w:cs="Comic Sans MS"/>
          <w:sz w:val="22"/>
          <w:szCs w:val="22"/>
        </w:rPr>
        <w:t>Göller</w:t>
      </w:r>
      <w:r w:rsidRPr="00AC44EE">
        <w:rPr>
          <w:rFonts w:ascii="Comic Sans MS" w:hAnsi="Comic Sans MS" w:cs="Comic Sans MS"/>
          <w:b/>
          <w:bCs/>
          <w:sz w:val="22"/>
          <w:szCs w:val="22"/>
        </w:rPr>
        <w:t xml:space="preserve">               D) </w:t>
      </w:r>
      <w:r w:rsidRPr="00AC44EE">
        <w:rPr>
          <w:rFonts w:ascii="Comic Sans MS" w:hAnsi="Comic Sans MS" w:cs="Comic Sans MS"/>
          <w:sz w:val="22"/>
          <w:szCs w:val="22"/>
        </w:rPr>
        <w:t>Dağlar</w:t>
      </w:r>
    </w:p>
    <w:p w:rsidR="00A84397" w:rsidRPr="00AC44EE" w:rsidRDefault="00A84397" w:rsidP="00AB1BD2">
      <w:pPr>
        <w:rPr>
          <w:rFonts w:ascii="Comic Sans MS" w:hAnsi="Comic Sans MS" w:cs="Comic Sans MS"/>
          <w:sz w:val="22"/>
          <w:szCs w:val="22"/>
        </w:rPr>
      </w:pPr>
    </w:p>
    <w:p w:rsidR="00A84397" w:rsidRPr="00AC44EE" w:rsidRDefault="00A84397" w:rsidP="00AB1BD2">
      <w:pPr>
        <w:rPr>
          <w:rFonts w:ascii="Comic Sans MS" w:hAnsi="Comic Sans MS" w:cs="Comic Sans MS"/>
          <w:b/>
          <w:bCs/>
          <w:sz w:val="22"/>
          <w:szCs w:val="22"/>
        </w:rPr>
      </w:pPr>
      <w:r w:rsidRPr="00AC44EE">
        <w:rPr>
          <w:rFonts w:ascii="Comic Sans MS" w:hAnsi="Comic Sans MS" w:cs="Comic Sans MS"/>
          <w:b/>
          <w:bCs/>
          <w:sz w:val="22"/>
          <w:szCs w:val="22"/>
        </w:rPr>
        <w:t>11-Aşağıdakilerden hangileri Dünya’nın gözlenebilir katmanlarıdır?</w:t>
      </w:r>
    </w:p>
    <w:p w:rsidR="00A84397" w:rsidRPr="00AC44EE" w:rsidRDefault="00A84397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  </w:t>
      </w:r>
    </w:p>
    <w:p w:rsidR="00A84397" w:rsidRPr="00AC44EE" w:rsidRDefault="00A84397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 xml:space="preserve">  A-  Hava küre –Taş küre –Ateş küre             B- Taş küre   -Çekirdek – Su küre</w:t>
      </w:r>
    </w:p>
    <w:p w:rsidR="00A84397" w:rsidRPr="00AC44EE" w:rsidRDefault="00A84397" w:rsidP="00AB1BD2">
      <w:pPr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>C-Taş küre – Su küre –Ateş küre                    D-Hava küre- Su küre – Taş küre</w:t>
      </w:r>
    </w:p>
    <w:p w:rsidR="00A84397" w:rsidRDefault="00A84397" w:rsidP="002D4DC9">
      <w:pPr>
        <w:rPr>
          <w:rFonts w:ascii="Cambria" w:hAnsi="Cambria" w:cs="Cambria"/>
          <w:sz w:val="28"/>
          <w:szCs w:val="28"/>
        </w:rPr>
      </w:pPr>
      <w:hyperlink r:id="rId8" w:history="1">
        <w:r>
          <w:rPr>
            <w:rStyle w:val="Hyperlink"/>
            <w:rFonts w:ascii="Cambria" w:hAnsi="Cambria" w:cs="Cambria"/>
            <w:sz w:val="28"/>
            <w:szCs w:val="28"/>
          </w:rPr>
          <w:t>www.sorubak.com</w:t>
        </w:r>
      </w:hyperlink>
      <w:r>
        <w:rPr>
          <w:rFonts w:ascii="Cambria" w:hAnsi="Cambria" w:cs="Cambria"/>
          <w:sz w:val="28"/>
          <w:szCs w:val="28"/>
        </w:rPr>
        <w:t xml:space="preserve"> </w:t>
      </w:r>
    </w:p>
    <w:p w:rsidR="00A84397" w:rsidRPr="00AC44EE" w:rsidRDefault="00A84397" w:rsidP="00AB1BD2">
      <w:pPr>
        <w:rPr>
          <w:rFonts w:ascii="Comic Sans MS" w:hAnsi="Comic Sans MS" w:cs="Comic Sans MS"/>
          <w:sz w:val="22"/>
          <w:szCs w:val="22"/>
        </w:rPr>
      </w:pPr>
    </w:p>
    <w:p w:rsidR="00A84397" w:rsidRPr="00AC44EE" w:rsidRDefault="00A84397" w:rsidP="00AB1BD2">
      <w:pPr>
        <w:rPr>
          <w:rFonts w:ascii="Comic Sans MS" w:hAnsi="Comic Sans MS" w:cs="Comic Sans MS"/>
          <w:sz w:val="22"/>
          <w:szCs w:val="22"/>
        </w:rPr>
      </w:pPr>
    </w:p>
    <w:p w:rsidR="00A84397" w:rsidRPr="000E44F6" w:rsidRDefault="00A84397" w:rsidP="000E44F6">
      <w:pPr>
        <w:tabs>
          <w:tab w:val="left" w:pos="7950"/>
        </w:tabs>
        <w:ind w:left="-540"/>
        <w:rPr>
          <w:rFonts w:ascii="Comic Sans MS" w:hAnsi="Comic Sans MS" w:cs="Comic Sans MS"/>
          <w:sz w:val="22"/>
          <w:szCs w:val="22"/>
        </w:rPr>
      </w:pPr>
      <w:r w:rsidRPr="00AC44EE">
        <w:rPr>
          <w:rFonts w:ascii="Comic Sans MS" w:hAnsi="Comic Sans MS" w:cs="Comic Sans MS"/>
          <w:sz w:val="22"/>
          <w:szCs w:val="22"/>
        </w:rPr>
        <w:tab/>
        <w:t>BAŞARILAR…</w:t>
      </w:r>
    </w:p>
    <w:sectPr w:rsidR="00A84397" w:rsidRPr="000E44F6" w:rsidSect="000E44F6">
      <w:pgSz w:w="11906" w:h="16838"/>
      <w:pgMar w:top="567" w:right="707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397" w:rsidRDefault="00A84397" w:rsidP="00210EB8">
      <w:r>
        <w:separator/>
      </w:r>
    </w:p>
  </w:endnote>
  <w:endnote w:type="continuationSeparator" w:id="0">
    <w:p w:rsidR="00A84397" w:rsidRDefault="00A84397" w:rsidP="00210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397" w:rsidRDefault="00A84397" w:rsidP="00210EB8">
      <w:r>
        <w:separator/>
      </w:r>
    </w:p>
  </w:footnote>
  <w:footnote w:type="continuationSeparator" w:id="0">
    <w:p w:rsidR="00A84397" w:rsidRDefault="00A84397" w:rsidP="00210E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9038C"/>
    <w:multiLevelType w:val="hybridMultilevel"/>
    <w:tmpl w:val="974A6A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1165155"/>
    <w:multiLevelType w:val="hybridMultilevel"/>
    <w:tmpl w:val="C1CC34F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2B8080B"/>
    <w:multiLevelType w:val="hybridMultilevel"/>
    <w:tmpl w:val="0F22FE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414"/>
    <w:rsid w:val="0000409D"/>
    <w:rsid w:val="000049BB"/>
    <w:rsid w:val="00005DC4"/>
    <w:rsid w:val="00006899"/>
    <w:rsid w:val="00012B98"/>
    <w:rsid w:val="00016020"/>
    <w:rsid w:val="000252EE"/>
    <w:rsid w:val="00025E2D"/>
    <w:rsid w:val="000266AF"/>
    <w:rsid w:val="000338CE"/>
    <w:rsid w:val="0004141D"/>
    <w:rsid w:val="0004485D"/>
    <w:rsid w:val="00046FB4"/>
    <w:rsid w:val="0005059C"/>
    <w:rsid w:val="000521A5"/>
    <w:rsid w:val="00052F79"/>
    <w:rsid w:val="00053E22"/>
    <w:rsid w:val="00055F42"/>
    <w:rsid w:val="0006607A"/>
    <w:rsid w:val="00070787"/>
    <w:rsid w:val="00070E91"/>
    <w:rsid w:val="000763F2"/>
    <w:rsid w:val="000764F7"/>
    <w:rsid w:val="00077325"/>
    <w:rsid w:val="00080E57"/>
    <w:rsid w:val="00082340"/>
    <w:rsid w:val="00087487"/>
    <w:rsid w:val="00087491"/>
    <w:rsid w:val="000902BD"/>
    <w:rsid w:val="00090563"/>
    <w:rsid w:val="00092621"/>
    <w:rsid w:val="00092FA9"/>
    <w:rsid w:val="00093F4B"/>
    <w:rsid w:val="00096649"/>
    <w:rsid w:val="000A1852"/>
    <w:rsid w:val="000A29A0"/>
    <w:rsid w:val="000A6C76"/>
    <w:rsid w:val="000B3E3D"/>
    <w:rsid w:val="000B4289"/>
    <w:rsid w:val="000B4D5D"/>
    <w:rsid w:val="000B5017"/>
    <w:rsid w:val="000C11C6"/>
    <w:rsid w:val="000C2A92"/>
    <w:rsid w:val="000C2B6E"/>
    <w:rsid w:val="000C4F16"/>
    <w:rsid w:val="000C6259"/>
    <w:rsid w:val="000D085C"/>
    <w:rsid w:val="000D0E89"/>
    <w:rsid w:val="000D1EEF"/>
    <w:rsid w:val="000D3990"/>
    <w:rsid w:val="000E44F6"/>
    <w:rsid w:val="000E4A02"/>
    <w:rsid w:val="000E4D57"/>
    <w:rsid w:val="000E7728"/>
    <w:rsid w:val="000F1C2E"/>
    <w:rsid w:val="000F27C1"/>
    <w:rsid w:val="000F3ED7"/>
    <w:rsid w:val="000F70EF"/>
    <w:rsid w:val="000F7447"/>
    <w:rsid w:val="000F7654"/>
    <w:rsid w:val="001007C6"/>
    <w:rsid w:val="0010097B"/>
    <w:rsid w:val="00100B85"/>
    <w:rsid w:val="001015D0"/>
    <w:rsid w:val="00101FAA"/>
    <w:rsid w:val="001047AE"/>
    <w:rsid w:val="0010509F"/>
    <w:rsid w:val="001147E1"/>
    <w:rsid w:val="0011742E"/>
    <w:rsid w:val="00122E9E"/>
    <w:rsid w:val="00124C06"/>
    <w:rsid w:val="00127C65"/>
    <w:rsid w:val="00130ED8"/>
    <w:rsid w:val="00133D1F"/>
    <w:rsid w:val="00135EF1"/>
    <w:rsid w:val="00137BB0"/>
    <w:rsid w:val="00137BC8"/>
    <w:rsid w:val="0014116C"/>
    <w:rsid w:val="00147EA2"/>
    <w:rsid w:val="00147EAF"/>
    <w:rsid w:val="001545B9"/>
    <w:rsid w:val="001603F4"/>
    <w:rsid w:val="00162429"/>
    <w:rsid w:val="00167A90"/>
    <w:rsid w:val="00172D91"/>
    <w:rsid w:val="001731A1"/>
    <w:rsid w:val="001732D6"/>
    <w:rsid w:val="001769A1"/>
    <w:rsid w:val="00177D12"/>
    <w:rsid w:val="00182842"/>
    <w:rsid w:val="00182D70"/>
    <w:rsid w:val="00183A44"/>
    <w:rsid w:val="00185931"/>
    <w:rsid w:val="0018736A"/>
    <w:rsid w:val="001910D8"/>
    <w:rsid w:val="00191113"/>
    <w:rsid w:val="00197EF1"/>
    <w:rsid w:val="001A03D1"/>
    <w:rsid w:val="001A0CD1"/>
    <w:rsid w:val="001A141D"/>
    <w:rsid w:val="001A397C"/>
    <w:rsid w:val="001A3D10"/>
    <w:rsid w:val="001B1477"/>
    <w:rsid w:val="001B2BB4"/>
    <w:rsid w:val="001B576A"/>
    <w:rsid w:val="001C08B8"/>
    <w:rsid w:val="001C0D6C"/>
    <w:rsid w:val="001D0F78"/>
    <w:rsid w:val="001D159D"/>
    <w:rsid w:val="001D24E3"/>
    <w:rsid w:val="001D25AC"/>
    <w:rsid w:val="001D2E38"/>
    <w:rsid w:val="001D38AB"/>
    <w:rsid w:val="001D5738"/>
    <w:rsid w:val="001D6C23"/>
    <w:rsid w:val="001E06D3"/>
    <w:rsid w:val="001F078E"/>
    <w:rsid w:val="001F1917"/>
    <w:rsid w:val="001F1DBE"/>
    <w:rsid w:val="001F2181"/>
    <w:rsid w:val="001F37C7"/>
    <w:rsid w:val="001F50DB"/>
    <w:rsid w:val="001F57A8"/>
    <w:rsid w:val="001F587C"/>
    <w:rsid w:val="00201E40"/>
    <w:rsid w:val="0020364C"/>
    <w:rsid w:val="00206136"/>
    <w:rsid w:val="00210EB8"/>
    <w:rsid w:val="00210F51"/>
    <w:rsid w:val="00211F09"/>
    <w:rsid w:val="002139B5"/>
    <w:rsid w:val="00216431"/>
    <w:rsid w:val="00220014"/>
    <w:rsid w:val="00220181"/>
    <w:rsid w:val="00221D3F"/>
    <w:rsid w:val="00225410"/>
    <w:rsid w:val="0023489B"/>
    <w:rsid w:val="00236AA3"/>
    <w:rsid w:val="002405F5"/>
    <w:rsid w:val="00240C2E"/>
    <w:rsid w:val="00244B5B"/>
    <w:rsid w:val="002450C2"/>
    <w:rsid w:val="00245B34"/>
    <w:rsid w:val="00245CA1"/>
    <w:rsid w:val="00246EBD"/>
    <w:rsid w:val="002475C3"/>
    <w:rsid w:val="0025537F"/>
    <w:rsid w:val="00257ADA"/>
    <w:rsid w:val="002604B8"/>
    <w:rsid w:val="002622BC"/>
    <w:rsid w:val="002623C6"/>
    <w:rsid w:val="00264AF7"/>
    <w:rsid w:val="00264BF3"/>
    <w:rsid w:val="00264FDE"/>
    <w:rsid w:val="00266ED2"/>
    <w:rsid w:val="00267A18"/>
    <w:rsid w:val="002819BC"/>
    <w:rsid w:val="002822AE"/>
    <w:rsid w:val="002832A9"/>
    <w:rsid w:val="0028531F"/>
    <w:rsid w:val="00291DFC"/>
    <w:rsid w:val="002926C4"/>
    <w:rsid w:val="002943F8"/>
    <w:rsid w:val="002A0A8F"/>
    <w:rsid w:val="002A143D"/>
    <w:rsid w:val="002A46C4"/>
    <w:rsid w:val="002A720B"/>
    <w:rsid w:val="002B21A5"/>
    <w:rsid w:val="002B4329"/>
    <w:rsid w:val="002B7822"/>
    <w:rsid w:val="002C0EEC"/>
    <w:rsid w:val="002C309E"/>
    <w:rsid w:val="002C384D"/>
    <w:rsid w:val="002C45E3"/>
    <w:rsid w:val="002C749D"/>
    <w:rsid w:val="002C77A0"/>
    <w:rsid w:val="002D4DC9"/>
    <w:rsid w:val="002E04AC"/>
    <w:rsid w:val="002E6A3C"/>
    <w:rsid w:val="002E7A94"/>
    <w:rsid w:val="002F3781"/>
    <w:rsid w:val="002F636B"/>
    <w:rsid w:val="002F71DD"/>
    <w:rsid w:val="003002FE"/>
    <w:rsid w:val="00301234"/>
    <w:rsid w:val="00302FCF"/>
    <w:rsid w:val="00303A5D"/>
    <w:rsid w:val="00305322"/>
    <w:rsid w:val="0030581A"/>
    <w:rsid w:val="003105A7"/>
    <w:rsid w:val="0031280F"/>
    <w:rsid w:val="00313107"/>
    <w:rsid w:val="00313B51"/>
    <w:rsid w:val="003154E3"/>
    <w:rsid w:val="003162C6"/>
    <w:rsid w:val="00324D18"/>
    <w:rsid w:val="0032713D"/>
    <w:rsid w:val="003272F0"/>
    <w:rsid w:val="0033624E"/>
    <w:rsid w:val="00341403"/>
    <w:rsid w:val="00341930"/>
    <w:rsid w:val="0034209D"/>
    <w:rsid w:val="00347C22"/>
    <w:rsid w:val="00351FF1"/>
    <w:rsid w:val="00353B9D"/>
    <w:rsid w:val="003572A3"/>
    <w:rsid w:val="00360255"/>
    <w:rsid w:val="00367B22"/>
    <w:rsid w:val="00380303"/>
    <w:rsid w:val="00383AA9"/>
    <w:rsid w:val="00383ED9"/>
    <w:rsid w:val="00384960"/>
    <w:rsid w:val="00385D0E"/>
    <w:rsid w:val="0039339C"/>
    <w:rsid w:val="00397A8B"/>
    <w:rsid w:val="003A2EF3"/>
    <w:rsid w:val="003A3CE2"/>
    <w:rsid w:val="003A51E9"/>
    <w:rsid w:val="003A700C"/>
    <w:rsid w:val="003B041C"/>
    <w:rsid w:val="003B101A"/>
    <w:rsid w:val="003B37B3"/>
    <w:rsid w:val="003B3A89"/>
    <w:rsid w:val="003B3D97"/>
    <w:rsid w:val="003B4771"/>
    <w:rsid w:val="003B4CB8"/>
    <w:rsid w:val="003B5E67"/>
    <w:rsid w:val="003B651C"/>
    <w:rsid w:val="003C21F9"/>
    <w:rsid w:val="003C3655"/>
    <w:rsid w:val="003C4405"/>
    <w:rsid w:val="003C6F83"/>
    <w:rsid w:val="003C6FE6"/>
    <w:rsid w:val="003C7A5F"/>
    <w:rsid w:val="003C7B89"/>
    <w:rsid w:val="003D0A5C"/>
    <w:rsid w:val="003D0F10"/>
    <w:rsid w:val="003D2A40"/>
    <w:rsid w:val="003D6239"/>
    <w:rsid w:val="003E27E0"/>
    <w:rsid w:val="003E70FD"/>
    <w:rsid w:val="003F2361"/>
    <w:rsid w:val="003F302C"/>
    <w:rsid w:val="00406982"/>
    <w:rsid w:val="00406B17"/>
    <w:rsid w:val="004102A8"/>
    <w:rsid w:val="00410603"/>
    <w:rsid w:val="0041075D"/>
    <w:rsid w:val="00410906"/>
    <w:rsid w:val="0041141B"/>
    <w:rsid w:val="00413934"/>
    <w:rsid w:val="00421BCF"/>
    <w:rsid w:val="00423875"/>
    <w:rsid w:val="004241B8"/>
    <w:rsid w:val="004276A0"/>
    <w:rsid w:val="004302E3"/>
    <w:rsid w:val="004315E0"/>
    <w:rsid w:val="00433F1C"/>
    <w:rsid w:val="004355B9"/>
    <w:rsid w:val="00436387"/>
    <w:rsid w:val="00441B4E"/>
    <w:rsid w:val="00442BBE"/>
    <w:rsid w:val="00442DC1"/>
    <w:rsid w:val="0044318C"/>
    <w:rsid w:val="004434E4"/>
    <w:rsid w:val="004444FC"/>
    <w:rsid w:val="00453399"/>
    <w:rsid w:val="004538AF"/>
    <w:rsid w:val="0045734D"/>
    <w:rsid w:val="00463ADB"/>
    <w:rsid w:val="0046634B"/>
    <w:rsid w:val="00466CB1"/>
    <w:rsid w:val="00474352"/>
    <w:rsid w:val="00476A51"/>
    <w:rsid w:val="00476AFA"/>
    <w:rsid w:val="00477047"/>
    <w:rsid w:val="00477DB4"/>
    <w:rsid w:val="00480007"/>
    <w:rsid w:val="004816A2"/>
    <w:rsid w:val="00483327"/>
    <w:rsid w:val="00484923"/>
    <w:rsid w:val="004855FE"/>
    <w:rsid w:val="00490786"/>
    <w:rsid w:val="00491AAA"/>
    <w:rsid w:val="004A2F65"/>
    <w:rsid w:val="004A3541"/>
    <w:rsid w:val="004A5811"/>
    <w:rsid w:val="004B28AA"/>
    <w:rsid w:val="004B5B3A"/>
    <w:rsid w:val="004B6AE4"/>
    <w:rsid w:val="004B722A"/>
    <w:rsid w:val="004B76EC"/>
    <w:rsid w:val="004B7ACC"/>
    <w:rsid w:val="004C0A05"/>
    <w:rsid w:val="004D15FE"/>
    <w:rsid w:val="004D243E"/>
    <w:rsid w:val="004D6470"/>
    <w:rsid w:val="004E2F03"/>
    <w:rsid w:val="004E4A5F"/>
    <w:rsid w:val="004E660C"/>
    <w:rsid w:val="004E7D32"/>
    <w:rsid w:val="004F08F8"/>
    <w:rsid w:val="004F4742"/>
    <w:rsid w:val="004F5593"/>
    <w:rsid w:val="004F79C5"/>
    <w:rsid w:val="005002B5"/>
    <w:rsid w:val="00500AAC"/>
    <w:rsid w:val="00501CCA"/>
    <w:rsid w:val="0050448E"/>
    <w:rsid w:val="0050652F"/>
    <w:rsid w:val="005108F5"/>
    <w:rsid w:val="005143D1"/>
    <w:rsid w:val="00514A01"/>
    <w:rsid w:val="00514A7C"/>
    <w:rsid w:val="005324D4"/>
    <w:rsid w:val="00534A23"/>
    <w:rsid w:val="00536B69"/>
    <w:rsid w:val="00536EC4"/>
    <w:rsid w:val="00542C5A"/>
    <w:rsid w:val="005431A4"/>
    <w:rsid w:val="0054568E"/>
    <w:rsid w:val="00546E47"/>
    <w:rsid w:val="00552D45"/>
    <w:rsid w:val="00556B67"/>
    <w:rsid w:val="00560AE7"/>
    <w:rsid w:val="005655AA"/>
    <w:rsid w:val="005657D2"/>
    <w:rsid w:val="005738FC"/>
    <w:rsid w:val="005778E7"/>
    <w:rsid w:val="00582DAC"/>
    <w:rsid w:val="00582E59"/>
    <w:rsid w:val="00583F50"/>
    <w:rsid w:val="00585AF7"/>
    <w:rsid w:val="00592400"/>
    <w:rsid w:val="00592A57"/>
    <w:rsid w:val="005A1ED2"/>
    <w:rsid w:val="005A45CE"/>
    <w:rsid w:val="005A57B2"/>
    <w:rsid w:val="005A7060"/>
    <w:rsid w:val="005B4A12"/>
    <w:rsid w:val="005C099F"/>
    <w:rsid w:val="005C1AA0"/>
    <w:rsid w:val="005C1E06"/>
    <w:rsid w:val="005C6CFD"/>
    <w:rsid w:val="005D00EC"/>
    <w:rsid w:val="005D14AB"/>
    <w:rsid w:val="005D42E3"/>
    <w:rsid w:val="005D5BFA"/>
    <w:rsid w:val="005E02BD"/>
    <w:rsid w:val="005E0DFF"/>
    <w:rsid w:val="005E1414"/>
    <w:rsid w:val="005E636A"/>
    <w:rsid w:val="005E7256"/>
    <w:rsid w:val="005F0127"/>
    <w:rsid w:val="005F2679"/>
    <w:rsid w:val="005F6815"/>
    <w:rsid w:val="005F7330"/>
    <w:rsid w:val="005F78C5"/>
    <w:rsid w:val="006009F1"/>
    <w:rsid w:val="006044E7"/>
    <w:rsid w:val="0060605B"/>
    <w:rsid w:val="00607159"/>
    <w:rsid w:val="00612226"/>
    <w:rsid w:val="00612F3C"/>
    <w:rsid w:val="00612FF2"/>
    <w:rsid w:val="0061412D"/>
    <w:rsid w:val="0061559A"/>
    <w:rsid w:val="00615CD5"/>
    <w:rsid w:val="00617C2A"/>
    <w:rsid w:val="00620BFD"/>
    <w:rsid w:val="006210F4"/>
    <w:rsid w:val="00632857"/>
    <w:rsid w:val="00637649"/>
    <w:rsid w:val="00637A68"/>
    <w:rsid w:val="006435B9"/>
    <w:rsid w:val="00643AA6"/>
    <w:rsid w:val="006450BA"/>
    <w:rsid w:val="00646B42"/>
    <w:rsid w:val="00647785"/>
    <w:rsid w:val="006517DF"/>
    <w:rsid w:val="00652273"/>
    <w:rsid w:val="0065586F"/>
    <w:rsid w:val="00656592"/>
    <w:rsid w:val="00660023"/>
    <w:rsid w:val="0066208D"/>
    <w:rsid w:val="00670942"/>
    <w:rsid w:val="00672B2E"/>
    <w:rsid w:val="006736E8"/>
    <w:rsid w:val="006769BA"/>
    <w:rsid w:val="00681414"/>
    <w:rsid w:val="00684B4B"/>
    <w:rsid w:val="00685B09"/>
    <w:rsid w:val="00687DE8"/>
    <w:rsid w:val="0069195F"/>
    <w:rsid w:val="006921FA"/>
    <w:rsid w:val="006934ED"/>
    <w:rsid w:val="006941A1"/>
    <w:rsid w:val="00696B76"/>
    <w:rsid w:val="00696F6B"/>
    <w:rsid w:val="006970E7"/>
    <w:rsid w:val="00697154"/>
    <w:rsid w:val="006A34FF"/>
    <w:rsid w:val="006A42D3"/>
    <w:rsid w:val="006A60A4"/>
    <w:rsid w:val="006B400A"/>
    <w:rsid w:val="006B6D32"/>
    <w:rsid w:val="006C176B"/>
    <w:rsid w:val="006C46C9"/>
    <w:rsid w:val="006C72ED"/>
    <w:rsid w:val="006D1BCC"/>
    <w:rsid w:val="006D22FF"/>
    <w:rsid w:val="006D3CA4"/>
    <w:rsid w:val="006D472A"/>
    <w:rsid w:val="006D68FC"/>
    <w:rsid w:val="006D7196"/>
    <w:rsid w:val="006E321C"/>
    <w:rsid w:val="006E57BE"/>
    <w:rsid w:val="006E5F7C"/>
    <w:rsid w:val="006E647D"/>
    <w:rsid w:val="006F026E"/>
    <w:rsid w:val="006F047D"/>
    <w:rsid w:val="006F57E1"/>
    <w:rsid w:val="0070061B"/>
    <w:rsid w:val="00701FF1"/>
    <w:rsid w:val="007049A5"/>
    <w:rsid w:val="007108AF"/>
    <w:rsid w:val="00711C77"/>
    <w:rsid w:val="007131E4"/>
    <w:rsid w:val="0071678A"/>
    <w:rsid w:val="00723752"/>
    <w:rsid w:val="007250AE"/>
    <w:rsid w:val="0072566D"/>
    <w:rsid w:val="00727DC6"/>
    <w:rsid w:val="00735DAD"/>
    <w:rsid w:val="00735FEF"/>
    <w:rsid w:val="00736253"/>
    <w:rsid w:val="00737457"/>
    <w:rsid w:val="00740C67"/>
    <w:rsid w:val="00743705"/>
    <w:rsid w:val="00750111"/>
    <w:rsid w:val="0075066A"/>
    <w:rsid w:val="007544CD"/>
    <w:rsid w:val="0075533D"/>
    <w:rsid w:val="00755827"/>
    <w:rsid w:val="00760A97"/>
    <w:rsid w:val="00762376"/>
    <w:rsid w:val="00763E28"/>
    <w:rsid w:val="007646F6"/>
    <w:rsid w:val="007661AF"/>
    <w:rsid w:val="007723EB"/>
    <w:rsid w:val="00772EA6"/>
    <w:rsid w:val="00773336"/>
    <w:rsid w:val="007762E3"/>
    <w:rsid w:val="00783B46"/>
    <w:rsid w:val="007848F8"/>
    <w:rsid w:val="0079226A"/>
    <w:rsid w:val="007956E5"/>
    <w:rsid w:val="00796F5C"/>
    <w:rsid w:val="007A607F"/>
    <w:rsid w:val="007B46C8"/>
    <w:rsid w:val="007C15ED"/>
    <w:rsid w:val="007C3F70"/>
    <w:rsid w:val="007C4B21"/>
    <w:rsid w:val="007C519D"/>
    <w:rsid w:val="007C5CBC"/>
    <w:rsid w:val="007C707F"/>
    <w:rsid w:val="007D0255"/>
    <w:rsid w:val="007D4AF6"/>
    <w:rsid w:val="007D52AA"/>
    <w:rsid w:val="007E4C4F"/>
    <w:rsid w:val="007E4FA7"/>
    <w:rsid w:val="007E5F06"/>
    <w:rsid w:val="007F17D7"/>
    <w:rsid w:val="007F4647"/>
    <w:rsid w:val="00801D6C"/>
    <w:rsid w:val="00803531"/>
    <w:rsid w:val="0080569F"/>
    <w:rsid w:val="00806C60"/>
    <w:rsid w:val="00815B25"/>
    <w:rsid w:val="00815EE6"/>
    <w:rsid w:val="0081715C"/>
    <w:rsid w:val="00817BE5"/>
    <w:rsid w:val="0082047B"/>
    <w:rsid w:val="00822076"/>
    <w:rsid w:val="00824C53"/>
    <w:rsid w:val="0082585E"/>
    <w:rsid w:val="008263F4"/>
    <w:rsid w:val="00826B31"/>
    <w:rsid w:val="008305D1"/>
    <w:rsid w:val="00834BDE"/>
    <w:rsid w:val="00835F5C"/>
    <w:rsid w:val="00837EBD"/>
    <w:rsid w:val="008514A9"/>
    <w:rsid w:val="00851837"/>
    <w:rsid w:val="00852292"/>
    <w:rsid w:val="00854DF8"/>
    <w:rsid w:val="0085698B"/>
    <w:rsid w:val="008574F6"/>
    <w:rsid w:val="00863FDD"/>
    <w:rsid w:val="00866EA5"/>
    <w:rsid w:val="0087281F"/>
    <w:rsid w:val="0087471F"/>
    <w:rsid w:val="00874E37"/>
    <w:rsid w:val="0087529C"/>
    <w:rsid w:val="00875F6B"/>
    <w:rsid w:val="008808CF"/>
    <w:rsid w:val="0088093A"/>
    <w:rsid w:val="00880B69"/>
    <w:rsid w:val="00883B52"/>
    <w:rsid w:val="00883DF7"/>
    <w:rsid w:val="00887171"/>
    <w:rsid w:val="00894969"/>
    <w:rsid w:val="008951CC"/>
    <w:rsid w:val="00895F7B"/>
    <w:rsid w:val="00897D24"/>
    <w:rsid w:val="008A07C5"/>
    <w:rsid w:val="008A12EC"/>
    <w:rsid w:val="008A2569"/>
    <w:rsid w:val="008A2A30"/>
    <w:rsid w:val="008A2C8C"/>
    <w:rsid w:val="008A7F5C"/>
    <w:rsid w:val="008B2D36"/>
    <w:rsid w:val="008B30B1"/>
    <w:rsid w:val="008B7B2D"/>
    <w:rsid w:val="008C3AC6"/>
    <w:rsid w:val="008C4B79"/>
    <w:rsid w:val="008C6047"/>
    <w:rsid w:val="008C7ED5"/>
    <w:rsid w:val="008D1F4B"/>
    <w:rsid w:val="008D4CC0"/>
    <w:rsid w:val="008D699F"/>
    <w:rsid w:val="008E00B0"/>
    <w:rsid w:val="008E07AE"/>
    <w:rsid w:val="008E0A97"/>
    <w:rsid w:val="008E3702"/>
    <w:rsid w:val="008E4427"/>
    <w:rsid w:val="008E4957"/>
    <w:rsid w:val="008E77CE"/>
    <w:rsid w:val="008F11E0"/>
    <w:rsid w:val="008F2DC2"/>
    <w:rsid w:val="008F5A6B"/>
    <w:rsid w:val="00907D23"/>
    <w:rsid w:val="00911C56"/>
    <w:rsid w:val="00913135"/>
    <w:rsid w:val="00914722"/>
    <w:rsid w:val="00915A96"/>
    <w:rsid w:val="00917794"/>
    <w:rsid w:val="0092047D"/>
    <w:rsid w:val="0092084B"/>
    <w:rsid w:val="00920C95"/>
    <w:rsid w:val="00921BD8"/>
    <w:rsid w:val="00921C64"/>
    <w:rsid w:val="009222A1"/>
    <w:rsid w:val="0092340D"/>
    <w:rsid w:val="009245A4"/>
    <w:rsid w:val="00925AF3"/>
    <w:rsid w:val="0092720A"/>
    <w:rsid w:val="00931DA4"/>
    <w:rsid w:val="00935439"/>
    <w:rsid w:val="009368DF"/>
    <w:rsid w:val="00937BCB"/>
    <w:rsid w:val="00954221"/>
    <w:rsid w:val="00957783"/>
    <w:rsid w:val="00957E6B"/>
    <w:rsid w:val="00960D1D"/>
    <w:rsid w:val="00960E12"/>
    <w:rsid w:val="00967DBE"/>
    <w:rsid w:val="0097104C"/>
    <w:rsid w:val="00973B30"/>
    <w:rsid w:val="00976DD8"/>
    <w:rsid w:val="009776B6"/>
    <w:rsid w:val="00980831"/>
    <w:rsid w:val="00981792"/>
    <w:rsid w:val="00984E16"/>
    <w:rsid w:val="0098520E"/>
    <w:rsid w:val="00985D67"/>
    <w:rsid w:val="009866F9"/>
    <w:rsid w:val="00986E7E"/>
    <w:rsid w:val="0099155B"/>
    <w:rsid w:val="00991616"/>
    <w:rsid w:val="00992B06"/>
    <w:rsid w:val="00992CF6"/>
    <w:rsid w:val="009A2544"/>
    <w:rsid w:val="009A2D4C"/>
    <w:rsid w:val="009A2E7E"/>
    <w:rsid w:val="009A4B1E"/>
    <w:rsid w:val="009A7E67"/>
    <w:rsid w:val="009B0557"/>
    <w:rsid w:val="009B1E74"/>
    <w:rsid w:val="009B3531"/>
    <w:rsid w:val="009B40EE"/>
    <w:rsid w:val="009B4D4A"/>
    <w:rsid w:val="009B561D"/>
    <w:rsid w:val="009B6829"/>
    <w:rsid w:val="009C5F6E"/>
    <w:rsid w:val="009C65BB"/>
    <w:rsid w:val="009C73DE"/>
    <w:rsid w:val="009D08AE"/>
    <w:rsid w:val="009D3E49"/>
    <w:rsid w:val="009E0376"/>
    <w:rsid w:val="009E2559"/>
    <w:rsid w:val="009E2818"/>
    <w:rsid w:val="009E6CB8"/>
    <w:rsid w:val="009E6E58"/>
    <w:rsid w:val="009F08F3"/>
    <w:rsid w:val="009F0CA9"/>
    <w:rsid w:val="009F4F31"/>
    <w:rsid w:val="009F6996"/>
    <w:rsid w:val="00A0084C"/>
    <w:rsid w:val="00A02C4B"/>
    <w:rsid w:val="00A0468A"/>
    <w:rsid w:val="00A05C60"/>
    <w:rsid w:val="00A062B9"/>
    <w:rsid w:val="00A066E6"/>
    <w:rsid w:val="00A1538D"/>
    <w:rsid w:val="00A15825"/>
    <w:rsid w:val="00A202BB"/>
    <w:rsid w:val="00A24D01"/>
    <w:rsid w:val="00A25A52"/>
    <w:rsid w:val="00A35077"/>
    <w:rsid w:val="00A3693F"/>
    <w:rsid w:val="00A37819"/>
    <w:rsid w:val="00A40D5E"/>
    <w:rsid w:val="00A42E21"/>
    <w:rsid w:val="00A430DF"/>
    <w:rsid w:val="00A4659A"/>
    <w:rsid w:val="00A50730"/>
    <w:rsid w:val="00A51E2F"/>
    <w:rsid w:val="00A523B9"/>
    <w:rsid w:val="00A534EC"/>
    <w:rsid w:val="00A5591A"/>
    <w:rsid w:val="00A5674E"/>
    <w:rsid w:val="00A61321"/>
    <w:rsid w:val="00A64E0D"/>
    <w:rsid w:val="00A66959"/>
    <w:rsid w:val="00A71E12"/>
    <w:rsid w:val="00A724AD"/>
    <w:rsid w:val="00A76271"/>
    <w:rsid w:val="00A76650"/>
    <w:rsid w:val="00A76C81"/>
    <w:rsid w:val="00A823E6"/>
    <w:rsid w:val="00A82E00"/>
    <w:rsid w:val="00A84397"/>
    <w:rsid w:val="00A86A52"/>
    <w:rsid w:val="00A875EB"/>
    <w:rsid w:val="00A87B5F"/>
    <w:rsid w:val="00A9148E"/>
    <w:rsid w:val="00A91E4E"/>
    <w:rsid w:val="00A9590A"/>
    <w:rsid w:val="00A9776F"/>
    <w:rsid w:val="00AA1EF1"/>
    <w:rsid w:val="00AA2BCD"/>
    <w:rsid w:val="00AA368B"/>
    <w:rsid w:val="00AA3989"/>
    <w:rsid w:val="00AA3B36"/>
    <w:rsid w:val="00AB1BD2"/>
    <w:rsid w:val="00AB1D4C"/>
    <w:rsid w:val="00AB6310"/>
    <w:rsid w:val="00AC1373"/>
    <w:rsid w:val="00AC44EE"/>
    <w:rsid w:val="00AC494C"/>
    <w:rsid w:val="00AC594C"/>
    <w:rsid w:val="00AC6F9E"/>
    <w:rsid w:val="00AD22BA"/>
    <w:rsid w:val="00AD44F4"/>
    <w:rsid w:val="00AD4A39"/>
    <w:rsid w:val="00AD7552"/>
    <w:rsid w:val="00AE660E"/>
    <w:rsid w:val="00AE74B0"/>
    <w:rsid w:val="00AE7D36"/>
    <w:rsid w:val="00AF26E2"/>
    <w:rsid w:val="00AF273A"/>
    <w:rsid w:val="00AF5669"/>
    <w:rsid w:val="00B0041A"/>
    <w:rsid w:val="00B01583"/>
    <w:rsid w:val="00B01B78"/>
    <w:rsid w:val="00B023EB"/>
    <w:rsid w:val="00B02FFF"/>
    <w:rsid w:val="00B16420"/>
    <w:rsid w:val="00B168EB"/>
    <w:rsid w:val="00B22E2E"/>
    <w:rsid w:val="00B24C35"/>
    <w:rsid w:val="00B25BFF"/>
    <w:rsid w:val="00B2700F"/>
    <w:rsid w:val="00B31483"/>
    <w:rsid w:val="00B338E6"/>
    <w:rsid w:val="00B35614"/>
    <w:rsid w:val="00B36297"/>
    <w:rsid w:val="00B36CCB"/>
    <w:rsid w:val="00B40013"/>
    <w:rsid w:val="00B404C7"/>
    <w:rsid w:val="00B40998"/>
    <w:rsid w:val="00B410CE"/>
    <w:rsid w:val="00B411D6"/>
    <w:rsid w:val="00B41307"/>
    <w:rsid w:val="00B41880"/>
    <w:rsid w:val="00B43A9C"/>
    <w:rsid w:val="00B45DCE"/>
    <w:rsid w:val="00B46AE5"/>
    <w:rsid w:val="00B53AED"/>
    <w:rsid w:val="00B549C7"/>
    <w:rsid w:val="00B55F6B"/>
    <w:rsid w:val="00B60AD6"/>
    <w:rsid w:val="00B6204C"/>
    <w:rsid w:val="00B72F9C"/>
    <w:rsid w:val="00B74BB2"/>
    <w:rsid w:val="00B804D7"/>
    <w:rsid w:val="00B82057"/>
    <w:rsid w:val="00B8564F"/>
    <w:rsid w:val="00B90808"/>
    <w:rsid w:val="00B922D0"/>
    <w:rsid w:val="00B926AA"/>
    <w:rsid w:val="00B941CB"/>
    <w:rsid w:val="00B949FD"/>
    <w:rsid w:val="00B94A95"/>
    <w:rsid w:val="00BA0298"/>
    <w:rsid w:val="00BA14C2"/>
    <w:rsid w:val="00BA1A46"/>
    <w:rsid w:val="00BA2C98"/>
    <w:rsid w:val="00BB191E"/>
    <w:rsid w:val="00BB52B0"/>
    <w:rsid w:val="00BB52B8"/>
    <w:rsid w:val="00BC193F"/>
    <w:rsid w:val="00BC2699"/>
    <w:rsid w:val="00BC49C8"/>
    <w:rsid w:val="00BC6E9B"/>
    <w:rsid w:val="00BC71B0"/>
    <w:rsid w:val="00BD7E96"/>
    <w:rsid w:val="00BE2004"/>
    <w:rsid w:val="00BE5170"/>
    <w:rsid w:val="00BE7095"/>
    <w:rsid w:val="00BF1720"/>
    <w:rsid w:val="00BF184C"/>
    <w:rsid w:val="00BF3DCD"/>
    <w:rsid w:val="00BF4CC0"/>
    <w:rsid w:val="00BF678F"/>
    <w:rsid w:val="00BF6B1E"/>
    <w:rsid w:val="00BF7063"/>
    <w:rsid w:val="00C01A05"/>
    <w:rsid w:val="00C034D6"/>
    <w:rsid w:val="00C059F1"/>
    <w:rsid w:val="00C074BB"/>
    <w:rsid w:val="00C074E4"/>
    <w:rsid w:val="00C11386"/>
    <w:rsid w:val="00C12FA6"/>
    <w:rsid w:val="00C16C50"/>
    <w:rsid w:val="00C226C3"/>
    <w:rsid w:val="00C27783"/>
    <w:rsid w:val="00C27B44"/>
    <w:rsid w:val="00C308D1"/>
    <w:rsid w:val="00C30D9D"/>
    <w:rsid w:val="00C30FAD"/>
    <w:rsid w:val="00C35918"/>
    <w:rsid w:val="00C42A86"/>
    <w:rsid w:val="00C44E22"/>
    <w:rsid w:val="00C514D3"/>
    <w:rsid w:val="00C57D1C"/>
    <w:rsid w:val="00C617FB"/>
    <w:rsid w:val="00C646E0"/>
    <w:rsid w:val="00C65F81"/>
    <w:rsid w:val="00C661D8"/>
    <w:rsid w:val="00C74124"/>
    <w:rsid w:val="00C741C9"/>
    <w:rsid w:val="00C801FF"/>
    <w:rsid w:val="00C80924"/>
    <w:rsid w:val="00C83E78"/>
    <w:rsid w:val="00C923C2"/>
    <w:rsid w:val="00C95177"/>
    <w:rsid w:val="00CB3F8E"/>
    <w:rsid w:val="00CC2796"/>
    <w:rsid w:val="00CC2C1B"/>
    <w:rsid w:val="00CD2B8B"/>
    <w:rsid w:val="00CD39F2"/>
    <w:rsid w:val="00CD4CF4"/>
    <w:rsid w:val="00CE006F"/>
    <w:rsid w:val="00CE085A"/>
    <w:rsid w:val="00CE0A7D"/>
    <w:rsid w:val="00CE6CEF"/>
    <w:rsid w:val="00CF0E57"/>
    <w:rsid w:val="00CF2528"/>
    <w:rsid w:val="00CF5C9A"/>
    <w:rsid w:val="00CF5EB2"/>
    <w:rsid w:val="00CF66EF"/>
    <w:rsid w:val="00CF6881"/>
    <w:rsid w:val="00D01DC6"/>
    <w:rsid w:val="00D07A02"/>
    <w:rsid w:val="00D14021"/>
    <w:rsid w:val="00D1609F"/>
    <w:rsid w:val="00D166A7"/>
    <w:rsid w:val="00D16FFD"/>
    <w:rsid w:val="00D17BCA"/>
    <w:rsid w:val="00D26EFE"/>
    <w:rsid w:val="00D27178"/>
    <w:rsid w:val="00D314BE"/>
    <w:rsid w:val="00D324E4"/>
    <w:rsid w:val="00D32853"/>
    <w:rsid w:val="00D3295A"/>
    <w:rsid w:val="00D333E5"/>
    <w:rsid w:val="00D3414C"/>
    <w:rsid w:val="00D37635"/>
    <w:rsid w:val="00D46B92"/>
    <w:rsid w:val="00D50A94"/>
    <w:rsid w:val="00D51B2C"/>
    <w:rsid w:val="00D52CDE"/>
    <w:rsid w:val="00D54874"/>
    <w:rsid w:val="00D57632"/>
    <w:rsid w:val="00D57AA5"/>
    <w:rsid w:val="00D60001"/>
    <w:rsid w:val="00D60659"/>
    <w:rsid w:val="00D647DA"/>
    <w:rsid w:val="00D7738A"/>
    <w:rsid w:val="00D77970"/>
    <w:rsid w:val="00D77A43"/>
    <w:rsid w:val="00D83739"/>
    <w:rsid w:val="00D871BC"/>
    <w:rsid w:val="00D911F0"/>
    <w:rsid w:val="00D91334"/>
    <w:rsid w:val="00D931C3"/>
    <w:rsid w:val="00D93B0E"/>
    <w:rsid w:val="00D94675"/>
    <w:rsid w:val="00D94935"/>
    <w:rsid w:val="00D94E20"/>
    <w:rsid w:val="00DA0694"/>
    <w:rsid w:val="00DA1E00"/>
    <w:rsid w:val="00DA2BD4"/>
    <w:rsid w:val="00DA2C55"/>
    <w:rsid w:val="00DA2D7A"/>
    <w:rsid w:val="00DA3A2C"/>
    <w:rsid w:val="00DA538E"/>
    <w:rsid w:val="00DA5B9C"/>
    <w:rsid w:val="00DA7BD3"/>
    <w:rsid w:val="00DB07AC"/>
    <w:rsid w:val="00DB431B"/>
    <w:rsid w:val="00DB62AF"/>
    <w:rsid w:val="00DB7F9E"/>
    <w:rsid w:val="00DC051A"/>
    <w:rsid w:val="00DC06C8"/>
    <w:rsid w:val="00DC735C"/>
    <w:rsid w:val="00DD2E4A"/>
    <w:rsid w:val="00DD762D"/>
    <w:rsid w:val="00DE0C37"/>
    <w:rsid w:val="00DE2D86"/>
    <w:rsid w:val="00DE421B"/>
    <w:rsid w:val="00DE5948"/>
    <w:rsid w:val="00DE7060"/>
    <w:rsid w:val="00DF1D1C"/>
    <w:rsid w:val="00DF65B5"/>
    <w:rsid w:val="00DF70E8"/>
    <w:rsid w:val="00DF7229"/>
    <w:rsid w:val="00DF7950"/>
    <w:rsid w:val="00DF7BF1"/>
    <w:rsid w:val="00E02A30"/>
    <w:rsid w:val="00E05198"/>
    <w:rsid w:val="00E12A79"/>
    <w:rsid w:val="00E136D8"/>
    <w:rsid w:val="00E169C8"/>
    <w:rsid w:val="00E217DD"/>
    <w:rsid w:val="00E22A06"/>
    <w:rsid w:val="00E25164"/>
    <w:rsid w:val="00E2522A"/>
    <w:rsid w:val="00E30352"/>
    <w:rsid w:val="00E31928"/>
    <w:rsid w:val="00E3755E"/>
    <w:rsid w:val="00E530A6"/>
    <w:rsid w:val="00E57099"/>
    <w:rsid w:val="00E609F5"/>
    <w:rsid w:val="00E61612"/>
    <w:rsid w:val="00E61A18"/>
    <w:rsid w:val="00E61B56"/>
    <w:rsid w:val="00E62EA8"/>
    <w:rsid w:val="00E62FA7"/>
    <w:rsid w:val="00E643BC"/>
    <w:rsid w:val="00E65ACC"/>
    <w:rsid w:val="00E72BBC"/>
    <w:rsid w:val="00E80FC8"/>
    <w:rsid w:val="00E82F48"/>
    <w:rsid w:val="00E83CAA"/>
    <w:rsid w:val="00E854FD"/>
    <w:rsid w:val="00E870C0"/>
    <w:rsid w:val="00E913CF"/>
    <w:rsid w:val="00E92F4C"/>
    <w:rsid w:val="00E95767"/>
    <w:rsid w:val="00E95CCF"/>
    <w:rsid w:val="00EA1E64"/>
    <w:rsid w:val="00EA2549"/>
    <w:rsid w:val="00EA7BD7"/>
    <w:rsid w:val="00EB05A4"/>
    <w:rsid w:val="00EB6F0D"/>
    <w:rsid w:val="00EB78B3"/>
    <w:rsid w:val="00EC0681"/>
    <w:rsid w:val="00EC06B9"/>
    <w:rsid w:val="00EC2892"/>
    <w:rsid w:val="00EC4364"/>
    <w:rsid w:val="00EC723E"/>
    <w:rsid w:val="00ED0BF2"/>
    <w:rsid w:val="00ED18E6"/>
    <w:rsid w:val="00ED3362"/>
    <w:rsid w:val="00ED489A"/>
    <w:rsid w:val="00ED616B"/>
    <w:rsid w:val="00ED6E14"/>
    <w:rsid w:val="00ED7DDC"/>
    <w:rsid w:val="00EE0CC7"/>
    <w:rsid w:val="00EE2597"/>
    <w:rsid w:val="00EE6FCE"/>
    <w:rsid w:val="00EF1A9D"/>
    <w:rsid w:val="00EF2CB5"/>
    <w:rsid w:val="00EF6099"/>
    <w:rsid w:val="00EF7FDC"/>
    <w:rsid w:val="00F05991"/>
    <w:rsid w:val="00F10F87"/>
    <w:rsid w:val="00F1780C"/>
    <w:rsid w:val="00F205E9"/>
    <w:rsid w:val="00F22272"/>
    <w:rsid w:val="00F22A2C"/>
    <w:rsid w:val="00F242C7"/>
    <w:rsid w:val="00F246C3"/>
    <w:rsid w:val="00F2615A"/>
    <w:rsid w:val="00F26563"/>
    <w:rsid w:val="00F26789"/>
    <w:rsid w:val="00F325ED"/>
    <w:rsid w:val="00F34721"/>
    <w:rsid w:val="00F35325"/>
    <w:rsid w:val="00F4468B"/>
    <w:rsid w:val="00F45709"/>
    <w:rsid w:val="00F5289D"/>
    <w:rsid w:val="00F57E3B"/>
    <w:rsid w:val="00F61F0E"/>
    <w:rsid w:val="00F62152"/>
    <w:rsid w:val="00F644AE"/>
    <w:rsid w:val="00F6523B"/>
    <w:rsid w:val="00F67559"/>
    <w:rsid w:val="00F73641"/>
    <w:rsid w:val="00F74A24"/>
    <w:rsid w:val="00F74F48"/>
    <w:rsid w:val="00F768DE"/>
    <w:rsid w:val="00F80601"/>
    <w:rsid w:val="00F83DC6"/>
    <w:rsid w:val="00F855FA"/>
    <w:rsid w:val="00F859E1"/>
    <w:rsid w:val="00F90251"/>
    <w:rsid w:val="00F93E98"/>
    <w:rsid w:val="00F94346"/>
    <w:rsid w:val="00F944EB"/>
    <w:rsid w:val="00F94713"/>
    <w:rsid w:val="00F952E0"/>
    <w:rsid w:val="00F95459"/>
    <w:rsid w:val="00F95DC5"/>
    <w:rsid w:val="00F97342"/>
    <w:rsid w:val="00FA25B3"/>
    <w:rsid w:val="00FA3ED3"/>
    <w:rsid w:val="00FB25E9"/>
    <w:rsid w:val="00FD0C8D"/>
    <w:rsid w:val="00FD0DA0"/>
    <w:rsid w:val="00FD110E"/>
    <w:rsid w:val="00FD18FF"/>
    <w:rsid w:val="00FD2610"/>
    <w:rsid w:val="00FD63C2"/>
    <w:rsid w:val="00FD694E"/>
    <w:rsid w:val="00FD6DEC"/>
    <w:rsid w:val="00FE048C"/>
    <w:rsid w:val="00FE10D3"/>
    <w:rsid w:val="00FE13A2"/>
    <w:rsid w:val="00FE3CFF"/>
    <w:rsid w:val="00FE5CBC"/>
    <w:rsid w:val="00FE5DAE"/>
    <w:rsid w:val="00FE69E7"/>
    <w:rsid w:val="00FF16C1"/>
    <w:rsid w:val="00FF6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BD2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10EB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210EB8"/>
    <w:rPr>
      <w:color w:val="800080"/>
      <w:u w:val="single"/>
    </w:rPr>
  </w:style>
  <w:style w:type="paragraph" w:customStyle="1" w:styleId="xl65">
    <w:name w:val="xl65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Normal"/>
    <w:uiPriority w:val="99"/>
    <w:rsid w:val="00210EB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Normal"/>
    <w:uiPriority w:val="99"/>
    <w:rsid w:val="00210EB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"/>
    <w:uiPriority w:val="99"/>
    <w:rsid w:val="00210EB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uiPriority w:val="99"/>
    <w:rsid w:val="00210EB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"/>
    <w:uiPriority w:val="99"/>
    <w:rsid w:val="00210EB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Normal"/>
    <w:uiPriority w:val="99"/>
    <w:rsid w:val="00210EB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"/>
    <w:uiPriority w:val="99"/>
    <w:rsid w:val="00210EB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uiPriority w:val="99"/>
    <w:rsid w:val="00210EB8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uiPriority w:val="99"/>
    <w:rsid w:val="00210EB8"/>
    <w:pPr>
      <w:spacing w:before="100" w:beforeAutospacing="1" w:after="100" w:afterAutospacing="1"/>
      <w:jc w:val="center"/>
    </w:pPr>
  </w:style>
  <w:style w:type="paragraph" w:customStyle="1" w:styleId="xl81">
    <w:name w:val="xl81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Normal"/>
    <w:uiPriority w:val="99"/>
    <w:rsid w:val="00210E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al"/>
    <w:uiPriority w:val="99"/>
    <w:rsid w:val="00210E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uiPriority w:val="99"/>
    <w:rsid w:val="00210E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"/>
    <w:uiPriority w:val="99"/>
    <w:rsid w:val="00210EB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Normal"/>
    <w:uiPriority w:val="99"/>
    <w:rsid w:val="00210EB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Normal"/>
    <w:uiPriority w:val="99"/>
    <w:rsid w:val="00210EB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Normal"/>
    <w:uiPriority w:val="99"/>
    <w:rsid w:val="00210EB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"/>
    <w:uiPriority w:val="99"/>
    <w:rsid w:val="00210EB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Normal"/>
    <w:uiPriority w:val="99"/>
    <w:rsid w:val="00210E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Normal"/>
    <w:uiPriority w:val="99"/>
    <w:rsid w:val="00210E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Normal"/>
    <w:uiPriority w:val="99"/>
    <w:rsid w:val="00210EB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Normal"/>
    <w:uiPriority w:val="99"/>
    <w:rsid w:val="00210EB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Normal"/>
    <w:uiPriority w:val="99"/>
    <w:rsid w:val="00210EB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Normal"/>
    <w:uiPriority w:val="99"/>
    <w:rsid w:val="00210EB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Normal"/>
    <w:uiPriority w:val="99"/>
    <w:rsid w:val="00210EB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Normal"/>
    <w:uiPriority w:val="99"/>
    <w:rsid w:val="00210EB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Normal"/>
    <w:uiPriority w:val="99"/>
    <w:rsid w:val="00210EB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Normal"/>
    <w:uiPriority w:val="99"/>
    <w:rsid w:val="00210EB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semiHidden/>
    <w:rsid w:val="00210EB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0EB8"/>
  </w:style>
  <w:style w:type="paragraph" w:styleId="Footer">
    <w:name w:val="footer"/>
    <w:basedOn w:val="Normal"/>
    <w:link w:val="FooterChar"/>
    <w:uiPriority w:val="99"/>
    <w:semiHidden/>
    <w:rsid w:val="00210EB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0EB8"/>
  </w:style>
  <w:style w:type="paragraph" w:styleId="ListParagraph">
    <w:name w:val="List Paragraph"/>
    <w:basedOn w:val="Normal"/>
    <w:uiPriority w:val="99"/>
    <w:qFormat/>
    <w:rsid w:val="00AB1BD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tr-T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20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3</Pages>
  <Words>702</Words>
  <Characters>4005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cevizlik</dc:creator>
  <cp:keywords>www.sorubak.com</cp:keywords>
  <dc:description/>
  <cp:lastModifiedBy>edanur</cp:lastModifiedBy>
  <cp:revision>2</cp:revision>
  <dcterms:created xsi:type="dcterms:W3CDTF">2012-04-24T13:41:00Z</dcterms:created>
  <dcterms:modified xsi:type="dcterms:W3CDTF">2015-05-09T10:05:00Z</dcterms:modified>
</cp:coreProperties>
</file>