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DA8" w:rsidRPr="00DC156E" w:rsidRDefault="00E13DA8" w:rsidP="00DC156E">
      <w:pPr>
        <w:pStyle w:val="NoSpacing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Adı-soyadı:………………………………………</w:t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  <w:t>Nu:……</w:t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  <w:t>Puan:……</w:t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  <w:t>…/05/2014</w:t>
      </w:r>
    </w:p>
    <w:p w:rsidR="00E13DA8" w:rsidRDefault="00E13DA8" w:rsidP="00DC156E">
      <w:pPr>
        <w:pStyle w:val="NoSpacing"/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2013-2014 ÖĞRETİM YILI</w:t>
      </w:r>
    </w:p>
    <w:p w:rsidR="00E13DA8" w:rsidRDefault="00E13DA8" w:rsidP="00DC156E">
      <w:pPr>
        <w:pStyle w:val="NoSpacing"/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SANDAL CUMHURİYET İLKOKULU 4-A SINIFI</w:t>
      </w:r>
    </w:p>
    <w:p w:rsidR="00E13DA8" w:rsidRDefault="00E13DA8" w:rsidP="00DC156E">
      <w:pPr>
        <w:pStyle w:val="NoSpacing"/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FEN ve TEKNOLOJİ 2.DÖNEM 3.YAZILI SINAVI</w:t>
      </w:r>
    </w:p>
    <w:p w:rsidR="00E13DA8" w:rsidRDefault="00E13DA8" w:rsidP="00DC156E">
      <w:pPr>
        <w:pStyle w:val="NoSpacing"/>
        <w:rPr>
          <w:rFonts w:ascii="Comic Sans MS" w:hAnsi="Comic Sans MS" w:cs="Comic Sans MS"/>
        </w:rPr>
      </w:pPr>
    </w:p>
    <w:p w:rsidR="00E13DA8" w:rsidRPr="00812550" w:rsidRDefault="00E13DA8" w:rsidP="00DC156E">
      <w:pPr>
        <w:pStyle w:val="NoSpacing"/>
        <w:rPr>
          <w:rFonts w:ascii="Comic Sans MS" w:hAnsi="Comic Sans MS" w:cs="Comic Sans MS"/>
        </w:rPr>
      </w:pPr>
      <w:r w:rsidRPr="00812550">
        <w:rPr>
          <w:rFonts w:ascii="Comic Sans MS" w:hAnsi="Comic Sans MS" w:cs="Comic Sans MS"/>
          <w:b/>
          <w:bCs/>
        </w:rPr>
        <w:t>1-Aşağıdaki cümlelerdeki noktalı yerleri uygu</w:t>
      </w:r>
      <w:r>
        <w:rPr>
          <w:rFonts w:ascii="Comic Sans MS" w:hAnsi="Comic Sans MS" w:cs="Comic Sans MS"/>
          <w:b/>
          <w:bCs/>
        </w:rPr>
        <w:t>n kelimelerle tamamlayınız.</w:t>
      </w:r>
      <w:r>
        <w:rPr>
          <w:rFonts w:ascii="Comic Sans MS" w:hAnsi="Comic Sans MS" w:cs="Comic Sans MS"/>
        </w:rPr>
        <w:t xml:space="preserve"> (30 puan)</w:t>
      </w:r>
    </w:p>
    <w:p w:rsidR="00E13DA8" w:rsidRDefault="00E13DA8" w:rsidP="00DC156E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roundrect id="_x0000_s1026" style="position:absolute;margin-left:357pt;margin-top:.7pt;width:95.25pt;height:24.75pt;z-index:251654656" arcsize="10923f">
            <v:textbox>
              <w:txbxContent>
                <w:p w:rsidR="00E13DA8" w:rsidRDefault="00E13DA8" w:rsidP="00812550">
                  <w:pPr>
                    <w:pStyle w:val="NoSpacing"/>
                    <w:jc w:val="center"/>
                  </w:pPr>
                  <w:r>
                    <w:t>elektrik devresi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269.25pt;margin-top:.7pt;width:82.5pt;height:24.75pt;z-index:251653632" arcsize="10923f">
            <v:textbox>
              <w:txbxContent>
                <w:p w:rsidR="00E13DA8" w:rsidRDefault="00E13DA8" w:rsidP="00812550">
                  <w:pPr>
                    <w:pStyle w:val="NoSpacing"/>
                    <w:jc w:val="center"/>
                  </w:pPr>
                  <w:r>
                    <w:t>hava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181.5pt;margin-top:.7pt;width:82.5pt;height:24.75pt;z-index:251652608" arcsize="10923f">
            <v:textbox>
              <w:txbxContent>
                <w:p w:rsidR="00E13DA8" w:rsidRDefault="00E13DA8" w:rsidP="00470D3D">
                  <w:pPr>
                    <w:pStyle w:val="NoSpacing"/>
                    <w:jc w:val="center"/>
                  </w:pPr>
                  <w:r>
                    <w:t>kayaçlar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93pt;margin-top:.7pt;width:82.5pt;height:24.75pt;z-index:251651584" arcsize="10923f">
            <v:textbox>
              <w:txbxContent>
                <w:p w:rsidR="00E13DA8" w:rsidRDefault="00E13DA8" w:rsidP="00470D3D">
                  <w:pPr>
                    <w:pStyle w:val="NoSpacing"/>
                    <w:jc w:val="center"/>
                  </w:pPr>
                  <w:r>
                    <w:t>mikroskop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6.75pt;margin-top:.7pt;width:82.5pt;height:24.75pt;z-index:251650560" arcsize="10923f">
            <v:textbox>
              <w:txbxContent>
                <w:p w:rsidR="00E13DA8" w:rsidRDefault="00E13DA8" w:rsidP="00470D3D">
                  <w:pPr>
                    <w:pStyle w:val="NoSpacing"/>
                    <w:jc w:val="center"/>
                  </w:pPr>
                  <w:r>
                    <w:t>yaşam alanı</w:t>
                  </w:r>
                </w:p>
              </w:txbxContent>
            </v:textbox>
          </v:roundrect>
        </w:pict>
      </w:r>
    </w:p>
    <w:p w:rsidR="00E13DA8" w:rsidRDefault="00E13DA8" w:rsidP="00DC156E">
      <w:pPr>
        <w:pStyle w:val="NoSpacing"/>
        <w:rPr>
          <w:rFonts w:ascii="Comic Sans MS" w:hAnsi="Comic Sans MS" w:cs="Comic Sans MS"/>
        </w:rPr>
      </w:pPr>
    </w:p>
    <w:p w:rsidR="00E13DA8" w:rsidRDefault="00E13DA8" w:rsidP="00DC156E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roundrect id="_x0000_s1031" style="position:absolute;margin-left:357pt;margin-top:.05pt;width:82.5pt;height:24.75pt;z-index:251663872" arcsize="10923f">
            <v:textbox>
              <w:txbxContent>
                <w:p w:rsidR="00E13DA8" w:rsidRDefault="00E13DA8" w:rsidP="00812550">
                  <w:pPr>
                    <w:pStyle w:val="NoSpacing"/>
                    <w:jc w:val="center"/>
                  </w:pPr>
                  <w:r>
                    <w:t>erozyon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269.25pt;margin-top:.05pt;width:82.5pt;height:24.75pt;z-index:251661824" arcsize="10923f">
            <v:textbox>
              <w:txbxContent>
                <w:p w:rsidR="00E13DA8" w:rsidRDefault="00E13DA8" w:rsidP="00812550">
                  <w:pPr>
                    <w:pStyle w:val="NoSpacing"/>
                    <w:jc w:val="center"/>
                  </w:pPr>
                  <w:r>
                    <w:t>sıcaklık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181.5pt;margin-top:.05pt;width:82.5pt;height:24.75pt;z-index:251659776" arcsize="10923f">
            <v:textbox>
              <w:txbxContent>
                <w:p w:rsidR="00E13DA8" w:rsidRDefault="00E13DA8" w:rsidP="00812550">
                  <w:pPr>
                    <w:pStyle w:val="NoSpacing"/>
                    <w:jc w:val="center"/>
                  </w:pPr>
                  <w:r>
                    <w:t>pil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93pt;margin-top:.05pt;width:82.5pt;height:24.75pt;z-index:251657728" arcsize="10923f">
            <v:textbox>
              <w:txbxContent>
                <w:p w:rsidR="00E13DA8" w:rsidRDefault="00E13DA8" w:rsidP="00812550">
                  <w:pPr>
                    <w:pStyle w:val="NoSpacing"/>
                    <w:jc w:val="center"/>
                  </w:pPr>
                  <w:r>
                    <w:t>mantar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6.75pt;margin-top:.05pt;width:82.5pt;height:24.75pt;z-index:251655680" arcsize="10923f">
            <v:textbox>
              <w:txbxContent>
                <w:p w:rsidR="00E13DA8" w:rsidRDefault="00E13DA8" w:rsidP="00812550">
                  <w:pPr>
                    <w:pStyle w:val="NoSpacing"/>
                    <w:jc w:val="center"/>
                  </w:pPr>
                  <w:r>
                    <w:t>su</w:t>
                  </w:r>
                </w:p>
              </w:txbxContent>
            </v:textbox>
          </v:roundrect>
        </w:pict>
      </w:r>
    </w:p>
    <w:p w:rsidR="00E13DA8" w:rsidRDefault="00E13DA8" w:rsidP="00DC156E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roundrect id="_x0000_s1036" style="position:absolute;margin-left:357pt;margin-top:13.95pt;width:82.5pt;height:24.75pt;z-index:251664896" arcsize="10923f">
            <v:textbox>
              <w:txbxContent>
                <w:p w:rsidR="00E13DA8" w:rsidRDefault="00E13DA8" w:rsidP="00812550">
                  <w:pPr>
                    <w:pStyle w:val="NoSpacing"/>
                    <w:jc w:val="center"/>
                  </w:pPr>
                  <w:r>
                    <w:t>kutup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269.25pt;margin-top:13.95pt;width:82.5pt;height:24.75pt;z-index:251662848" arcsize="10923f">
            <v:textbox>
              <w:txbxContent>
                <w:p w:rsidR="00E13DA8" w:rsidRDefault="00E13DA8" w:rsidP="00812550">
                  <w:pPr>
                    <w:pStyle w:val="NoSpacing"/>
                    <w:jc w:val="center"/>
                  </w:pPr>
                  <w:r>
                    <w:t>biyoloji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181.5pt;margin-top:13.95pt;width:82.5pt;height:24.75pt;z-index:251660800" arcsize="10923f">
            <v:textbox>
              <w:txbxContent>
                <w:p w:rsidR="00E13DA8" w:rsidRDefault="00E13DA8" w:rsidP="00812550">
                  <w:pPr>
                    <w:pStyle w:val="NoSpacing"/>
                    <w:jc w:val="center"/>
                  </w:pPr>
                  <w:r>
                    <w:t>çevre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93pt;margin-top:13.95pt;width:82.5pt;height:24.75pt;z-index:251658752" arcsize="10923f">
            <v:textbox>
              <w:txbxContent>
                <w:p w:rsidR="00E13DA8" w:rsidRDefault="00E13DA8" w:rsidP="00812550">
                  <w:pPr>
                    <w:pStyle w:val="NoSpacing"/>
                    <w:jc w:val="center"/>
                  </w:pPr>
                  <w:r>
                    <w:t>ağaç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6.75pt;margin-top:13.95pt;width:82.5pt;height:24.75pt;z-index:251656704" arcsize="10923f">
            <v:textbox>
              <w:txbxContent>
                <w:p w:rsidR="00E13DA8" w:rsidRDefault="00E13DA8" w:rsidP="00812550">
                  <w:pPr>
                    <w:pStyle w:val="NoSpacing"/>
                    <w:jc w:val="center"/>
                  </w:pPr>
                  <w:r>
                    <w:t>toprak</w:t>
                  </w:r>
                </w:p>
              </w:txbxContent>
            </v:textbox>
          </v:roundrect>
        </w:pict>
      </w:r>
    </w:p>
    <w:p w:rsidR="00E13DA8" w:rsidRDefault="00E13DA8" w:rsidP="00DC156E">
      <w:pPr>
        <w:pStyle w:val="NoSpacing"/>
        <w:rPr>
          <w:rFonts w:ascii="Comic Sans MS" w:hAnsi="Comic Sans MS" w:cs="Comic Sans MS"/>
        </w:rPr>
      </w:pPr>
    </w:p>
    <w:p w:rsidR="00E13DA8" w:rsidRDefault="00E13DA8" w:rsidP="00DC156E">
      <w:pPr>
        <w:pStyle w:val="NoSpacing"/>
        <w:rPr>
          <w:rFonts w:ascii="Comic Sans MS" w:hAnsi="Comic Sans MS" w:cs="Comic Sans MS"/>
        </w:rPr>
      </w:pPr>
    </w:p>
    <w:p w:rsidR="00E13DA8" w:rsidRDefault="00E13DA8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*Tohumun çimlenmesi için ……………… , ………………… ve ……………………… ihtiyaç vardır.</w:t>
      </w:r>
    </w:p>
    <w:p w:rsidR="00E13DA8" w:rsidRPr="00812550" w:rsidRDefault="00E13DA8" w:rsidP="00DC156E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E13DA8" w:rsidRDefault="00E13DA8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*Bir solucanın yaşam alanı ……………………, bir tırtılın ise ……………………tır .</w:t>
      </w:r>
    </w:p>
    <w:p w:rsidR="00E13DA8" w:rsidRPr="00812550" w:rsidRDefault="00E13DA8" w:rsidP="00DC156E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E13DA8" w:rsidRDefault="00E13DA8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*Basit bir ……………………………… pil, anahtar, ampul, duy ve kablodan oluşur.</w:t>
      </w:r>
    </w:p>
    <w:p w:rsidR="00E13DA8" w:rsidRPr="00812550" w:rsidRDefault="00E13DA8" w:rsidP="00DC156E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E13DA8" w:rsidRDefault="00E13DA8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*Canlıları inceleyen bilim dalına ………………………… denir.</w:t>
      </w:r>
    </w:p>
    <w:p w:rsidR="00E13DA8" w:rsidRPr="00812550" w:rsidRDefault="00E13DA8" w:rsidP="00DC156E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E13DA8" w:rsidRDefault="00E13DA8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*Gözümüzle göremediğimiz canlıları …………………………… yardımıyla görebiliriz.</w:t>
      </w:r>
    </w:p>
    <w:p w:rsidR="00E13DA8" w:rsidRPr="00812550" w:rsidRDefault="00E13DA8" w:rsidP="00DC156E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E13DA8" w:rsidRDefault="00E13DA8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*Bir canlının yaşaması için tüm koşulları içeren ortama …………………………… denir.</w:t>
      </w:r>
    </w:p>
    <w:p w:rsidR="00E13DA8" w:rsidRPr="00812550" w:rsidRDefault="00E13DA8" w:rsidP="00DC156E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E13DA8" w:rsidRDefault="00E13DA8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*Pillerin artı ve eksi uçlarına …………………… adı verilir.</w:t>
      </w:r>
    </w:p>
    <w:p w:rsidR="00E13DA8" w:rsidRPr="00812550" w:rsidRDefault="00E13DA8" w:rsidP="00DC156E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E13DA8" w:rsidRDefault="00E13DA8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*Canlı ve cansız varlıkların bir arada bulunduğu ortama …………………… denir.</w:t>
      </w:r>
    </w:p>
    <w:p w:rsidR="00E13DA8" w:rsidRPr="00812550" w:rsidRDefault="00E13DA8" w:rsidP="00DC156E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E13DA8" w:rsidRDefault="00E13DA8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*Doldurulabilir ……………… kullanmak atık miktarını azaltır.</w:t>
      </w:r>
    </w:p>
    <w:p w:rsidR="00E13DA8" w:rsidRPr="00812550" w:rsidRDefault="00E13DA8" w:rsidP="00DC156E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E13DA8" w:rsidRDefault="00E13DA8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*Ilık ve nemli ortamlarda ………………………… rastlayabiliriz.</w:t>
      </w:r>
    </w:p>
    <w:p w:rsidR="00E13DA8" w:rsidRPr="00812550" w:rsidRDefault="00E13DA8" w:rsidP="00DC156E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E13DA8" w:rsidRDefault="00E13DA8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*Yer kabuğunu oluşturan …………………………… minerallerden oluşur.</w:t>
      </w:r>
    </w:p>
    <w:p w:rsidR="00E13DA8" w:rsidRPr="00812550" w:rsidRDefault="00E13DA8" w:rsidP="00DC156E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E13DA8" w:rsidRDefault="00E13DA8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*Toprağın akarsu, rüzgar ve yağışın etkisiyle sürüklenip başka yere taşınmasına ………………… adı verilir.</w:t>
      </w:r>
    </w:p>
    <w:p w:rsidR="00E13DA8" w:rsidRDefault="00E13DA8" w:rsidP="00DC156E">
      <w:pPr>
        <w:pStyle w:val="NoSpacing"/>
        <w:rPr>
          <w:rFonts w:ascii="Comic Sans MS" w:hAnsi="Comic Sans MS" w:cs="Comic Sans MS"/>
        </w:rPr>
      </w:pPr>
    </w:p>
    <w:p w:rsidR="00E13DA8" w:rsidRDefault="00E13DA8" w:rsidP="00DC156E">
      <w:pPr>
        <w:pStyle w:val="NoSpacing"/>
        <w:rPr>
          <w:rFonts w:ascii="Comic Sans MS" w:hAnsi="Comic Sans MS" w:cs="Comic Sans MS"/>
        </w:rPr>
        <w:sectPr w:rsidR="00E13DA8" w:rsidSect="00DC156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 w:rsidRPr="009D73DF">
        <w:rPr>
          <w:rFonts w:ascii="Comic Sans MS" w:hAnsi="Comic Sans MS" w:cs="Comic Sans MS"/>
          <w:b/>
          <w:bCs/>
        </w:rPr>
        <w:t>2-Canlıların ortak özelliklerinden 5 tanesini yazınız.</w:t>
      </w:r>
      <w:r>
        <w:rPr>
          <w:rFonts w:ascii="Comic Sans MS" w:hAnsi="Comic Sans MS" w:cs="Comic Sans MS"/>
        </w:rPr>
        <w:t xml:space="preserve"> (10 puan)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……………………………………………………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……………………………………………………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……………………………………………………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……………………………………………………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……………………………………………………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 w:rsidRPr="009D73DF">
        <w:rPr>
          <w:rFonts w:ascii="Comic Sans MS" w:hAnsi="Comic Sans MS" w:cs="Comic Sans MS"/>
          <w:b/>
          <w:bCs/>
        </w:rPr>
        <w:t>3-Basit bir elektrik devresinin temel devre elemanlarını yazınız.</w:t>
      </w:r>
      <w:r>
        <w:rPr>
          <w:rFonts w:ascii="Comic Sans MS" w:hAnsi="Comic Sans MS" w:cs="Comic Sans MS"/>
        </w:rPr>
        <w:t xml:space="preserve"> (10 puan)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……………………………………………………………………………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……………………………………………………………………………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……………………………………………………………………………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 w:rsidRPr="00F91930">
        <w:rPr>
          <w:rFonts w:ascii="Comic Sans MS" w:hAnsi="Comic Sans MS" w:cs="Comic Sans MS"/>
          <w:b/>
          <w:bCs/>
        </w:rPr>
        <w:t>4-Aşağıdakilerden hangisi canlılığını yitirmiş bir varlıktır?</w:t>
      </w:r>
      <w:r>
        <w:rPr>
          <w:rFonts w:ascii="Comic Sans MS" w:hAnsi="Comic Sans MS" w:cs="Comic Sans MS"/>
        </w:rPr>
        <w:t xml:space="preserve"> </w:t>
      </w:r>
      <w:r w:rsidRPr="00F91930">
        <w:rPr>
          <w:rFonts w:ascii="Comic Sans MS" w:hAnsi="Comic Sans MS" w:cs="Comic Sans MS"/>
          <w:sz w:val="18"/>
          <w:szCs w:val="18"/>
        </w:rPr>
        <w:t>(3puan)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ağaç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B) kaya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odun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D) toprak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 w:rsidRPr="00F91930">
        <w:rPr>
          <w:rFonts w:ascii="Comic Sans MS" w:hAnsi="Comic Sans MS" w:cs="Comic Sans MS"/>
          <w:b/>
          <w:bCs/>
        </w:rPr>
        <w:t>5-Aşağıdakilerden hangisi canlıların ortak özelliklerinden değildir?</w:t>
      </w:r>
      <w:r>
        <w:rPr>
          <w:rFonts w:ascii="Comic Sans MS" w:hAnsi="Comic Sans MS" w:cs="Comic Sans MS"/>
        </w:rPr>
        <w:t xml:space="preserve"> </w:t>
      </w:r>
      <w:r w:rsidRPr="00F91930">
        <w:rPr>
          <w:rFonts w:ascii="Comic Sans MS" w:hAnsi="Comic Sans MS" w:cs="Comic Sans MS"/>
          <w:sz w:val="18"/>
          <w:szCs w:val="18"/>
        </w:rPr>
        <w:t>(3puan)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Karada yaşama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 Solunum yapma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Büyüme ve gelişme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 Boşaltım yapma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 w:rsidRPr="00F91930">
        <w:rPr>
          <w:rFonts w:ascii="Comic Sans MS" w:hAnsi="Comic Sans MS" w:cs="Comic Sans MS"/>
          <w:b/>
          <w:bCs/>
        </w:rPr>
        <w:t>6-</w:t>
      </w:r>
      <w:r>
        <w:rPr>
          <w:rFonts w:ascii="Comic Sans MS" w:hAnsi="Comic Sans MS" w:cs="Comic Sans MS"/>
        </w:rPr>
        <w:t xml:space="preserve"> *Canlı bir varlıktır.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*Uyku halindedir.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*Yeni bir canlı oluşturabilir.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 w:rsidRPr="00F91930">
        <w:rPr>
          <w:rFonts w:ascii="Comic Sans MS" w:hAnsi="Comic Sans MS" w:cs="Comic Sans MS"/>
          <w:b/>
          <w:bCs/>
        </w:rPr>
        <w:t>Yukarıda verilen özelliklere sahip olan varlık aşağıdakilerden hangisidir?</w:t>
      </w:r>
      <w:r>
        <w:rPr>
          <w:rFonts w:ascii="Comic Sans MS" w:hAnsi="Comic Sans MS" w:cs="Comic Sans MS"/>
        </w:rPr>
        <w:t xml:space="preserve"> </w:t>
      </w:r>
      <w:r w:rsidRPr="00F91930">
        <w:rPr>
          <w:rFonts w:ascii="Comic Sans MS" w:hAnsi="Comic Sans MS" w:cs="Comic Sans MS"/>
          <w:sz w:val="18"/>
          <w:szCs w:val="18"/>
        </w:rPr>
        <w:t>(3puan)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A)Ağaçtan düşen yaprak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 Toprağa ekilen yaprak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Haşlanmış yumurta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 Kurumuş dal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 w:rsidRPr="00F91930">
        <w:rPr>
          <w:rFonts w:ascii="Comic Sans MS" w:hAnsi="Comic Sans MS" w:cs="Comic Sans MS"/>
          <w:b/>
          <w:bCs/>
        </w:rPr>
        <w:t>7-Aşağıdakilerden hangisi canlılarla ilgilenen bir meslek dalıdır?</w:t>
      </w:r>
      <w:r>
        <w:rPr>
          <w:rFonts w:ascii="Comic Sans MS" w:hAnsi="Comic Sans MS" w:cs="Comic Sans MS"/>
        </w:rPr>
        <w:t xml:space="preserve"> </w:t>
      </w:r>
      <w:r w:rsidRPr="00F91930">
        <w:rPr>
          <w:rFonts w:ascii="Comic Sans MS" w:hAnsi="Comic Sans MS" w:cs="Comic Sans MS"/>
          <w:sz w:val="18"/>
          <w:szCs w:val="18"/>
        </w:rPr>
        <w:t>(3puan)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Maden mühendisliği</w:t>
      </w:r>
      <w:r>
        <w:rPr>
          <w:rFonts w:ascii="Comic Sans MS" w:hAnsi="Comic Sans MS" w:cs="Comic Sans MS"/>
        </w:rPr>
        <w:tab/>
        <w:t>B) Heykeltıraşlık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Veterinerlik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D) İnşaat işçiliği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 w:rsidRPr="00F91930">
        <w:rPr>
          <w:rFonts w:ascii="Comic Sans MS" w:hAnsi="Comic Sans MS" w:cs="Comic Sans MS"/>
          <w:b/>
          <w:bCs/>
        </w:rPr>
        <w:t>8-</w:t>
      </w:r>
      <w:r w:rsidRPr="00F91930">
        <w:rPr>
          <w:rFonts w:ascii="Comic Sans MS" w:hAnsi="Comic Sans MS" w:cs="Comic Sans MS"/>
          <w:b/>
          <w:bCs/>
          <w:sz w:val="20"/>
          <w:szCs w:val="20"/>
        </w:rPr>
        <w:t>Çimlenmekte olan bir tohumun aşağıdakilerden hangisine ihtiyacı yoktur?</w:t>
      </w:r>
      <w:r>
        <w:rPr>
          <w:rFonts w:ascii="Comic Sans MS" w:hAnsi="Comic Sans MS" w:cs="Comic Sans MS"/>
        </w:rPr>
        <w:t xml:space="preserve"> </w:t>
      </w:r>
      <w:r w:rsidRPr="00F91930">
        <w:rPr>
          <w:rFonts w:ascii="Comic Sans MS" w:hAnsi="Comic Sans MS" w:cs="Comic Sans MS"/>
          <w:sz w:val="18"/>
          <w:szCs w:val="18"/>
        </w:rPr>
        <w:t>(3puan)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Su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B) Sıcaklık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Hava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D) Işık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 w:rsidRPr="00F91930">
        <w:rPr>
          <w:rFonts w:ascii="Comic Sans MS" w:hAnsi="Comic Sans MS" w:cs="Comic Sans MS"/>
          <w:b/>
          <w:bCs/>
        </w:rPr>
        <w:t>9-Kışın yapraklarını döken bir bitki baharda yeniden çiçek açmaya başlar. Bu durum canlıların hangi özelliğiyle açıklanabilir?</w:t>
      </w:r>
      <w:r>
        <w:rPr>
          <w:rFonts w:ascii="Comic Sans MS" w:hAnsi="Comic Sans MS" w:cs="Comic Sans MS"/>
        </w:rPr>
        <w:t xml:space="preserve"> </w:t>
      </w:r>
      <w:r w:rsidRPr="00F91930">
        <w:rPr>
          <w:rFonts w:ascii="Comic Sans MS" w:hAnsi="Comic Sans MS" w:cs="Comic Sans MS"/>
          <w:sz w:val="18"/>
          <w:szCs w:val="18"/>
        </w:rPr>
        <w:t>(3puan)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Solunum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B)Üreme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Uyartı alma ve tepki verme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 Boşaltım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Pr="0022731C" w:rsidRDefault="00E13DA8" w:rsidP="0022731C">
      <w:pPr>
        <w:pStyle w:val="NoSpacing"/>
        <w:rPr>
          <w:i/>
          <w:iCs/>
        </w:rPr>
      </w:pPr>
      <w:r w:rsidRPr="00F91930">
        <w:rPr>
          <w:rFonts w:ascii="Comic Sans MS" w:hAnsi="Comic Sans MS" w:cs="Comic Sans MS"/>
          <w:b/>
          <w:bCs/>
        </w:rPr>
        <w:t>10-</w:t>
      </w:r>
      <w:r>
        <w:rPr>
          <w:rFonts w:ascii="Comic Sans MS" w:hAnsi="Comic Sans MS" w:cs="Comic Sans MS"/>
        </w:rPr>
        <w:t xml:space="preserve"> </w:t>
      </w:r>
      <w:r w:rsidRPr="0022731C">
        <w:rPr>
          <w:i/>
          <w:iCs/>
        </w:rPr>
        <w:t>I-Pil devreye elektrik enerjisi sağlar.</w:t>
      </w:r>
    </w:p>
    <w:p w:rsidR="00E13DA8" w:rsidRPr="0022731C" w:rsidRDefault="00E13DA8" w:rsidP="00812550">
      <w:pPr>
        <w:pStyle w:val="NoSpacing"/>
        <w:rPr>
          <w:i/>
          <w:iCs/>
        </w:rPr>
      </w:pPr>
      <w:r w:rsidRPr="0022731C">
        <w:rPr>
          <w:i/>
          <w:iCs/>
        </w:rPr>
        <w:t xml:space="preserve">     II-Ampul elekrik enerjisini ışık enerjisine dönüştürür.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 w:rsidRPr="0022731C">
        <w:rPr>
          <w:i/>
          <w:iCs/>
        </w:rPr>
        <w:t xml:space="preserve">    III-Kablolar devrede elektrik iletimini sağlar.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 w:rsidRPr="00F91930">
        <w:rPr>
          <w:rFonts w:ascii="Comic Sans MS" w:hAnsi="Comic Sans MS" w:cs="Comic Sans MS"/>
          <w:b/>
          <w:bCs/>
        </w:rPr>
        <w:t>Yukarıda yer alan devre elemanlarının görevlerinden hangileri doğrudur?</w:t>
      </w:r>
      <w:r>
        <w:rPr>
          <w:rFonts w:ascii="Comic Sans MS" w:hAnsi="Comic Sans MS" w:cs="Comic Sans MS"/>
        </w:rPr>
        <w:t xml:space="preserve"> </w:t>
      </w:r>
      <w:r w:rsidRPr="00F91930">
        <w:rPr>
          <w:rFonts w:ascii="Comic Sans MS" w:hAnsi="Comic Sans MS" w:cs="Comic Sans MS"/>
          <w:sz w:val="18"/>
          <w:szCs w:val="18"/>
        </w:rPr>
        <w:t>(3puan)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I ve II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B) II ve III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I ve III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D) I, II ve III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 w:rsidRPr="00F91930">
        <w:rPr>
          <w:rFonts w:ascii="Comic Sans MS" w:hAnsi="Comic Sans MS" w:cs="Comic Sans MS"/>
          <w:b/>
          <w:bCs/>
        </w:rPr>
        <w:t>11-Pillerle ilgili olarak aşağıda verilen ifadelerden hangisi doğrudur?</w:t>
      </w:r>
      <w:r>
        <w:rPr>
          <w:rFonts w:ascii="Comic Sans MS" w:hAnsi="Comic Sans MS" w:cs="Comic Sans MS"/>
        </w:rPr>
        <w:t xml:space="preserve"> </w:t>
      </w:r>
      <w:r w:rsidRPr="00F91930">
        <w:rPr>
          <w:rFonts w:ascii="Comic Sans MS" w:hAnsi="Comic Sans MS" w:cs="Comic Sans MS"/>
          <w:sz w:val="18"/>
          <w:szCs w:val="18"/>
        </w:rPr>
        <w:t>(3puan)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Çevre dostu elektrik kaynaklarıdır.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B)Her araç için aynı güçte ve boyda pil seçilmeli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Piller elektrik çarpmasına yol açar.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 Pillerin enerjisi tükenmez.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 w:rsidRPr="00F91930">
        <w:rPr>
          <w:rFonts w:ascii="Comic Sans MS" w:hAnsi="Comic Sans MS" w:cs="Comic Sans MS"/>
          <w:b/>
          <w:bCs/>
        </w:rPr>
        <w:t>12-Biten pilleri diğer çöplerden ayrı olarak toplayan bir kişinin bu şekilde davranmasının sebebi aşağıdakilerden hangisidir?</w:t>
      </w:r>
      <w:r>
        <w:rPr>
          <w:rFonts w:ascii="Comic Sans MS" w:hAnsi="Comic Sans MS" w:cs="Comic Sans MS"/>
        </w:rPr>
        <w:t xml:space="preserve"> </w:t>
      </w:r>
      <w:r w:rsidRPr="00F91930">
        <w:rPr>
          <w:rFonts w:ascii="Comic Sans MS" w:hAnsi="Comic Sans MS" w:cs="Comic Sans MS"/>
          <w:sz w:val="18"/>
          <w:szCs w:val="18"/>
        </w:rPr>
        <w:t>(3puan)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A)Kalıcı atıkların zararlarını önlemek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 Çöpleri düzenli atmak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Hava kirliliğini önlemek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 Çevre düzenlemesi yapmak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Pr="002E15C0" w:rsidRDefault="00E13DA8" w:rsidP="00812550">
      <w:pPr>
        <w:pStyle w:val="NoSpacing"/>
        <w:rPr>
          <w:i/>
          <w:iCs/>
        </w:rPr>
      </w:pPr>
      <w:r w:rsidRPr="00F91930">
        <w:rPr>
          <w:rFonts w:ascii="Comic Sans MS" w:hAnsi="Comic Sans MS" w:cs="Comic Sans MS"/>
          <w:b/>
          <w:bCs/>
        </w:rPr>
        <w:t>13-</w:t>
      </w:r>
      <w:r>
        <w:rPr>
          <w:rFonts w:ascii="Comic Sans MS" w:hAnsi="Comic Sans MS" w:cs="Comic Sans MS"/>
        </w:rPr>
        <w:t xml:space="preserve"> </w:t>
      </w:r>
      <w:r w:rsidRPr="002E15C0">
        <w:rPr>
          <w:i/>
          <w:iCs/>
        </w:rPr>
        <w:t>I-Kalem pil</w:t>
      </w:r>
    </w:p>
    <w:p w:rsidR="00E13DA8" w:rsidRPr="002E15C0" w:rsidRDefault="00E13DA8" w:rsidP="00812550">
      <w:pPr>
        <w:pStyle w:val="NoSpacing"/>
        <w:rPr>
          <w:i/>
          <w:iCs/>
        </w:rPr>
      </w:pPr>
      <w:r w:rsidRPr="002E15C0">
        <w:rPr>
          <w:i/>
          <w:iCs/>
        </w:rPr>
        <w:t xml:space="preserve">      II-Akü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 w:rsidRPr="002E15C0">
        <w:rPr>
          <w:i/>
          <w:iCs/>
        </w:rPr>
        <w:t xml:space="preserve">      III- Güneş pili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 w:rsidRPr="00F91930">
        <w:rPr>
          <w:rFonts w:ascii="Comic Sans MS" w:hAnsi="Comic Sans MS" w:cs="Comic Sans MS"/>
          <w:b/>
          <w:bCs/>
        </w:rPr>
        <w:t>Yukarıdaki kaynaklardan hangileri elektrik enerjisi üretir?</w:t>
      </w:r>
      <w:r>
        <w:rPr>
          <w:rFonts w:ascii="Comic Sans MS" w:hAnsi="Comic Sans MS" w:cs="Comic Sans MS"/>
        </w:rPr>
        <w:t xml:space="preserve"> </w:t>
      </w:r>
      <w:r w:rsidRPr="00F91930">
        <w:rPr>
          <w:rFonts w:ascii="Comic Sans MS" w:hAnsi="Comic Sans MS" w:cs="Comic Sans MS"/>
          <w:sz w:val="18"/>
          <w:szCs w:val="18"/>
        </w:rPr>
        <w:t>(3puan)</w:t>
      </w:r>
    </w:p>
    <w:p w:rsidR="00E13DA8" w:rsidRDefault="00E13DA8" w:rsidP="002E15C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I ve II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B) II ve III</w:t>
      </w:r>
    </w:p>
    <w:p w:rsidR="00E13DA8" w:rsidRDefault="00E13DA8" w:rsidP="002E15C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I ve III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D) I, II ve III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 w:rsidRPr="00F91930">
        <w:rPr>
          <w:rFonts w:ascii="Comic Sans MS" w:hAnsi="Comic Sans MS" w:cs="Comic Sans MS"/>
          <w:b/>
          <w:bCs/>
        </w:rPr>
        <w:t>14-Aşağıdaki canlılardan hangisinin yaşam alanı diğerlerinden farklıdır?</w:t>
      </w:r>
      <w:r>
        <w:rPr>
          <w:rFonts w:ascii="Comic Sans MS" w:hAnsi="Comic Sans MS" w:cs="Comic Sans MS"/>
        </w:rPr>
        <w:t xml:space="preserve"> </w:t>
      </w:r>
      <w:r w:rsidRPr="00F91930">
        <w:rPr>
          <w:rFonts w:ascii="Comic Sans MS" w:hAnsi="Comic Sans MS" w:cs="Comic Sans MS"/>
          <w:sz w:val="18"/>
          <w:szCs w:val="18"/>
        </w:rPr>
        <w:t>(3puan)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Fare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B) Yılan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Köstebek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D) Ceylan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 w:rsidRPr="00F91930">
        <w:rPr>
          <w:rFonts w:ascii="Comic Sans MS" w:hAnsi="Comic Sans MS" w:cs="Comic Sans MS"/>
          <w:b/>
          <w:bCs/>
          <w:sz w:val="20"/>
          <w:szCs w:val="20"/>
        </w:rPr>
        <w:t>15-Kayaçları oluşturan ve farklılaşmasını sağlayan yapı aşağıdakilerden hangisidir?</w:t>
      </w:r>
      <w:r>
        <w:rPr>
          <w:rFonts w:ascii="Comic Sans MS" w:hAnsi="Comic Sans MS" w:cs="Comic Sans MS"/>
        </w:rPr>
        <w:t xml:space="preserve"> </w:t>
      </w:r>
      <w:r w:rsidRPr="00F91930">
        <w:rPr>
          <w:rFonts w:ascii="Comic Sans MS" w:hAnsi="Comic Sans MS" w:cs="Comic Sans MS"/>
          <w:sz w:val="18"/>
          <w:szCs w:val="18"/>
        </w:rPr>
        <w:t>(3puan)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Mineral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B) Kütle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Maden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D) Taş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 w:rsidRPr="00F91930">
        <w:rPr>
          <w:rFonts w:ascii="Comic Sans MS" w:hAnsi="Comic Sans MS" w:cs="Comic Sans MS"/>
          <w:b/>
          <w:bCs/>
        </w:rPr>
        <w:t>16- Dünyanın en ince katmanı aşağıdakilerden hangisidir?</w:t>
      </w:r>
      <w:r>
        <w:rPr>
          <w:rFonts w:ascii="Comic Sans MS" w:hAnsi="Comic Sans MS" w:cs="Comic Sans MS"/>
        </w:rPr>
        <w:t xml:space="preserve"> </w:t>
      </w:r>
      <w:r w:rsidRPr="00F91930">
        <w:rPr>
          <w:rFonts w:ascii="Comic Sans MS" w:hAnsi="Comic Sans MS" w:cs="Comic Sans MS"/>
          <w:sz w:val="18"/>
          <w:szCs w:val="18"/>
        </w:rPr>
        <w:t>(3puan)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Hava küre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B) Taş küre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Ağır küre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D) Su küre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 w:rsidRPr="00F91930">
        <w:rPr>
          <w:rFonts w:ascii="Comic Sans MS" w:hAnsi="Comic Sans MS" w:cs="Comic Sans MS"/>
          <w:b/>
          <w:bCs/>
        </w:rPr>
        <w:t>17-Aşağıdakilerden hangisinde dünyanın katmanları dıştan içe doğru verilmiştir?</w:t>
      </w:r>
      <w:r>
        <w:rPr>
          <w:rFonts w:ascii="Comic Sans MS" w:hAnsi="Comic Sans MS" w:cs="Comic Sans MS"/>
        </w:rPr>
        <w:t xml:space="preserve"> </w:t>
      </w:r>
      <w:r w:rsidRPr="00F91930">
        <w:rPr>
          <w:rFonts w:ascii="Comic Sans MS" w:hAnsi="Comic Sans MS" w:cs="Comic Sans MS"/>
          <w:sz w:val="18"/>
          <w:szCs w:val="18"/>
        </w:rPr>
        <w:t>(3puan)</w:t>
      </w:r>
    </w:p>
    <w:p w:rsidR="00E13DA8" w:rsidRPr="002E15C0" w:rsidRDefault="00E13DA8" w:rsidP="00812550">
      <w:pPr>
        <w:pStyle w:val="NoSpacing"/>
        <w:rPr>
          <w:rFonts w:ascii="Comic Sans MS" w:hAnsi="Comic Sans MS" w:cs="Comic Sans MS"/>
          <w:sz w:val="20"/>
          <w:szCs w:val="20"/>
        </w:rPr>
      </w:pPr>
      <w:r w:rsidRPr="002E15C0">
        <w:rPr>
          <w:rFonts w:ascii="Comic Sans MS" w:hAnsi="Comic Sans MS" w:cs="Comic Sans MS"/>
          <w:sz w:val="20"/>
          <w:szCs w:val="20"/>
        </w:rPr>
        <w:t>A)</w:t>
      </w:r>
      <w:r>
        <w:rPr>
          <w:rFonts w:ascii="Comic Sans MS" w:hAnsi="Comic Sans MS" w:cs="Comic Sans MS"/>
          <w:sz w:val="20"/>
          <w:szCs w:val="20"/>
        </w:rPr>
        <w:t>Ağır küre-ateş küre-Taş küre-Su küre-Hava küre</w:t>
      </w:r>
    </w:p>
    <w:p w:rsidR="00E13DA8" w:rsidRPr="002E15C0" w:rsidRDefault="00E13DA8" w:rsidP="00812550">
      <w:pPr>
        <w:pStyle w:val="NoSpacing"/>
        <w:rPr>
          <w:rFonts w:ascii="Comic Sans MS" w:hAnsi="Comic Sans MS" w:cs="Comic Sans MS"/>
          <w:sz w:val="20"/>
          <w:szCs w:val="20"/>
        </w:rPr>
      </w:pPr>
      <w:r w:rsidRPr="002E15C0">
        <w:rPr>
          <w:rFonts w:ascii="Comic Sans MS" w:hAnsi="Comic Sans MS" w:cs="Comic Sans MS"/>
          <w:sz w:val="20"/>
          <w:szCs w:val="20"/>
        </w:rPr>
        <w:t>B)Hava küre-Su küre-Taş küre-</w:t>
      </w:r>
      <w:r>
        <w:rPr>
          <w:rFonts w:ascii="Comic Sans MS" w:hAnsi="Comic Sans MS" w:cs="Comic Sans MS"/>
          <w:sz w:val="20"/>
          <w:szCs w:val="20"/>
        </w:rPr>
        <w:t>Ağır küre-</w:t>
      </w:r>
      <w:r w:rsidRPr="002E15C0">
        <w:rPr>
          <w:rFonts w:ascii="Comic Sans MS" w:hAnsi="Comic Sans MS" w:cs="Comic Sans MS"/>
          <w:sz w:val="20"/>
          <w:szCs w:val="20"/>
        </w:rPr>
        <w:t>Ateş küre</w:t>
      </w:r>
    </w:p>
    <w:p w:rsidR="00E13DA8" w:rsidRPr="002E15C0" w:rsidRDefault="00E13DA8" w:rsidP="00812550">
      <w:pPr>
        <w:pStyle w:val="NoSpacing"/>
        <w:rPr>
          <w:rFonts w:ascii="Comic Sans MS" w:hAnsi="Comic Sans MS" w:cs="Comic Sans MS"/>
          <w:sz w:val="20"/>
          <w:szCs w:val="20"/>
        </w:rPr>
      </w:pPr>
      <w:r w:rsidRPr="002E15C0">
        <w:rPr>
          <w:rFonts w:ascii="Comic Sans MS" w:hAnsi="Comic Sans MS" w:cs="Comic Sans MS"/>
          <w:sz w:val="20"/>
          <w:szCs w:val="20"/>
        </w:rPr>
        <w:t>C)Hava küre-Su küre-Taş küre-Ateş küre-Ağir Küre</w:t>
      </w:r>
    </w:p>
    <w:p w:rsidR="00E13DA8" w:rsidRPr="002E15C0" w:rsidRDefault="00E13DA8" w:rsidP="00812550">
      <w:pPr>
        <w:pStyle w:val="NoSpacing"/>
        <w:rPr>
          <w:rFonts w:ascii="Comic Sans MS" w:hAnsi="Comic Sans MS" w:cs="Comic Sans MS"/>
          <w:sz w:val="20"/>
          <w:szCs w:val="20"/>
        </w:rPr>
      </w:pPr>
      <w:r w:rsidRPr="002E15C0">
        <w:rPr>
          <w:rFonts w:ascii="Comic Sans MS" w:hAnsi="Comic Sans MS" w:cs="Comic Sans MS"/>
          <w:sz w:val="20"/>
          <w:szCs w:val="20"/>
        </w:rPr>
        <w:t>D)Su küre-</w:t>
      </w:r>
      <w:r>
        <w:rPr>
          <w:rFonts w:ascii="Comic Sans MS" w:hAnsi="Comic Sans MS" w:cs="Comic Sans MS"/>
          <w:sz w:val="20"/>
          <w:szCs w:val="20"/>
        </w:rPr>
        <w:t>Hava küre-</w:t>
      </w:r>
      <w:r w:rsidRPr="002E15C0">
        <w:rPr>
          <w:rFonts w:ascii="Comic Sans MS" w:hAnsi="Comic Sans MS" w:cs="Comic Sans MS"/>
          <w:sz w:val="20"/>
          <w:szCs w:val="20"/>
        </w:rPr>
        <w:t>Taş küre-Ateş küre-Ağir Küre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 w:rsidRPr="00962A02">
        <w:rPr>
          <w:rFonts w:ascii="Comic Sans MS" w:hAnsi="Comic Sans MS" w:cs="Comic Sans MS"/>
          <w:b/>
          <w:bCs/>
        </w:rPr>
        <w:t>18-Aşağıdakilerden hangisi dünyanın gözlemlenebilir katmanlarından biri değildir?</w:t>
      </w:r>
      <w:r>
        <w:rPr>
          <w:rFonts w:ascii="Comic Sans MS" w:hAnsi="Comic Sans MS" w:cs="Comic Sans MS"/>
        </w:rPr>
        <w:t xml:space="preserve"> </w:t>
      </w:r>
      <w:r w:rsidRPr="00F91930">
        <w:rPr>
          <w:rFonts w:ascii="Comic Sans MS" w:hAnsi="Comic Sans MS" w:cs="Comic Sans MS"/>
          <w:sz w:val="18"/>
          <w:szCs w:val="18"/>
        </w:rPr>
        <w:t>(3puan)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A)Hava küre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B) Ağır küre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Taş küre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D) Su küre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 w:rsidRPr="00962A02">
        <w:rPr>
          <w:rFonts w:ascii="Comic Sans MS" w:hAnsi="Comic Sans MS" w:cs="Comic Sans MS"/>
          <w:b/>
          <w:bCs/>
        </w:rPr>
        <w:t>19-</w:t>
      </w:r>
      <w:r w:rsidRPr="00F91930">
        <w:rPr>
          <w:rFonts w:ascii="Comic Sans MS" w:hAnsi="Comic Sans MS" w:cs="Comic Sans MS"/>
          <w:b/>
          <w:bCs/>
        </w:rPr>
        <w:t>Aşağıdakilerden hangisi yapay ses kaynağıdır?</w:t>
      </w:r>
      <w:r>
        <w:rPr>
          <w:rFonts w:ascii="Comic Sans MS" w:hAnsi="Comic Sans MS" w:cs="Comic Sans MS"/>
        </w:rPr>
        <w:t xml:space="preserve"> </w:t>
      </w:r>
      <w:r w:rsidRPr="00F91930">
        <w:rPr>
          <w:rFonts w:ascii="Comic Sans MS" w:hAnsi="Comic Sans MS" w:cs="Comic Sans MS"/>
          <w:sz w:val="18"/>
          <w:szCs w:val="18"/>
        </w:rPr>
        <w:t>(3puan)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Rüzgar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B) Kuş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Heyelan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D) Telefon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 w:rsidRPr="00F91930">
        <w:rPr>
          <w:rFonts w:ascii="Comic Sans MS" w:hAnsi="Comic Sans MS" w:cs="Comic Sans MS"/>
          <w:b/>
          <w:bCs/>
        </w:rPr>
        <w:t>20- Aşağıdakilerden hangisi en son icat edilmiştir?</w:t>
      </w:r>
      <w:r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  <w:sz w:val="18"/>
          <w:szCs w:val="18"/>
        </w:rPr>
        <w:t>(2</w:t>
      </w:r>
      <w:r w:rsidRPr="00F91930">
        <w:rPr>
          <w:rFonts w:ascii="Comic Sans MS" w:hAnsi="Comic Sans MS" w:cs="Comic Sans MS"/>
          <w:sz w:val="18"/>
          <w:szCs w:val="18"/>
        </w:rPr>
        <w:t>puan)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Halojen lamba</w:t>
      </w:r>
      <w:r>
        <w:rPr>
          <w:rFonts w:ascii="Comic Sans MS" w:hAnsi="Comic Sans MS" w:cs="Comic Sans MS"/>
        </w:rPr>
        <w:tab/>
        <w:t>B) Meşale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Mum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D) Ampul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590023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hyperlink r:id="rId4" w:history="1">
        <w:r w:rsidRPr="0072485D">
          <w:rPr>
            <w:rStyle w:val="Hyperlink"/>
            <w:rFonts w:ascii="Comic Sans MS" w:hAnsi="Comic Sans MS" w:cs="Comic Sans MS"/>
            <w:b/>
            <w:bCs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E13DA8" w:rsidRDefault="00E13DA8" w:rsidP="00812550">
      <w:pPr>
        <w:pStyle w:val="NoSpacing"/>
        <w:rPr>
          <w:rFonts w:ascii="Comic Sans MS" w:hAnsi="Comic Sans MS" w:cs="Comic Sans MS"/>
        </w:rPr>
      </w:pPr>
    </w:p>
    <w:p w:rsidR="00E13DA8" w:rsidRDefault="00E13DA8" w:rsidP="00962A02">
      <w:pPr>
        <w:pStyle w:val="NoSpacing"/>
        <w:jc w:val="right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</w:t>
      </w:r>
    </w:p>
    <w:p w:rsidR="00E13DA8" w:rsidRPr="00DC156E" w:rsidRDefault="00E13DA8" w:rsidP="00962A02">
      <w:pPr>
        <w:pStyle w:val="NoSpacing"/>
        <w:jc w:val="right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Sınıf Öğretmeni</w:t>
      </w:r>
    </w:p>
    <w:sectPr w:rsidR="00E13DA8" w:rsidRPr="00DC156E" w:rsidSect="0081255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156E"/>
    <w:rsid w:val="00076124"/>
    <w:rsid w:val="00096BF6"/>
    <w:rsid w:val="001D3A60"/>
    <w:rsid w:val="0022731C"/>
    <w:rsid w:val="00245AB6"/>
    <w:rsid w:val="002B2492"/>
    <w:rsid w:val="002E15C0"/>
    <w:rsid w:val="00470D3D"/>
    <w:rsid w:val="00590023"/>
    <w:rsid w:val="005C2076"/>
    <w:rsid w:val="005F285F"/>
    <w:rsid w:val="006C6C58"/>
    <w:rsid w:val="0072485D"/>
    <w:rsid w:val="00812550"/>
    <w:rsid w:val="00884099"/>
    <w:rsid w:val="00962A02"/>
    <w:rsid w:val="0098236F"/>
    <w:rsid w:val="009D73DF"/>
    <w:rsid w:val="00DC156E"/>
    <w:rsid w:val="00E13DA8"/>
    <w:rsid w:val="00F91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07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C156E"/>
    <w:rPr>
      <w:rFonts w:cs="Calibri"/>
    </w:rPr>
  </w:style>
  <w:style w:type="character" w:styleId="Hyperlink">
    <w:name w:val="Hyperlink"/>
    <w:basedOn w:val="DefaultParagraphFont"/>
    <w:uiPriority w:val="99"/>
    <w:rsid w:val="005F28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05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2</Pages>
  <Words>666</Words>
  <Characters>3799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Ekol</dc:creator>
  <cp:keywords>sorubak.com</cp:keywords>
  <dc:description>sorubak.com</dc:description>
  <cp:lastModifiedBy>edanur</cp:lastModifiedBy>
  <cp:revision>7</cp:revision>
  <dcterms:created xsi:type="dcterms:W3CDTF">2014-05-16T19:38:00Z</dcterms:created>
  <dcterms:modified xsi:type="dcterms:W3CDTF">2015-05-21T15:10:00Z</dcterms:modified>
  <cp:category>sorubak.com</cp:category>
</cp:coreProperties>
</file>