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29" w:rsidRPr="00AC44EE" w:rsidRDefault="00B82529" w:rsidP="000E44F6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Adı-Soyadı…………….                   No:……                                     ALDIĞI  PUAN: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2014 -2015  ÖĞRETİM YILI MUSTAFA ITRİ İLKOKULU               </w:t>
      </w:r>
    </w:p>
    <w:p w:rsidR="00B82529" w:rsidRDefault="00B82529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4. SINIFLAR FEN VE TEKNOLOJİ DERSİ  II.  DÖNEM   II.  YAZILI   SORULARI</w:t>
      </w:r>
    </w:p>
    <w:p w:rsidR="00B82529" w:rsidRPr="00AC44EE" w:rsidRDefault="00B82529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Default="00B82529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A) Aşağıdaki cümlelerden doğru olanların başına D, yanlış olanların başına Y yazınız. (14 puan)</w:t>
      </w:r>
    </w:p>
    <w:p w:rsidR="00B82529" w:rsidRPr="00AC44EE" w:rsidRDefault="00B82529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B82529" w:rsidRPr="00AC44EE" w:rsidRDefault="00B82529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  Toprak çok uzun yıllar boyunca kayaçların rüzgâr, su, hava ve canlıların etkisi ile parçalanması sonucu oluşur.</w:t>
      </w:r>
    </w:p>
    <w:p w:rsidR="00B82529" w:rsidRPr="00AC44EE" w:rsidRDefault="00B82529" w:rsidP="00AB1BD2">
      <w:pPr>
        <w:pStyle w:val="ListParagraph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  <w:color w:val="000000"/>
        </w:rPr>
        <w:t xml:space="preserve">     (    )  Dünya’nın en dış katmanında Ağır küre bulunur.</w:t>
      </w:r>
    </w:p>
    <w:p w:rsidR="00B82529" w:rsidRPr="00AC44EE" w:rsidRDefault="00B82529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Kurşun kalem, cam gibi esnek olmayan maddelere berk maddeler denir.</w:t>
      </w:r>
    </w:p>
    <w:p w:rsidR="00B82529" w:rsidRPr="00AC44EE" w:rsidRDefault="00B82529" w:rsidP="00AB1BD2">
      <w:pPr>
        <w:pStyle w:val="ListParagraph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    (    ) Dünya üzerinde karalar sulardan daha çok yer kaplar.</w:t>
      </w:r>
    </w:p>
    <w:p w:rsidR="00B82529" w:rsidRPr="00AC44EE" w:rsidRDefault="00B82529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Karalar, sular ve bunların saran hava Dünya’nın gözlemlenebilir katmanlarındandır.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   ) Ay bir ışık kaynağıdır.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) </w:t>
      </w:r>
      <w:r w:rsidRPr="00AC44EE">
        <w:rPr>
          <w:rFonts w:ascii="Comic Sans MS" w:hAnsi="Comic Sans MS" w:cs="Comic Sans MS"/>
          <w:sz w:val="22"/>
          <w:szCs w:val="22"/>
        </w:rPr>
        <w:t>İnsanların yaptığı ışık kaynaklarına, yapay ışık kaynağı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sz w:val="22"/>
          <w:szCs w:val="22"/>
        </w:rPr>
        <w:t>denir.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B</w:t>
      </w:r>
      <w:r w:rsidRPr="00AC44EE">
        <w:rPr>
          <w:rFonts w:ascii="Comic Sans MS" w:hAnsi="Comic Sans MS" w:cs="Comic Sans MS"/>
          <w:sz w:val="22"/>
          <w:szCs w:val="22"/>
        </w:rPr>
        <w:t xml:space="preserve">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Aşağıdaki boşluklara uygun olan kelimeleri yerleştiriniz</w:t>
      </w:r>
      <w:r w:rsidRPr="00AC44EE">
        <w:rPr>
          <w:rFonts w:ascii="Comic Sans MS" w:hAnsi="Comic Sans MS" w:cs="Comic Sans MS"/>
          <w:sz w:val="22"/>
          <w:szCs w:val="22"/>
        </w:rPr>
        <w:t>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(16 puan )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Doğal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kıta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hava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taş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 küre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karalarla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çekme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görmemizi</w:t>
      </w:r>
    </w:p>
    <w:p w:rsidR="00B82529" w:rsidRPr="00AC44EE" w:rsidRDefault="00B82529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Kapıyı açmak için …………….…………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….……. kuvveti uygulanır.</w:t>
      </w:r>
    </w:p>
    <w:p w:rsidR="00B82529" w:rsidRPr="00AC44EE" w:rsidRDefault="00B82529" w:rsidP="00AB1BD2">
      <w:pPr>
        <w:pStyle w:val="ListParagraph"/>
        <w:tabs>
          <w:tab w:val="left" w:pos="6600"/>
        </w:tabs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&gt;   Dünya üzerindeki büyük kara parçalarına …………</w:t>
      </w:r>
      <w:r>
        <w:rPr>
          <w:rFonts w:ascii="Comic Sans MS" w:hAnsi="Comic Sans MS" w:cs="Comic Sans MS"/>
        </w:rPr>
        <w:t>………</w:t>
      </w:r>
      <w:r w:rsidRPr="00AC44EE">
        <w:rPr>
          <w:rFonts w:ascii="Comic Sans MS" w:hAnsi="Comic Sans MS" w:cs="Comic Sans MS"/>
        </w:rPr>
        <w:t>…………..…denir.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Rüzgar</w:t>
      </w:r>
      <w:r>
        <w:rPr>
          <w:rFonts w:ascii="Comic Sans MS" w:hAnsi="Comic Sans MS" w:cs="Comic Sans MS"/>
        </w:rPr>
        <w:t xml:space="preserve"> sesi</w:t>
      </w:r>
      <w:r w:rsidRPr="00AC44EE">
        <w:rPr>
          <w:rFonts w:ascii="Comic Sans MS" w:hAnsi="Comic Sans MS" w:cs="Comic Sans MS"/>
        </w:rPr>
        <w:t xml:space="preserve"> ……………</w:t>
      </w:r>
      <w:r>
        <w:rPr>
          <w:rFonts w:ascii="Comic Sans MS" w:hAnsi="Comic Sans MS" w:cs="Comic Sans MS"/>
        </w:rPr>
        <w:t>………..…….</w:t>
      </w:r>
      <w:r w:rsidRPr="00AC44EE">
        <w:rPr>
          <w:rFonts w:ascii="Comic Sans MS" w:hAnsi="Comic Sans MS" w:cs="Comic Sans MS"/>
        </w:rPr>
        <w:t>. bir ses kaynağıdır.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Işık  bizim ……………………</w:t>
      </w:r>
      <w:r>
        <w:rPr>
          <w:rFonts w:ascii="Comic Sans MS" w:hAnsi="Comic Sans MS" w:cs="Comic Sans MS"/>
        </w:rPr>
        <w:t>…………</w:t>
      </w:r>
      <w:r w:rsidRPr="00AC44EE">
        <w:rPr>
          <w:rFonts w:ascii="Comic Sans MS" w:hAnsi="Comic Sans MS" w:cs="Comic Sans MS"/>
        </w:rPr>
        <w:t>…. sağlar.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Dünya’yı en dıştan saran hava katmanına………</w:t>
      </w:r>
      <w:r>
        <w:rPr>
          <w:rFonts w:ascii="Comic Sans MS" w:hAnsi="Comic Sans MS" w:cs="Comic Sans MS"/>
        </w:rPr>
        <w:t>……………………</w:t>
      </w:r>
      <w:r w:rsidRPr="00AC44EE">
        <w:rPr>
          <w:rFonts w:ascii="Comic Sans MS" w:hAnsi="Comic Sans MS" w:cs="Comic Sans MS"/>
        </w:rPr>
        <w:t>………………denir.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Dünya’mızın dörtte üçü </w:t>
      </w:r>
      <w:r w:rsidRPr="00AC44EE">
        <w:rPr>
          <w:rFonts w:ascii="Comic Sans MS" w:hAnsi="Comic Sans MS" w:cs="Comic Sans MS"/>
          <w:b/>
          <w:bCs/>
        </w:rPr>
        <w:t xml:space="preserve">……………. </w:t>
      </w:r>
      <w:r>
        <w:rPr>
          <w:rFonts w:ascii="Comic Sans MS" w:hAnsi="Comic Sans MS" w:cs="Comic Sans MS"/>
          <w:b/>
          <w:bCs/>
        </w:rPr>
        <w:t>…..</w:t>
      </w:r>
      <w:r w:rsidRPr="00AC44EE">
        <w:rPr>
          <w:rFonts w:ascii="Comic Sans MS" w:hAnsi="Comic Sans MS" w:cs="Comic Sans MS"/>
          <w:b/>
          <w:bCs/>
        </w:rPr>
        <w:t>….</w:t>
      </w:r>
      <w:r w:rsidRPr="00AC44EE">
        <w:rPr>
          <w:rFonts w:ascii="Comic Sans MS" w:hAnsi="Comic Sans MS" w:cs="Comic Sans MS"/>
        </w:rPr>
        <w:t xml:space="preserve">, dörtte biri </w:t>
      </w:r>
      <w:r w:rsidRPr="00AC44EE">
        <w:rPr>
          <w:rFonts w:ascii="Comic Sans MS" w:hAnsi="Comic Sans MS" w:cs="Comic Sans MS"/>
          <w:b/>
          <w:bCs/>
        </w:rPr>
        <w:t>…………………</w:t>
      </w:r>
      <w:r>
        <w:rPr>
          <w:rFonts w:ascii="Comic Sans MS" w:hAnsi="Comic Sans MS" w:cs="Comic Sans MS"/>
          <w:b/>
          <w:bCs/>
        </w:rPr>
        <w:t>…………..</w:t>
      </w:r>
      <w:r w:rsidRPr="00AC44EE">
        <w:rPr>
          <w:rFonts w:ascii="Comic Sans MS" w:hAnsi="Comic Sans MS" w:cs="Comic Sans MS"/>
          <w:b/>
          <w:bCs/>
        </w:rPr>
        <w:t>.</w:t>
      </w:r>
      <w:r w:rsidRPr="00AC44EE">
        <w:rPr>
          <w:rFonts w:ascii="Comic Sans MS" w:hAnsi="Comic Sans MS" w:cs="Comic Sans MS"/>
        </w:rPr>
        <w:t xml:space="preserve"> kaplıdır. 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Yeryüzünün okyanuslar,denizler,göller,akarsular ve yer altı suları ile kaplı katmanına ……...………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 denir.</w:t>
      </w:r>
    </w:p>
    <w:p w:rsidR="00B82529" w:rsidRPr="00AC44EE" w:rsidRDefault="00B82529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Yerkabuğunun taş,toprak ve kayalardan oluşan üzerinde canlıların yaşadığı katmanına </w:t>
      </w:r>
      <w:r w:rsidRPr="00AC44EE">
        <w:rPr>
          <w:rFonts w:ascii="Comic Sans MS" w:hAnsi="Comic Sans MS" w:cs="Comic Sans MS"/>
          <w:b/>
          <w:bCs/>
        </w:rPr>
        <w:t>………………………..</w:t>
      </w:r>
      <w:r w:rsidRPr="00AC44EE">
        <w:rPr>
          <w:rFonts w:ascii="Comic Sans MS" w:hAnsi="Comic Sans MS" w:cs="Comic Sans MS"/>
        </w:rPr>
        <w:t xml:space="preserve"> denir.</w:t>
      </w:r>
    </w:p>
    <w:p w:rsidR="00B82529" w:rsidRDefault="00B82529" w:rsidP="000E44F6">
      <w:pPr>
        <w:rPr>
          <w:rFonts w:ascii="Comic Sans MS" w:hAnsi="Comic Sans MS" w:cs="Comic Sans MS"/>
          <w:sz w:val="22"/>
          <w:szCs w:val="22"/>
          <w:lang w:val="tr-TR" w:eastAsia="en-US"/>
        </w:rPr>
      </w:pPr>
    </w:p>
    <w:p w:rsidR="00B82529" w:rsidRPr="00AC44EE" w:rsidRDefault="00B82529" w:rsidP="000E44F6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C)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. Aşağıdaki sözcükleri tablodaki sözcüklerle eşleştirelim. (15 puan )</w:t>
      </w:r>
    </w:p>
    <w:p w:rsidR="00B82529" w:rsidRPr="00AC44EE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>)    Bacalarımıza filtre takmazsak olur.</w:t>
      </w:r>
      <w:r w:rsidRPr="00AC44EE">
        <w:rPr>
          <w:rFonts w:ascii="Comic Sans MS" w:hAnsi="Comic Sans MS" w:cs="Comic Sans MS"/>
        </w:rPr>
        <w:tab/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1) MADENLER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2) </w:t>
            </w:r>
            <w:r>
              <w:rPr>
                <w:rFonts w:ascii="Comic Sans MS" w:hAnsi="Comic Sans MS" w:cs="Comic Sans MS"/>
                <w:sz w:val="22"/>
                <w:szCs w:val="22"/>
              </w:rPr>
              <w:t>DÖNME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3)  HAVA KİRLİLİĞİ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4)  BİTKİLER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5) SÜZME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6) ÇÖZELTİ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7) SES</w:t>
            </w:r>
          </w:p>
        </w:tc>
      </w:tr>
      <w:tr w:rsidR="00B82529" w:rsidRPr="00AC44EE">
        <w:tc>
          <w:tcPr>
            <w:tcW w:w="2808" w:type="dxa"/>
          </w:tcPr>
          <w:p w:rsidR="00B82529" w:rsidRPr="00AC44EE" w:rsidRDefault="00B82529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8) TERMOMETRE</w:t>
            </w:r>
          </w:p>
        </w:tc>
      </w:tr>
    </w:tbl>
    <w:p w:rsidR="00B82529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  </w:t>
      </w:r>
      <w:r>
        <w:rPr>
          <w:rFonts w:ascii="Comic Sans MS" w:hAnsi="Comic Sans MS" w:cs="Comic Sans MS"/>
        </w:rPr>
        <w:t xml:space="preserve">   )    Az bulunan,  işimize yarayan, </w:t>
      </w:r>
      <w:r w:rsidRPr="00AC44EE">
        <w:rPr>
          <w:rFonts w:ascii="Comic Sans MS" w:hAnsi="Comic Sans MS" w:cs="Comic Sans MS"/>
        </w:rPr>
        <w:t xml:space="preserve">ekonomik değeri olan </w:t>
      </w:r>
      <w:r>
        <w:rPr>
          <w:rFonts w:ascii="Comic Sans MS" w:hAnsi="Comic Sans MS" w:cs="Comic Sans MS"/>
        </w:rPr>
        <w:t xml:space="preserve">      </w:t>
      </w:r>
    </w:p>
    <w:p w:rsidR="00B82529" w:rsidRPr="00F952E0" w:rsidRDefault="00B82529" w:rsidP="00F952E0">
      <w:pPr>
        <w:ind w:left="-18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>maddelerdir.</w:t>
      </w:r>
    </w:p>
    <w:p w:rsidR="00B82529" w:rsidRPr="00AC44EE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 </w:t>
      </w:r>
      <w:r>
        <w:rPr>
          <w:rFonts w:ascii="Comic Sans MS" w:hAnsi="Comic Sans MS" w:cs="Comic Sans MS"/>
        </w:rPr>
        <w:t xml:space="preserve">   )   </w:t>
      </w:r>
      <w:r w:rsidRPr="00AC44EE">
        <w:rPr>
          <w:rFonts w:ascii="Comic Sans MS" w:hAnsi="Comic Sans MS" w:cs="Comic Sans MS"/>
        </w:rPr>
        <w:t xml:space="preserve">Toprağımızı koruyarak suyun ve rüzgârın aşındırıcı etkisini önler. </w:t>
      </w:r>
    </w:p>
    <w:p w:rsidR="00B82529" w:rsidRPr="00F952E0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F952E0">
        <w:rPr>
          <w:rFonts w:ascii="Comic Sans MS" w:hAnsi="Comic Sans MS" w:cs="Comic Sans MS"/>
        </w:rPr>
        <w:t xml:space="preserve"> )    Duvar sa</w:t>
      </w:r>
      <w:r>
        <w:rPr>
          <w:rFonts w:ascii="Comic Sans MS" w:hAnsi="Comic Sans MS" w:cs="Comic Sans MS"/>
        </w:rPr>
        <w:t>atinde yelkovanın yaptığı harekettir.</w:t>
      </w:r>
    </w:p>
    <w:p w:rsidR="00B82529" w:rsidRPr="00F952E0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F952E0">
        <w:rPr>
          <w:rFonts w:ascii="Comic Sans MS" w:hAnsi="Comic Sans MS" w:cs="Comic Sans MS"/>
        </w:rPr>
        <w:t xml:space="preserve"> )    Kum – su karışımını ayırma yöntemidir.</w:t>
      </w:r>
    </w:p>
    <w:p w:rsidR="00B82529" w:rsidRPr="00AC44EE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 Şeker su karışımına denir.</w:t>
      </w:r>
    </w:p>
    <w:p w:rsidR="00B82529" w:rsidRPr="00AC44EE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AC44EE">
        <w:rPr>
          <w:rFonts w:ascii="Comic Sans MS" w:hAnsi="Comic Sans MS" w:cs="Comic Sans MS"/>
        </w:rPr>
        <w:t xml:space="preserve"> )    Sıcaklığı ölçmek için gereklidir.</w:t>
      </w:r>
    </w:p>
    <w:p w:rsidR="00B82529" w:rsidRPr="00AC44EE" w:rsidRDefault="00B82529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Titreşim sonucunda oluşur.</w:t>
      </w:r>
    </w:p>
    <w:p w:rsidR="00B82529" w:rsidRPr="00AC44EE" w:rsidRDefault="00B82529" w:rsidP="000E44F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1.Aşağıdakilerden hangisi Dünya’nın yuvarlak olduğunun bir kanıtıdır?  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 ) Havaya attığımız taşın bir süre sonra yere düşmesi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 ) Kışın kar yağması</w:t>
      </w:r>
    </w:p>
    <w:p w:rsidR="00B82529" w:rsidRPr="00AC44EE" w:rsidRDefault="00B82529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 ) Limandan denize bakıldığında yaklaşan geminin önce direğinin sonra yavaş yavaş gövdesinin görünmesi</w:t>
      </w:r>
    </w:p>
    <w:p w:rsidR="00B82529" w:rsidRPr="000E44F6" w:rsidRDefault="00B82529" w:rsidP="000E44F6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 ) İtme ve çekme uygulanan cisimlerin hareket etmesi</w:t>
      </w:r>
    </w:p>
    <w:p w:rsidR="00B82529" w:rsidRPr="00005DC4" w:rsidRDefault="00B82529" w:rsidP="00005DC4">
      <w:pPr>
        <w:shd w:val="clear" w:color="auto" w:fill="FFFFFF"/>
        <w:rPr>
          <w:rFonts w:ascii="Comic Sans MS" w:hAnsi="Comic Sans MS" w:cs="Comic Sans MS"/>
          <w:b/>
          <w:bCs/>
          <w:color w:val="333333"/>
          <w:lang w:val="tr-TR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2-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 </w:t>
      </w:r>
      <w:r w:rsidRPr="00005DC4">
        <w:rPr>
          <w:rFonts w:ascii="Comic Sans MS" w:hAnsi="Comic Sans MS" w:cs="Comic Sans MS"/>
          <w:b/>
          <w:bCs/>
          <w:color w:val="333333"/>
          <w:lang w:val="tr-TR"/>
        </w:rPr>
        <w:t>Sesin işitilebilmesini sağlayan özellik hangisidir?</w:t>
      </w:r>
    </w:p>
    <w:p w:rsidR="00B82529" w:rsidRPr="00005DC4" w:rsidRDefault="00B82529" w:rsidP="00005DC4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  <w:lang w:val="tr-TR"/>
        </w:rPr>
      </w:pP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a) sesin enerjisi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b) sesin yönü  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c) sesin doğallığı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d) sesin şiddeti</w:t>
      </w:r>
    </w:p>
    <w:p w:rsidR="00B82529" w:rsidRPr="00AC44EE" w:rsidRDefault="00B82529" w:rsidP="00005DC4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3-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>Aşağıdakilerden hangisi doğal ışık kaynağıdır?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A)Mum      B)Güneş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C)Ay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D)El feneri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4. Aşağıdakilerden hangisi kirliliğe neden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olmaz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 Bacalardan çıkan gaz ve dumanlar         B)  Egzozlardan çıkan gaz ve dumanla</w:t>
      </w:r>
    </w:p>
    <w:p w:rsidR="00B82529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 Isınan sulardan yükselen su buharı        D)  Toprağa bırakılan çöpler ve fabrika atıkları</w:t>
      </w:r>
    </w:p>
    <w:p w:rsidR="00B82529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B82529" w:rsidRPr="00005DC4" w:rsidRDefault="00B82529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5.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Taşların farklı renklerde oluşunun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nedeni nedir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?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Taşları oluşturan minerallerin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B)Taşların farklı renklerde boyanmış olması.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Taşlara gelen ışığın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D) Taşların sert olması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b/>
          <w:bCs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6.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Verilen ifadelerden hangisi erimeye örnektir?  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 )Tuzun su içine atılıp karıştırılması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B ) Demir tozlarının kum içine atılıp karıştırılması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C ) Mumun bir kaba konulup ısıtılması</w:t>
      </w: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D ) Sütün içine kahve konup karıştırılması</w:t>
      </w:r>
    </w:p>
    <w:p w:rsidR="00B82529" w:rsidRPr="00AC44EE" w:rsidRDefault="00B82529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7.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Kayaçlar bir ya da birden çok _____ birleşmesiyle oluşur.” Cümlesinde boş bırakılan yere hangi sözcüğün   gelmesi uygundur?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B82529" w:rsidRPr="00AC44EE" w:rsidRDefault="00B82529" w:rsidP="00AB1BD2">
      <w:pPr>
        <w:ind w:firstLine="708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color w:val="000000"/>
          <w:sz w:val="22"/>
          <w:szCs w:val="22"/>
        </w:rPr>
        <w:t>A) katmanın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B) mineralin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C) madenin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D) kayanın</w:t>
      </w:r>
    </w:p>
    <w:p w:rsidR="00B82529" w:rsidRPr="00AC44EE" w:rsidRDefault="00B82529" w:rsidP="00AB1BD2">
      <w:pPr>
        <w:ind w:firstLine="708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8. 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Kuvvet ile ilgili aşağıdaki bilgilerden hangisi yanlıştır?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A . Cismin yönünü değiştirir.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B . Duran bir cismi harekete geçirir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C . Esnek cisimlerde kalıcı şekil değişikliği yapar.               </w:t>
      </w:r>
    </w:p>
    <w:p w:rsidR="00B82529" w:rsidRPr="00AC44EE" w:rsidRDefault="00B82529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D . Hareket halindeki cismi durdurur</w:t>
      </w:r>
    </w:p>
    <w:p w:rsidR="00B82529" w:rsidRPr="00AC44EE" w:rsidRDefault="00B82529" w:rsidP="00AB1BD2">
      <w:pPr>
        <w:shd w:val="clear" w:color="auto" w:fill="FFFFFF"/>
        <w:spacing w:line="260" w:lineRule="exact"/>
        <w:ind w:left="7"/>
        <w:jc w:val="both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957783">
      <w:pPr>
        <w:tabs>
          <w:tab w:val="left" w:pos="2835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01.1pt;margin-top:12.75pt;width:79.1pt;height:60.75pt;z-index:251658240;visibility:visible">
            <v:imagedata r:id="rId7" o:title=""/>
          </v:shape>
        </w:pic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9- Hangi konumda sesin şiddeti </w:t>
      </w:r>
    </w:p>
    <w:p w:rsidR="00B82529" w:rsidRPr="00AC44EE" w:rsidRDefault="00B82529" w:rsidP="00957783">
      <w:pPr>
        <w:tabs>
          <w:tab w:val="left" w:pos="2268"/>
        </w:tabs>
        <w:rPr>
          <w:rFonts w:ascii="Comic Sans MS" w:hAnsi="Comic Sans MS" w:cs="Comic Sans MS"/>
          <w:b/>
          <w:bCs/>
          <w:noProof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en fazladır?</w:t>
      </w:r>
      <w:r w:rsidRPr="00AC44EE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 </w:t>
      </w:r>
    </w:p>
    <w:p w:rsidR="00B82529" w:rsidRPr="00AC44EE" w:rsidRDefault="00B82529" w:rsidP="000E44F6">
      <w:pPr>
        <w:tabs>
          <w:tab w:val="left" w:pos="2268"/>
        </w:tabs>
        <w:ind w:left="568" w:hanging="284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noProof/>
          <w:sz w:val="22"/>
          <w:szCs w:val="22"/>
        </w:rPr>
        <w:t xml:space="preserve">   </w:t>
      </w:r>
      <w:r>
        <w:rPr>
          <w:rFonts w:ascii="Comic Sans MS" w:hAnsi="Comic Sans MS" w:cs="Comic Sans MS"/>
          <w:noProof/>
          <w:sz w:val="22"/>
          <w:szCs w:val="22"/>
        </w:rPr>
        <w:t xml:space="preserve">                                                                 </w:t>
      </w:r>
      <w:r w:rsidRPr="00AC44EE">
        <w:rPr>
          <w:rFonts w:ascii="Comic Sans MS" w:hAnsi="Comic Sans MS" w:cs="Comic Sans MS"/>
          <w:noProof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AC44EE">
        <w:rPr>
          <w:rFonts w:ascii="Comic Sans MS" w:hAnsi="Comic Sans MS" w:cs="Comic Sans MS"/>
          <w:sz w:val="22"/>
          <w:szCs w:val="22"/>
        </w:rPr>
        <w:t xml:space="preserve"> 1 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2             </w:t>
      </w:r>
      <w:r w:rsidRPr="00AC44EE">
        <w:rPr>
          <w:rFonts w:ascii="Comic Sans MS" w:hAnsi="Comic Sans MS" w:cs="Comic Sans MS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C) 3</w:t>
      </w:r>
      <w:r w:rsidRPr="00AC44EE">
        <w:rPr>
          <w:rFonts w:ascii="Comic Sans MS" w:hAnsi="Comic Sans MS" w:cs="Comic Sans MS"/>
          <w:sz w:val="22"/>
          <w:szCs w:val="22"/>
        </w:rPr>
        <w:t xml:space="preserve">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AC44EE">
        <w:rPr>
          <w:rFonts w:ascii="Comic Sans MS" w:hAnsi="Comic Sans MS" w:cs="Comic Sans MS"/>
          <w:sz w:val="22"/>
          <w:szCs w:val="22"/>
        </w:rPr>
        <w:t xml:space="preserve"> 4</w:t>
      </w:r>
    </w:p>
    <w:p w:rsidR="00B82529" w:rsidRPr="00AC44EE" w:rsidRDefault="00B82529" w:rsidP="00957783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10-Aşağıdakilerden hangisi  yerküre  modeli üzerinde mavi  renk ile gösterilen yerlerden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değildir?                                                      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A ) </w:t>
      </w:r>
      <w:r w:rsidRPr="00AC44EE">
        <w:rPr>
          <w:rFonts w:ascii="Comic Sans MS" w:hAnsi="Comic Sans MS" w:cs="Comic Sans MS"/>
          <w:sz w:val="22"/>
          <w:szCs w:val="22"/>
        </w:rPr>
        <w:t>Denizler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B ) </w:t>
      </w:r>
      <w:r w:rsidRPr="00AC44EE">
        <w:rPr>
          <w:rFonts w:ascii="Comic Sans MS" w:hAnsi="Comic Sans MS" w:cs="Comic Sans MS"/>
          <w:sz w:val="22"/>
          <w:szCs w:val="22"/>
        </w:rPr>
        <w:t>Nehirler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   C ) </w:t>
      </w:r>
      <w:r w:rsidRPr="00AC44EE">
        <w:rPr>
          <w:rFonts w:ascii="Comic Sans MS" w:hAnsi="Comic Sans MS" w:cs="Comic Sans MS"/>
          <w:sz w:val="22"/>
          <w:szCs w:val="22"/>
        </w:rPr>
        <w:t>Göller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D) </w:t>
      </w:r>
      <w:r w:rsidRPr="00AC44EE">
        <w:rPr>
          <w:rFonts w:ascii="Comic Sans MS" w:hAnsi="Comic Sans MS" w:cs="Comic Sans MS"/>
          <w:sz w:val="22"/>
          <w:szCs w:val="22"/>
        </w:rPr>
        <w:t>Dağlar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AC44EE" w:rsidRDefault="00B82529" w:rsidP="00AB1BD2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11-Aşağıdakilerden hangileri Dünya’nın gözlenebilir katmanlarıdır?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A-  Hava küre –Taş küre –Ateş küre             B- Taş küre   -Çekirdek – Su küre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C-Taş küre – Su küre –Ateş küre                    D-Hava küre- Su küre – Taş küre</w:t>
      </w:r>
    </w:p>
    <w:p w:rsidR="00B82529" w:rsidRPr="00AC44EE" w:rsidRDefault="00B82529" w:rsidP="00AB1BD2">
      <w:pPr>
        <w:rPr>
          <w:rFonts w:ascii="Comic Sans MS" w:hAnsi="Comic Sans MS" w:cs="Comic Sans MS"/>
          <w:sz w:val="22"/>
          <w:szCs w:val="22"/>
        </w:rPr>
      </w:pPr>
    </w:p>
    <w:p w:rsidR="00B82529" w:rsidRPr="000E44F6" w:rsidRDefault="00B82529" w:rsidP="000E44F6">
      <w:pPr>
        <w:tabs>
          <w:tab w:val="left" w:pos="7950"/>
        </w:tabs>
        <w:ind w:left="-540"/>
        <w:rPr>
          <w:rFonts w:ascii="Comic Sans MS" w:hAnsi="Comic Sans MS" w:cs="Comic Sans MS"/>
          <w:sz w:val="22"/>
          <w:szCs w:val="22"/>
        </w:rPr>
      </w:pPr>
      <w:hyperlink r:id="rId8" w:history="1">
        <w:r w:rsidRPr="005C2CF9">
          <w:rPr>
            <w:rStyle w:val="Hyperlink"/>
            <w:rFonts w:ascii="Comic Sans MS" w:hAnsi="Comic Sans MS" w:cs="Comic Sans MS"/>
            <w:sz w:val="22"/>
            <w:szCs w:val="22"/>
          </w:rPr>
          <w:t>www.sorubak.com</w:t>
        </w:r>
      </w:hyperlink>
      <w:r>
        <w:rPr>
          <w:rFonts w:ascii="Comic Sans MS" w:hAnsi="Comic Sans MS" w:cs="Comic Sans MS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sz w:val="22"/>
          <w:szCs w:val="22"/>
        </w:rPr>
        <w:tab/>
        <w:t>BAŞARILAR…</w:t>
      </w:r>
    </w:p>
    <w:sectPr w:rsidR="00B82529" w:rsidRPr="000E44F6" w:rsidSect="000E44F6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529" w:rsidRDefault="00B82529" w:rsidP="00210EB8">
      <w:r>
        <w:separator/>
      </w:r>
    </w:p>
  </w:endnote>
  <w:endnote w:type="continuationSeparator" w:id="0">
    <w:p w:rsidR="00B82529" w:rsidRDefault="00B82529" w:rsidP="00210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529" w:rsidRDefault="00B82529" w:rsidP="00210EB8">
      <w:r>
        <w:separator/>
      </w:r>
    </w:p>
  </w:footnote>
  <w:footnote w:type="continuationSeparator" w:id="0">
    <w:p w:rsidR="00B82529" w:rsidRDefault="00B82529" w:rsidP="00210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9038C"/>
    <w:multiLevelType w:val="hybridMultilevel"/>
    <w:tmpl w:val="974A6A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1165155"/>
    <w:multiLevelType w:val="hybridMultilevel"/>
    <w:tmpl w:val="C1CC34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B8080B"/>
    <w:multiLevelType w:val="hybridMultilevel"/>
    <w:tmpl w:val="0F22F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414"/>
    <w:rsid w:val="0000409D"/>
    <w:rsid w:val="000049BB"/>
    <w:rsid w:val="00005DC4"/>
    <w:rsid w:val="00006899"/>
    <w:rsid w:val="00012B98"/>
    <w:rsid w:val="00016020"/>
    <w:rsid w:val="000252EE"/>
    <w:rsid w:val="00025E2D"/>
    <w:rsid w:val="000266AF"/>
    <w:rsid w:val="000338CE"/>
    <w:rsid w:val="0004141D"/>
    <w:rsid w:val="0004485D"/>
    <w:rsid w:val="00046FB4"/>
    <w:rsid w:val="0005059C"/>
    <w:rsid w:val="000521A5"/>
    <w:rsid w:val="00052F79"/>
    <w:rsid w:val="00053E22"/>
    <w:rsid w:val="00055F42"/>
    <w:rsid w:val="0006607A"/>
    <w:rsid w:val="00070787"/>
    <w:rsid w:val="00070E91"/>
    <w:rsid w:val="000763F2"/>
    <w:rsid w:val="000764F7"/>
    <w:rsid w:val="00077325"/>
    <w:rsid w:val="00080E57"/>
    <w:rsid w:val="00082340"/>
    <w:rsid w:val="00087487"/>
    <w:rsid w:val="00087491"/>
    <w:rsid w:val="000902BD"/>
    <w:rsid w:val="00090563"/>
    <w:rsid w:val="00092621"/>
    <w:rsid w:val="00092FA9"/>
    <w:rsid w:val="00093F4B"/>
    <w:rsid w:val="00096649"/>
    <w:rsid w:val="000A1852"/>
    <w:rsid w:val="000A29A0"/>
    <w:rsid w:val="000A6C76"/>
    <w:rsid w:val="000B3E3D"/>
    <w:rsid w:val="000B4289"/>
    <w:rsid w:val="000B4D5D"/>
    <w:rsid w:val="000B5017"/>
    <w:rsid w:val="000C11C6"/>
    <w:rsid w:val="000C2A92"/>
    <w:rsid w:val="000C2B6E"/>
    <w:rsid w:val="000C4F16"/>
    <w:rsid w:val="000C61AC"/>
    <w:rsid w:val="000C6259"/>
    <w:rsid w:val="000D085C"/>
    <w:rsid w:val="000D0E89"/>
    <w:rsid w:val="000D1EEF"/>
    <w:rsid w:val="000D3990"/>
    <w:rsid w:val="000E44F6"/>
    <w:rsid w:val="000E4A02"/>
    <w:rsid w:val="000E4D57"/>
    <w:rsid w:val="000E7728"/>
    <w:rsid w:val="000F1C2E"/>
    <w:rsid w:val="000F27C1"/>
    <w:rsid w:val="000F3ED7"/>
    <w:rsid w:val="000F70EF"/>
    <w:rsid w:val="000F7447"/>
    <w:rsid w:val="000F7654"/>
    <w:rsid w:val="001007C6"/>
    <w:rsid w:val="0010097B"/>
    <w:rsid w:val="00100B85"/>
    <w:rsid w:val="001015D0"/>
    <w:rsid w:val="00101FAA"/>
    <w:rsid w:val="001047AE"/>
    <w:rsid w:val="0010509F"/>
    <w:rsid w:val="001147E1"/>
    <w:rsid w:val="0011742E"/>
    <w:rsid w:val="00122E9E"/>
    <w:rsid w:val="00124C06"/>
    <w:rsid w:val="00127C65"/>
    <w:rsid w:val="00130ED8"/>
    <w:rsid w:val="00133D1F"/>
    <w:rsid w:val="00135EF1"/>
    <w:rsid w:val="00137BB0"/>
    <w:rsid w:val="00137BC8"/>
    <w:rsid w:val="0014116C"/>
    <w:rsid w:val="00147EA2"/>
    <w:rsid w:val="00147EAF"/>
    <w:rsid w:val="001545B9"/>
    <w:rsid w:val="001603F4"/>
    <w:rsid w:val="00162429"/>
    <w:rsid w:val="00167A90"/>
    <w:rsid w:val="00172D91"/>
    <w:rsid w:val="001731A1"/>
    <w:rsid w:val="001732D6"/>
    <w:rsid w:val="001769A1"/>
    <w:rsid w:val="00177D12"/>
    <w:rsid w:val="00182842"/>
    <w:rsid w:val="00182D70"/>
    <w:rsid w:val="00183A44"/>
    <w:rsid w:val="00185931"/>
    <w:rsid w:val="0018736A"/>
    <w:rsid w:val="001910D8"/>
    <w:rsid w:val="00191113"/>
    <w:rsid w:val="00197EF1"/>
    <w:rsid w:val="001A03D1"/>
    <w:rsid w:val="001A0CD1"/>
    <w:rsid w:val="001A141D"/>
    <w:rsid w:val="001A397C"/>
    <w:rsid w:val="001A3D10"/>
    <w:rsid w:val="001B1477"/>
    <w:rsid w:val="001B2BB4"/>
    <w:rsid w:val="001B576A"/>
    <w:rsid w:val="001C08B8"/>
    <w:rsid w:val="001C0D6C"/>
    <w:rsid w:val="001D0F78"/>
    <w:rsid w:val="001D159D"/>
    <w:rsid w:val="001D24E3"/>
    <w:rsid w:val="001D25AC"/>
    <w:rsid w:val="001D2E38"/>
    <w:rsid w:val="001D38AB"/>
    <w:rsid w:val="001D5738"/>
    <w:rsid w:val="001D6C23"/>
    <w:rsid w:val="001E06D3"/>
    <w:rsid w:val="001F078E"/>
    <w:rsid w:val="001F1917"/>
    <w:rsid w:val="001F1DBE"/>
    <w:rsid w:val="001F2181"/>
    <w:rsid w:val="001F37C7"/>
    <w:rsid w:val="001F50DB"/>
    <w:rsid w:val="001F57A8"/>
    <w:rsid w:val="001F587C"/>
    <w:rsid w:val="00201E40"/>
    <w:rsid w:val="0020364C"/>
    <w:rsid w:val="00206136"/>
    <w:rsid w:val="00210EB8"/>
    <w:rsid w:val="00210F51"/>
    <w:rsid w:val="00211F09"/>
    <w:rsid w:val="002139B5"/>
    <w:rsid w:val="00216431"/>
    <w:rsid w:val="00220014"/>
    <w:rsid w:val="00220181"/>
    <w:rsid w:val="00221D3F"/>
    <w:rsid w:val="00225410"/>
    <w:rsid w:val="0023489B"/>
    <w:rsid w:val="00236AA3"/>
    <w:rsid w:val="002405F5"/>
    <w:rsid w:val="00240C2E"/>
    <w:rsid w:val="00244B5B"/>
    <w:rsid w:val="002450C2"/>
    <w:rsid w:val="00245B34"/>
    <w:rsid w:val="00245CA1"/>
    <w:rsid w:val="00246EBD"/>
    <w:rsid w:val="002475C3"/>
    <w:rsid w:val="0025537F"/>
    <w:rsid w:val="00257ADA"/>
    <w:rsid w:val="002604B8"/>
    <w:rsid w:val="002622BC"/>
    <w:rsid w:val="002623C6"/>
    <w:rsid w:val="00264AF7"/>
    <w:rsid w:val="00264BF3"/>
    <w:rsid w:val="00264FDE"/>
    <w:rsid w:val="00266ED2"/>
    <w:rsid w:val="00267A18"/>
    <w:rsid w:val="002819BC"/>
    <w:rsid w:val="002822AE"/>
    <w:rsid w:val="002832A9"/>
    <w:rsid w:val="0028531F"/>
    <w:rsid w:val="00291DFC"/>
    <w:rsid w:val="002926C4"/>
    <w:rsid w:val="002943F8"/>
    <w:rsid w:val="002A0A8F"/>
    <w:rsid w:val="002A143D"/>
    <w:rsid w:val="002A46C4"/>
    <w:rsid w:val="002A720B"/>
    <w:rsid w:val="002B21A5"/>
    <w:rsid w:val="002B4329"/>
    <w:rsid w:val="002B7822"/>
    <w:rsid w:val="002C0EEC"/>
    <w:rsid w:val="002C309E"/>
    <w:rsid w:val="002C384D"/>
    <w:rsid w:val="002C45E3"/>
    <w:rsid w:val="002C749D"/>
    <w:rsid w:val="002C77A0"/>
    <w:rsid w:val="002E04AC"/>
    <w:rsid w:val="002E6A3C"/>
    <w:rsid w:val="002E7A94"/>
    <w:rsid w:val="002F3781"/>
    <w:rsid w:val="002F636B"/>
    <w:rsid w:val="002F71DD"/>
    <w:rsid w:val="003002FE"/>
    <w:rsid w:val="00301234"/>
    <w:rsid w:val="00302FCF"/>
    <w:rsid w:val="00303A5D"/>
    <w:rsid w:val="00305322"/>
    <w:rsid w:val="0030581A"/>
    <w:rsid w:val="003105A7"/>
    <w:rsid w:val="0031280F"/>
    <w:rsid w:val="00313107"/>
    <w:rsid w:val="00313B51"/>
    <w:rsid w:val="003154E3"/>
    <w:rsid w:val="003162C6"/>
    <w:rsid w:val="00324D18"/>
    <w:rsid w:val="0032713D"/>
    <w:rsid w:val="003272F0"/>
    <w:rsid w:val="0033624E"/>
    <w:rsid w:val="00341403"/>
    <w:rsid w:val="00341930"/>
    <w:rsid w:val="0034209D"/>
    <w:rsid w:val="00347C22"/>
    <w:rsid w:val="00351FF1"/>
    <w:rsid w:val="00353B9D"/>
    <w:rsid w:val="003572A3"/>
    <w:rsid w:val="00360255"/>
    <w:rsid w:val="00367B22"/>
    <w:rsid w:val="00380303"/>
    <w:rsid w:val="00380E8B"/>
    <w:rsid w:val="00383ED9"/>
    <w:rsid w:val="00384960"/>
    <w:rsid w:val="00385D0E"/>
    <w:rsid w:val="0039339C"/>
    <w:rsid w:val="00397A8B"/>
    <w:rsid w:val="003A2EF3"/>
    <w:rsid w:val="003A3CE2"/>
    <w:rsid w:val="003A51E9"/>
    <w:rsid w:val="003A700C"/>
    <w:rsid w:val="003B041C"/>
    <w:rsid w:val="003B101A"/>
    <w:rsid w:val="003B37B3"/>
    <w:rsid w:val="003B3A89"/>
    <w:rsid w:val="003B3D97"/>
    <w:rsid w:val="003B4771"/>
    <w:rsid w:val="003B4CB8"/>
    <w:rsid w:val="003B5E67"/>
    <w:rsid w:val="003B651C"/>
    <w:rsid w:val="003C21F9"/>
    <w:rsid w:val="003C3655"/>
    <w:rsid w:val="003C4405"/>
    <w:rsid w:val="003C6F83"/>
    <w:rsid w:val="003C6FE6"/>
    <w:rsid w:val="003C7A5F"/>
    <w:rsid w:val="003C7B89"/>
    <w:rsid w:val="003D0A5C"/>
    <w:rsid w:val="003D0F10"/>
    <w:rsid w:val="003D2A40"/>
    <w:rsid w:val="003D6239"/>
    <w:rsid w:val="003E27E0"/>
    <w:rsid w:val="003E70FD"/>
    <w:rsid w:val="003F2361"/>
    <w:rsid w:val="003F302C"/>
    <w:rsid w:val="00406982"/>
    <w:rsid w:val="00406B17"/>
    <w:rsid w:val="004102A8"/>
    <w:rsid w:val="00410603"/>
    <w:rsid w:val="0041075D"/>
    <w:rsid w:val="00410906"/>
    <w:rsid w:val="0041141B"/>
    <w:rsid w:val="00413934"/>
    <w:rsid w:val="00421BCF"/>
    <w:rsid w:val="00423875"/>
    <w:rsid w:val="004241B8"/>
    <w:rsid w:val="004276A0"/>
    <w:rsid w:val="004302E3"/>
    <w:rsid w:val="004315E0"/>
    <w:rsid w:val="00433F1C"/>
    <w:rsid w:val="004355B9"/>
    <w:rsid w:val="00436387"/>
    <w:rsid w:val="00441B4E"/>
    <w:rsid w:val="00442BBE"/>
    <w:rsid w:val="00442DC1"/>
    <w:rsid w:val="0044318C"/>
    <w:rsid w:val="004434E4"/>
    <w:rsid w:val="004444FC"/>
    <w:rsid w:val="00453399"/>
    <w:rsid w:val="004538AF"/>
    <w:rsid w:val="0045734D"/>
    <w:rsid w:val="00463ADB"/>
    <w:rsid w:val="0046634B"/>
    <w:rsid w:val="00466CB1"/>
    <w:rsid w:val="00474352"/>
    <w:rsid w:val="00476A51"/>
    <w:rsid w:val="00476AFA"/>
    <w:rsid w:val="00477047"/>
    <w:rsid w:val="00477DB4"/>
    <w:rsid w:val="00480007"/>
    <w:rsid w:val="004816A2"/>
    <w:rsid w:val="00483327"/>
    <w:rsid w:val="00484923"/>
    <w:rsid w:val="004855FE"/>
    <w:rsid w:val="00490786"/>
    <w:rsid w:val="00491AAA"/>
    <w:rsid w:val="004A2F65"/>
    <w:rsid w:val="004A3541"/>
    <w:rsid w:val="004A5811"/>
    <w:rsid w:val="004B28AA"/>
    <w:rsid w:val="004B5B3A"/>
    <w:rsid w:val="004B6AE4"/>
    <w:rsid w:val="004B722A"/>
    <w:rsid w:val="004B76EC"/>
    <w:rsid w:val="004B7ACC"/>
    <w:rsid w:val="004C0A05"/>
    <w:rsid w:val="004D15FE"/>
    <w:rsid w:val="004D243E"/>
    <w:rsid w:val="004E2F03"/>
    <w:rsid w:val="004E4A5F"/>
    <w:rsid w:val="004E660C"/>
    <w:rsid w:val="004E7D32"/>
    <w:rsid w:val="004F08F8"/>
    <w:rsid w:val="004F4742"/>
    <w:rsid w:val="004F5593"/>
    <w:rsid w:val="004F79C5"/>
    <w:rsid w:val="005002B5"/>
    <w:rsid w:val="00500AAC"/>
    <w:rsid w:val="00501CCA"/>
    <w:rsid w:val="0050448E"/>
    <w:rsid w:val="0050601F"/>
    <w:rsid w:val="0050652F"/>
    <w:rsid w:val="005108F5"/>
    <w:rsid w:val="005143D1"/>
    <w:rsid w:val="00514A01"/>
    <w:rsid w:val="00514A7C"/>
    <w:rsid w:val="005324D4"/>
    <w:rsid w:val="00534A23"/>
    <w:rsid w:val="00536B69"/>
    <w:rsid w:val="00536EC4"/>
    <w:rsid w:val="00542C5A"/>
    <w:rsid w:val="005431A4"/>
    <w:rsid w:val="0054568E"/>
    <w:rsid w:val="00546E47"/>
    <w:rsid w:val="00552D45"/>
    <w:rsid w:val="00556B67"/>
    <w:rsid w:val="00560AE7"/>
    <w:rsid w:val="005655AA"/>
    <w:rsid w:val="005657D2"/>
    <w:rsid w:val="005738FC"/>
    <w:rsid w:val="005778E7"/>
    <w:rsid w:val="00582DAC"/>
    <w:rsid w:val="00582E59"/>
    <w:rsid w:val="00583F50"/>
    <w:rsid w:val="00585AF7"/>
    <w:rsid w:val="00592400"/>
    <w:rsid w:val="00592A57"/>
    <w:rsid w:val="005A1ED2"/>
    <w:rsid w:val="005A45CE"/>
    <w:rsid w:val="005A57B2"/>
    <w:rsid w:val="005A7060"/>
    <w:rsid w:val="005B4A12"/>
    <w:rsid w:val="005C099F"/>
    <w:rsid w:val="005C1AA0"/>
    <w:rsid w:val="005C1E06"/>
    <w:rsid w:val="005C2CF9"/>
    <w:rsid w:val="005C6CFD"/>
    <w:rsid w:val="005D00EC"/>
    <w:rsid w:val="005D14AB"/>
    <w:rsid w:val="005D42E3"/>
    <w:rsid w:val="005D5BFA"/>
    <w:rsid w:val="005E02BD"/>
    <w:rsid w:val="005E0DFF"/>
    <w:rsid w:val="005E1414"/>
    <w:rsid w:val="005E636A"/>
    <w:rsid w:val="005E7256"/>
    <w:rsid w:val="005F0127"/>
    <w:rsid w:val="005F2679"/>
    <w:rsid w:val="005F6815"/>
    <w:rsid w:val="005F7330"/>
    <w:rsid w:val="005F78C5"/>
    <w:rsid w:val="006009F1"/>
    <w:rsid w:val="006044E7"/>
    <w:rsid w:val="0060605B"/>
    <w:rsid w:val="00607159"/>
    <w:rsid w:val="00612226"/>
    <w:rsid w:val="00612F3C"/>
    <w:rsid w:val="00612FF2"/>
    <w:rsid w:val="0061412D"/>
    <w:rsid w:val="0061559A"/>
    <w:rsid w:val="00615CD5"/>
    <w:rsid w:val="00617C2A"/>
    <w:rsid w:val="00620BFD"/>
    <w:rsid w:val="006210F4"/>
    <w:rsid w:val="00632857"/>
    <w:rsid w:val="00637649"/>
    <w:rsid w:val="00637A68"/>
    <w:rsid w:val="006435B9"/>
    <w:rsid w:val="00643AA6"/>
    <w:rsid w:val="006450BA"/>
    <w:rsid w:val="00646B42"/>
    <w:rsid w:val="00647785"/>
    <w:rsid w:val="006517DF"/>
    <w:rsid w:val="00652273"/>
    <w:rsid w:val="0065586F"/>
    <w:rsid w:val="00656592"/>
    <w:rsid w:val="00660023"/>
    <w:rsid w:val="0066208D"/>
    <w:rsid w:val="00670942"/>
    <w:rsid w:val="006736E8"/>
    <w:rsid w:val="006769BA"/>
    <w:rsid w:val="00681414"/>
    <w:rsid w:val="00684B4B"/>
    <w:rsid w:val="00685B09"/>
    <w:rsid w:val="00687DE8"/>
    <w:rsid w:val="0069195F"/>
    <w:rsid w:val="006921FA"/>
    <w:rsid w:val="006934ED"/>
    <w:rsid w:val="006941A1"/>
    <w:rsid w:val="00696B76"/>
    <w:rsid w:val="00696F6B"/>
    <w:rsid w:val="006970E7"/>
    <w:rsid w:val="00697154"/>
    <w:rsid w:val="006A34FF"/>
    <w:rsid w:val="006A42D3"/>
    <w:rsid w:val="006A60A4"/>
    <w:rsid w:val="006B400A"/>
    <w:rsid w:val="006B6D32"/>
    <w:rsid w:val="006C176B"/>
    <w:rsid w:val="006C46C9"/>
    <w:rsid w:val="006C72ED"/>
    <w:rsid w:val="006D1BCC"/>
    <w:rsid w:val="006D22FF"/>
    <w:rsid w:val="006D3CA4"/>
    <w:rsid w:val="006D472A"/>
    <w:rsid w:val="006D68FC"/>
    <w:rsid w:val="006D7196"/>
    <w:rsid w:val="006E321C"/>
    <w:rsid w:val="006E57BE"/>
    <w:rsid w:val="006E5F7C"/>
    <w:rsid w:val="006E647D"/>
    <w:rsid w:val="006F026E"/>
    <w:rsid w:val="006F047D"/>
    <w:rsid w:val="006F57E1"/>
    <w:rsid w:val="0070061B"/>
    <w:rsid w:val="00701FF1"/>
    <w:rsid w:val="007049A5"/>
    <w:rsid w:val="007108AF"/>
    <w:rsid w:val="00711C77"/>
    <w:rsid w:val="007131E4"/>
    <w:rsid w:val="0071678A"/>
    <w:rsid w:val="00723752"/>
    <w:rsid w:val="007250AE"/>
    <w:rsid w:val="0072566D"/>
    <w:rsid w:val="00727DC6"/>
    <w:rsid w:val="00735DAD"/>
    <w:rsid w:val="00735FEF"/>
    <w:rsid w:val="00736253"/>
    <w:rsid w:val="00737457"/>
    <w:rsid w:val="00740C67"/>
    <w:rsid w:val="00743705"/>
    <w:rsid w:val="00750111"/>
    <w:rsid w:val="0075066A"/>
    <w:rsid w:val="007544CD"/>
    <w:rsid w:val="0075533D"/>
    <w:rsid w:val="00755827"/>
    <w:rsid w:val="00760A97"/>
    <w:rsid w:val="00762376"/>
    <w:rsid w:val="00763E28"/>
    <w:rsid w:val="007646F6"/>
    <w:rsid w:val="007661AF"/>
    <w:rsid w:val="007723EB"/>
    <w:rsid w:val="00772EA6"/>
    <w:rsid w:val="00773336"/>
    <w:rsid w:val="007762E3"/>
    <w:rsid w:val="00783B46"/>
    <w:rsid w:val="007848F8"/>
    <w:rsid w:val="0079226A"/>
    <w:rsid w:val="007956E5"/>
    <w:rsid w:val="00796F5C"/>
    <w:rsid w:val="007A607F"/>
    <w:rsid w:val="007B46C8"/>
    <w:rsid w:val="007C15ED"/>
    <w:rsid w:val="007C3F70"/>
    <w:rsid w:val="007C4B21"/>
    <w:rsid w:val="007C519D"/>
    <w:rsid w:val="007C5CBC"/>
    <w:rsid w:val="007C707F"/>
    <w:rsid w:val="007D0255"/>
    <w:rsid w:val="007D3F67"/>
    <w:rsid w:val="007D4AF6"/>
    <w:rsid w:val="007D52AA"/>
    <w:rsid w:val="007E4C4F"/>
    <w:rsid w:val="007E4FA7"/>
    <w:rsid w:val="007E5F06"/>
    <w:rsid w:val="007F17D7"/>
    <w:rsid w:val="007F4647"/>
    <w:rsid w:val="00801D6C"/>
    <w:rsid w:val="00803531"/>
    <w:rsid w:val="0080569F"/>
    <w:rsid w:val="00806C60"/>
    <w:rsid w:val="00815B25"/>
    <w:rsid w:val="00815EE6"/>
    <w:rsid w:val="0081715C"/>
    <w:rsid w:val="00817BE5"/>
    <w:rsid w:val="0082047B"/>
    <w:rsid w:val="00822076"/>
    <w:rsid w:val="00824C53"/>
    <w:rsid w:val="0082585E"/>
    <w:rsid w:val="008263F4"/>
    <w:rsid w:val="00826B31"/>
    <w:rsid w:val="008305D1"/>
    <w:rsid w:val="00834BDE"/>
    <w:rsid w:val="00835F5C"/>
    <w:rsid w:val="00837EBD"/>
    <w:rsid w:val="008514A9"/>
    <w:rsid w:val="00851837"/>
    <w:rsid w:val="00852292"/>
    <w:rsid w:val="00854DF8"/>
    <w:rsid w:val="0085698B"/>
    <w:rsid w:val="008574F6"/>
    <w:rsid w:val="00863FDD"/>
    <w:rsid w:val="00866EA5"/>
    <w:rsid w:val="0087281F"/>
    <w:rsid w:val="0087471F"/>
    <w:rsid w:val="00874E37"/>
    <w:rsid w:val="0087529C"/>
    <w:rsid w:val="00875F6B"/>
    <w:rsid w:val="008808CF"/>
    <w:rsid w:val="0088093A"/>
    <w:rsid w:val="00880B69"/>
    <w:rsid w:val="00883B52"/>
    <w:rsid w:val="00883DF7"/>
    <w:rsid w:val="00887171"/>
    <w:rsid w:val="00894969"/>
    <w:rsid w:val="008951CC"/>
    <w:rsid w:val="00895F7B"/>
    <w:rsid w:val="00897D24"/>
    <w:rsid w:val="008A07C5"/>
    <w:rsid w:val="008A12EC"/>
    <w:rsid w:val="008A2569"/>
    <w:rsid w:val="008A2A30"/>
    <w:rsid w:val="008A2C8C"/>
    <w:rsid w:val="008A7F5C"/>
    <w:rsid w:val="008B2D36"/>
    <w:rsid w:val="008B30B1"/>
    <w:rsid w:val="008B7B2D"/>
    <w:rsid w:val="008C3AC6"/>
    <w:rsid w:val="008C4B79"/>
    <w:rsid w:val="008C6047"/>
    <w:rsid w:val="008C7ED5"/>
    <w:rsid w:val="008D1F4B"/>
    <w:rsid w:val="008D4CC0"/>
    <w:rsid w:val="008D699F"/>
    <w:rsid w:val="008E00B0"/>
    <w:rsid w:val="008E07AE"/>
    <w:rsid w:val="008E0A97"/>
    <w:rsid w:val="008E3702"/>
    <w:rsid w:val="008E4427"/>
    <w:rsid w:val="008E4957"/>
    <w:rsid w:val="008E77CE"/>
    <w:rsid w:val="008F11E0"/>
    <w:rsid w:val="008F2DC2"/>
    <w:rsid w:val="008F5A6B"/>
    <w:rsid w:val="00907D23"/>
    <w:rsid w:val="00911C56"/>
    <w:rsid w:val="00913135"/>
    <w:rsid w:val="00914722"/>
    <w:rsid w:val="00915A96"/>
    <w:rsid w:val="00917794"/>
    <w:rsid w:val="00917CA5"/>
    <w:rsid w:val="0092047D"/>
    <w:rsid w:val="0092084B"/>
    <w:rsid w:val="00920C95"/>
    <w:rsid w:val="00921BD8"/>
    <w:rsid w:val="00921C64"/>
    <w:rsid w:val="009222A1"/>
    <w:rsid w:val="0092340D"/>
    <w:rsid w:val="009245A4"/>
    <w:rsid w:val="00925AF3"/>
    <w:rsid w:val="0092720A"/>
    <w:rsid w:val="00931DA4"/>
    <w:rsid w:val="00935439"/>
    <w:rsid w:val="009368DF"/>
    <w:rsid w:val="00937BCB"/>
    <w:rsid w:val="00954221"/>
    <w:rsid w:val="00957783"/>
    <w:rsid w:val="00957E6B"/>
    <w:rsid w:val="00960D1D"/>
    <w:rsid w:val="00960E12"/>
    <w:rsid w:val="00967DBE"/>
    <w:rsid w:val="0097104C"/>
    <w:rsid w:val="00973B30"/>
    <w:rsid w:val="00976DD8"/>
    <w:rsid w:val="009776B6"/>
    <w:rsid w:val="00980831"/>
    <w:rsid w:val="00981792"/>
    <w:rsid w:val="00984E16"/>
    <w:rsid w:val="0098520E"/>
    <w:rsid w:val="00985D67"/>
    <w:rsid w:val="009866F9"/>
    <w:rsid w:val="00986E7E"/>
    <w:rsid w:val="0099155B"/>
    <w:rsid w:val="00991616"/>
    <w:rsid w:val="00992B06"/>
    <w:rsid w:val="00992CF6"/>
    <w:rsid w:val="009A2544"/>
    <w:rsid w:val="009A2D4C"/>
    <w:rsid w:val="009A2E7E"/>
    <w:rsid w:val="009A4B1E"/>
    <w:rsid w:val="009A7E67"/>
    <w:rsid w:val="009B0557"/>
    <w:rsid w:val="009B1E74"/>
    <w:rsid w:val="009B3531"/>
    <w:rsid w:val="009B40EE"/>
    <w:rsid w:val="009B4D4A"/>
    <w:rsid w:val="009B561D"/>
    <w:rsid w:val="009B6829"/>
    <w:rsid w:val="009C5F6E"/>
    <w:rsid w:val="009C65BB"/>
    <w:rsid w:val="009C73DE"/>
    <w:rsid w:val="009D08AE"/>
    <w:rsid w:val="009D3E49"/>
    <w:rsid w:val="009E0376"/>
    <w:rsid w:val="009E2559"/>
    <w:rsid w:val="009E2818"/>
    <w:rsid w:val="009E6CB8"/>
    <w:rsid w:val="009E6E58"/>
    <w:rsid w:val="009F08F3"/>
    <w:rsid w:val="009F0CA9"/>
    <w:rsid w:val="009F4F31"/>
    <w:rsid w:val="009F6996"/>
    <w:rsid w:val="00A0084C"/>
    <w:rsid w:val="00A02C4B"/>
    <w:rsid w:val="00A0468A"/>
    <w:rsid w:val="00A05C60"/>
    <w:rsid w:val="00A062B9"/>
    <w:rsid w:val="00A066E6"/>
    <w:rsid w:val="00A1538D"/>
    <w:rsid w:val="00A15825"/>
    <w:rsid w:val="00A202BB"/>
    <w:rsid w:val="00A24D01"/>
    <w:rsid w:val="00A25A52"/>
    <w:rsid w:val="00A35077"/>
    <w:rsid w:val="00A3693F"/>
    <w:rsid w:val="00A37819"/>
    <w:rsid w:val="00A40D5E"/>
    <w:rsid w:val="00A42E21"/>
    <w:rsid w:val="00A430DF"/>
    <w:rsid w:val="00A4659A"/>
    <w:rsid w:val="00A50730"/>
    <w:rsid w:val="00A51E2F"/>
    <w:rsid w:val="00A523B9"/>
    <w:rsid w:val="00A534EC"/>
    <w:rsid w:val="00A5591A"/>
    <w:rsid w:val="00A5674E"/>
    <w:rsid w:val="00A61321"/>
    <w:rsid w:val="00A64E0D"/>
    <w:rsid w:val="00A66959"/>
    <w:rsid w:val="00A71E12"/>
    <w:rsid w:val="00A724AD"/>
    <w:rsid w:val="00A76271"/>
    <w:rsid w:val="00A76650"/>
    <w:rsid w:val="00A76C81"/>
    <w:rsid w:val="00A823E6"/>
    <w:rsid w:val="00A82E00"/>
    <w:rsid w:val="00A86A52"/>
    <w:rsid w:val="00A875EB"/>
    <w:rsid w:val="00A87B5F"/>
    <w:rsid w:val="00A9148E"/>
    <w:rsid w:val="00A91E4E"/>
    <w:rsid w:val="00A9590A"/>
    <w:rsid w:val="00A9776F"/>
    <w:rsid w:val="00AA1EF1"/>
    <w:rsid w:val="00AA2BCD"/>
    <w:rsid w:val="00AA368B"/>
    <w:rsid w:val="00AA3989"/>
    <w:rsid w:val="00AA3B36"/>
    <w:rsid w:val="00AB1BD2"/>
    <w:rsid w:val="00AB1D4C"/>
    <w:rsid w:val="00AB6310"/>
    <w:rsid w:val="00AC1373"/>
    <w:rsid w:val="00AC44EE"/>
    <w:rsid w:val="00AC494C"/>
    <w:rsid w:val="00AC594C"/>
    <w:rsid w:val="00AC6F9E"/>
    <w:rsid w:val="00AD22BA"/>
    <w:rsid w:val="00AD44F4"/>
    <w:rsid w:val="00AD4A39"/>
    <w:rsid w:val="00AD7552"/>
    <w:rsid w:val="00AE660E"/>
    <w:rsid w:val="00AE74B0"/>
    <w:rsid w:val="00AE7D36"/>
    <w:rsid w:val="00AF26E2"/>
    <w:rsid w:val="00AF273A"/>
    <w:rsid w:val="00AF5669"/>
    <w:rsid w:val="00B0041A"/>
    <w:rsid w:val="00B01583"/>
    <w:rsid w:val="00B01B78"/>
    <w:rsid w:val="00B023EB"/>
    <w:rsid w:val="00B02FFF"/>
    <w:rsid w:val="00B16420"/>
    <w:rsid w:val="00B168EB"/>
    <w:rsid w:val="00B22E2E"/>
    <w:rsid w:val="00B24C35"/>
    <w:rsid w:val="00B25BFF"/>
    <w:rsid w:val="00B2700F"/>
    <w:rsid w:val="00B31483"/>
    <w:rsid w:val="00B338E6"/>
    <w:rsid w:val="00B35614"/>
    <w:rsid w:val="00B36297"/>
    <w:rsid w:val="00B36CCB"/>
    <w:rsid w:val="00B40013"/>
    <w:rsid w:val="00B404C7"/>
    <w:rsid w:val="00B40998"/>
    <w:rsid w:val="00B410CE"/>
    <w:rsid w:val="00B411D6"/>
    <w:rsid w:val="00B41307"/>
    <w:rsid w:val="00B41880"/>
    <w:rsid w:val="00B43A9C"/>
    <w:rsid w:val="00B45DCE"/>
    <w:rsid w:val="00B45E94"/>
    <w:rsid w:val="00B46AE5"/>
    <w:rsid w:val="00B53AED"/>
    <w:rsid w:val="00B549C7"/>
    <w:rsid w:val="00B55F6B"/>
    <w:rsid w:val="00B60AD6"/>
    <w:rsid w:val="00B6204C"/>
    <w:rsid w:val="00B72F9C"/>
    <w:rsid w:val="00B74BB2"/>
    <w:rsid w:val="00B804D7"/>
    <w:rsid w:val="00B82057"/>
    <w:rsid w:val="00B82529"/>
    <w:rsid w:val="00B8564F"/>
    <w:rsid w:val="00B90808"/>
    <w:rsid w:val="00B922D0"/>
    <w:rsid w:val="00B926AA"/>
    <w:rsid w:val="00B941CB"/>
    <w:rsid w:val="00B949FD"/>
    <w:rsid w:val="00B94A95"/>
    <w:rsid w:val="00BA0298"/>
    <w:rsid w:val="00BA14C2"/>
    <w:rsid w:val="00BA1A46"/>
    <w:rsid w:val="00BA2C98"/>
    <w:rsid w:val="00BB191E"/>
    <w:rsid w:val="00BB52B0"/>
    <w:rsid w:val="00BB52B8"/>
    <w:rsid w:val="00BC193F"/>
    <w:rsid w:val="00BC2699"/>
    <w:rsid w:val="00BC49C8"/>
    <w:rsid w:val="00BC6E9B"/>
    <w:rsid w:val="00BC71B0"/>
    <w:rsid w:val="00BD7E96"/>
    <w:rsid w:val="00BE2004"/>
    <w:rsid w:val="00BE5170"/>
    <w:rsid w:val="00BE63F7"/>
    <w:rsid w:val="00BE7095"/>
    <w:rsid w:val="00BF1720"/>
    <w:rsid w:val="00BF184C"/>
    <w:rsid w:val="00BF3DCD"/>
    <w:rsid w:val="00BF4CC0"/>
    <w:rsid w:val="00BF678F"/>
    <w:rsid w:val="00BF6B1E"/>
    <w:rsid w:val="00BF7063"/>
    <w:rsid w:val="00C01A05"/>
    <w:rsid w:val="00C034D6"/>
    <w:rsid w:val="00C059F1"/>
    <w:rsid w:val="00C074BB"/>
    <w:rsid w:val="00C074E4"/>
    <w:rsid w:val="00C11386"/>
    <w:rsid w:val="00C12FA6"/>
    <w:rsid w:val="00C16C50"/>
    <w:rsid w:val="00C226C3"/>
    <w:rsid w:val="00C27783"/>
    <w:rsid w:val="00C27B44"/>
    <w:rsid w:val="00C308D1"/>
    <w:rsid w:val="00C30D9D"/>
    <w:rsid w:val="00C30FAD"/>
    <w:rsid w:val="00C35918"/>
    <w:rsid w:val="00C42A86"/>
    <w:rsid w:val="00C44E22"/>
    <w:rsid w:val="00C45998"/>
    <w:rsid w:val="00C514D3"/>
    <w:rsid w:val="00C57D1C"/>
    <w:rsid w:val="00C617FB"/>
    <w:rsid w:val="00C646E0"/>
    <w:rsid w:val="00C65F81"/>
    <w:rsid w:val="00C661D8"/>
    <w:rsid w:val="00C74124"/>
    <w:rsid w:val="00C741C9"/>
    <w:rsid w:val="00C801FF"/>
    <w:rsid w:val="00C80924"/>
    <w:rsid w:val="00C83E78"/>
    <w:rsid w:val="00C923C2"/>
    <w:rsid w:val="00C95177"/>
    <w:rsid w:val="00CB3F8E"/>
    <w:rsid w:val="00CC2796"/>
    <w:rsid w:val="00CC2C1B"/>
    <w:rsid w:val="00CD2B8B"/>
    <w:rsid w:val="00CD39F2"/>
    <w:rsid w:val="00CD4CF4"/>
    <w:rsid w:val="00CE006F"/>
    <w:rsid w:val="00CE085A"/>
    <w:rsid w:val="00CE0A7D"/>
    <w:rsid w:val="00CE6CEF"/>
    <w:rsid w:val="00CF0E57"/>
    <w:rsid w:val="00CF2528"/>
    <w:rsid w:val="00CF5C9A"/>
    <w:rsid w:val="00CF5EB2"/>
    <w:rsid w:val="00CF66EF"/>
    <w:rsid w:val="00CF6881"/>
    <w:rsid w:val="00CF70D5"/>
    <w:rsid w:val="00D01DC6"/>
    <w:rsid w:val="00D07A02"/>
    <w:rsid w:val="00D14021"/>
    <w:rsid w:val="00D1609F"/>
    <w:rsid w:val="00D166A7"/>
    <w:rsid w:val="00D16FFD"/>
    <w:rsid w:val="00D17BCA"/>
    <w:rsid w:val="00D26EFE"/>
    <w:rsid w:val="00D27178"/>
    <w:rsid w:val="00D314BE"/>
    <w:rsid w:val="00D324E4"/>
    <w:rsid w:val="00D32853"/>
    <w:rsid w:val="00D3295A"/>
    <w:rsid w:val="00D333E5"/>
    <w:rsid w:val="00D3414C"/>
    <w:rsid w:val="00D37635"/>
    <w:rsid w:val="00D46B92"/>
    <w:rsid w:val="00D50A94"/>
    <w:rsid w:val="00D51B2C"/>
    <w:rsid w:val="00D52CDE"/>
    <w:rsid w:val="00D54874"/>
    <w:rsid w:val="00D57632"/>
    <w:rsid w:val="00D57AA5"/>
    <w:rsid w:val="00D60001"/>
    <w:rsid w:val="00D60659"/>
    <w:rsid w:val="00D647DA"/>
    <w:rsid w:val="00D7738A"/>
    <w:rsid w:val="00D77970"/>
    <w:rsid w:val="00D77A43"/>
    <w:rsid w:val="00D83739"/>
    <w:rsid w:val="00D871BC"/>
    <w:rsid w:val="00D911F0"/>
    <w:rsid w:val="00D91334"/>
    <w:rsid w:val="00D931C3"/>
    <w:rsid w:val="00D93B0E"/>
    <w:rsid w:val="00D94675"/>
    <w:rsid w:val="00D94935"/>
    <w:rsid w:val="00D94E20"/>
    <w:rsid w:val="00DA0694"/>
    <w:rsid w:val="00DA1E00"/>
    <w:rsid w:val="00DA2BD4"/>
    <w:rsid w:val="00DA2C55"/>
    <w:rsid w:val="00DA2D7A"/>
    <w:rsid w:val="00DA3A2C"/>
    <w:rsid w:val="00DA538E"/>
    <w:rsid w:val="00DA5B9C"/>
    <w:rsid w:val="00DA7BD3"/>
    <w:rsid w:val="00DB07AC"/>
    <w:rsid w:val="00DB431B"/>
    <w:rsid w:val="00DB62AF"/>
    <w:rsid w:val="00DB7F9E"/>
    <w:rsid w:val="00DC051A"/>
    <w:rsid w:val="00DC06C8"/>
    <w:rsid w:val="00DC735C"/>
    <w:rsid w:val="00DD2E4A"/>
    <w:rsid w:val="00DD762D"/>
    <w:rsid w:val="00DE0C37"/>
    <w:rsid w:val="00DE2D86"/>
    <w:rsid w:val="00DE421B"/>
    <w:rsid w:val="00DE5948"/>
    <w:rsid w:val="00DE7060"/>
    <w:rsid w:val="00DF1D1C"/>
    <w:rsid w:val="00DF65B5"/>
    <w:rsid w:val="00DF70E8"/>
    <w:rsid w:val="00DF7229"/>
    <w:rsid w:val="00DF7950"/>
    <w:rsid w:val="00DF7BF1"/>
    <w:rsid w:val="00E02A30"/>
    <w:rsid w:val="00E05198"/>
    <w:rsid w:val="00E12A79"/>
    <w:rsid w:val="00E136D8"/>
    <w:rsid w:val="00E169C8"/>
    <w:rsid w:val="00E217DD"/>
    <w:rsid w:val="00E22A06"/>
    <w:rsid w:val="00E25164"/>
    <w:rsid w:val="00E2522A"/>
    <w:rsid w:val="00E30352"/>
    <w:rsid w:val="00E31928"/>
    <w:rsid w:val="00E3755E"/>
    <w:rsid w:val="00E379CB"/>
    <w:rsid w:val="00E530A6"/>
    <w:rsid w:val="00E57099"/>
    <w:rsid w:val="00E609F5"/>
    <w:rsid w:val="00E61612"/>
    <w:rsid w:val="00E61A18"/>
    <w:rsid w:val="00E61B56"/>
    <w:rsid w:val="00E62EA8"/>
    <w:rsid w:val="00E62FA7"/>
    <w:rsid w:val="00E643BC"/>
    <w:rsid w:val="00E65ACC"/>
    <w:rsid w:val="00E669A1"/>
    <w:rsid w:val="00E72BBC"/>
    <w:rsid w:val="00E80FC8"/>
    <w:rsid w:val="00E82F48"/>
    <w:rsid w:val="00E83CAA"/>
    <w:rsid w:val="00E854FD"/>
    <w:rsid w:val="00E870C0"/>
    <w:rsid w:val="00E913CF"/>
    <w:rsid w:val="00E92F4C"/>
    <w:rsid w:val="00E95767"/>
    <w:rsid w:val="00E95CCF"/>
    <w:rsid w:val="00EA1E64"/>
    <w:rsid w:val="00EA2549"/>
    <w:rsid w:val="00EA7BD7"/>
    <w:rsid w:val="00EB05A4"/>
    <w:rsid w:val="00EB6F0D"/>
    <w:rsid w:val="00EB78B3"/>
    <w:rsid w:val="00EC0681"/>
    <w:rsid w:val="00EC06B9"/>
    <w:rsid w:val="00EC2892"/>
    <w:rsid w:val="00EC4364"/>
    <w:rsid w:val="00EC723E"/>
    <w:rsid w:val="00ED0BF2"/>
    <w:rsid w:val="00ED18E6"/>
    <w:rsid w:val="00ED3362"/>
    <w:rsid w:val="00ED489A"/>
    <w:rsid w:val="00ED616B"/>
    <w:rsid w:val="00ED6E14"/>
    <w:rsid w:val="00ED7DDC"/>
    <w:rsid w:val="00EE0CC7"/>
    <w:rsid w:val="00EE2597"/>
    <w:rsid w:val="00EE6FCE"/>
    <w:rsid w:val="00EF1A9D"/>
    <w:rsid w:val="00EF2CB5"/>
    <w:rsid w:val="00EF6099"/>
    <w:rsid w:val="00EF7FDC"/>
    <w:rsid w:val="00F05991"/>
    <w:rsid w:val="00F10F87"/>
    <w:rsid w:val="00F1780C"/>
    <w:rsid w:val="00F205E9"/>
    <w:rsid w:val="00F22272"/>
    <w:rsid w:val="00F22A2C"/>
    <w:rsid w:val="00F242C7"/>
    <w:rsid w:val="00F246C3"/>
    <w:rsid w:val="00F2615A"/>
    <w:rsid w:val="00F26563"/>
    <w:rsid w:val="00F26789"/>
    <w:rsid w:val="00F325ED"/>
    <w:rsid w:val="00F34721"/>
    <w:rsid w:val="00F35325"/>
    <w:rsid w:val="00F4468B"/>
    <w:rsid w:val="00F45709"/>
    <w:rsid w:val="00F5289D"/>
    <w:rsid w:val="00F57E3B"/>
    <w:rsid w:val="00F61F0E"/>
    <w:rsid w:val="00F62152"/>
    <w:rsid w:val="00F644AE"/>
    <w:rsid w:val="00F6523B"/>
    <w:rsid w:val="00F67559"/>
    <w:rsid w:val="00F73641"/>
    <w:rsid w:val="00F74A24"/>
    <w:rsid w:val="00F74F48"/>
    <w:rsid w:val="00F768DE"/>
    <w:rsid w:val="00F80601"/>
    <w:rsid w:val="00F83DC6"/>
    <w:rsid w:val="00F855FA"/>
    <w:rsid w:val="00F859E1"/>
    <w:rsid w:val="00F90251"/>
    <w:rsid w:val="00F93E98"/>
    <w:rsid w:val="00F94346"/>
    <w:rsid w:val="00F944EB"/>
    <w:rsid w:val="00F94713"/>
    <w:rsid w:val="00F952E0"/>
    <w:rsid w:val="00F95459"/>
    <w:rsid w:val="00F95DC5"/>
    <w:rsid w:val="00F97342"/>
    <w:rsid w:val="00FA25B3"/>
    <w:rsid w:val="00FA3ED3"/>
    <w:rsid w:val="00FB25E9"/>
    <w:rsid w:val="00FD0C8D"/>
    <w:rsid w:val="00FD0DA0"/>
    <w:rsid w:val="00FD110E"/>
    <w:rsid w:val="00FD18FF"/>
    <w:rsid w:val="00FD2610"/>
    <w:rsid w:val="00FD63C2"/>
    <w:rsid w:val="00FD694E"/>
    <w:rsid w:val="00FD6DEC"/>
    <w:rsid w:val="00FE048C"/>
    <w:rsid w:val="00FE10D3"/>
    <w:rsid w:val="00FE13A2"/>
    <w:rsid w:val="00FE3CFF"/>
    <w:rsid w:val="00FE5CBC"/>
    <w:rsid w:val="00FE5DAE"/>
    <w:rsid w:val="00FE69E7"/>
    <w:rsid w:val="00FF16C1"/>
    <w:rsid w:val="00FF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D2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10EB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10EB8"/>
    <w:rPr>
      <w:color w:val="800080"/>
      <w:u w:val="single"/>
    </w:rPr>
  </w:style>
  <w:style w:type="paragraph" w:customStyle="1" w:styleId="xl65">
    <w:name w:val="xl65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"/>
    <w:uiPriority w:val="99"/>
    <w:rsid w:val="00210EB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210EB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210EB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uiPriority w:val="99"/>
    <w:rsid w:val="00210EB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210EB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uiPriority w:val="99"/>
    <w:rsid w:val="00210EB8"/>
    <w:pP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210E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uiPriority w:val="99"/>
    <w:rsid w:val="00210EB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"/>
    <w:uiPriority w:val="99"/>
    <w:rsid w:val="00210EB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210EB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210E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uiPriority w:val="99"/>
    <w:rsid w:val="00210E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"/>
    <w:uiPriority w:val="99"/>
    <w:rsid w:val="00210EB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uiPriority w:val="99"/>
    <w:rsid w:val="00210EB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uiPriority w:val="99"/>
    <w:rsid w:val="00210EB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uiPriority w:val="99"/>
    <w:rsid w:val="00210EB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210EB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uiPriority w:val="99"/>
    <w:rsid w:val="00210EB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uiPriority w:val="99"/>
    <w:rsid w:val="00210EB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uiPriority w:val="99"/>
    <w:rsid w:val="00210EB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0EB8"/>
  </w:style>
  <w:style w:type="paragraph" w:styleId="Footer">
    <w:name w:val="footer"/>
    <w:basedOn w:val="Normal"/>
    <w:link w:val="Footer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0EB8"/>
  </w:style>
  <w:style w:type="paragraph" w:styleId="ListParagraph">
    <w:name w:val="List Paragraph"/>
    <w:basedOn w:val="Normal"/>
    <w:uiPriority w:val="99"/>
    <w:qFormat/>
    <w:rsid w:val="00AB1BD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1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702</Words>
  <Characters>4003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cevizlik</dc:creator>
  <cp:keywords/>
  <dc:description/>
  <cp:lastModifiedBy>edanur</cp:lastModifiedBy>
  <cp:revision>4</cp:revision>
  <cp:lastPrinted>2015-05-23T09:02:00Z</cp:lastPrinted>
  <dcterms:created xsi:type="dcterms:W3CDTF">2015-05-04T04:06:00Z</dcterms:created>
  <dcterms:modified xsi:type="dcterms:W3CDTF">2015-05-23T19:46:00Z</dcterms:modified>
</cp:coreProperties>
</file>