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3828"/>
        <w:gridCol w:w="1984"/>
        <w:gridCol w:w="4678"/>
      </w:tblGrid>
      <w:tr w:rsidR="007075B9" w:rsidRPr="008854B5">
        <w:trPr>
          <w:trHeight w:val="2492"/>
        </w:trPr>
        <w:tc>
          <w:tcPr>
            <w:tcW w:w="3828" w:type="dxa"/>
            <w:tcBorders>
              <w:right w:val="nil"/>
            </w:tcBorders>
            <w:vAlign w:val="center"/>
          </w:tcPr>
          <w:p w:rsidR="007075B9" w:rsidRPr="008854B5" w:rsidRDefault="007075B9" w:rsidP="008854B5">
            <w:pPr>
              <w:spacing w:after="0" w:line="240" w:lineRule="auto"/>
              <w:rPr>
                <w:rFonts w:ascii="Maiandra GD" w:hAnsi="Maiandra GD" w:cs="Maiandra GD"/>
                <w:b/>
                <w:bCs/>
                <w:sz w:val="36"/>
                <w:szCs w:val="36"/>
              </w:rPr>
            </w:pPr>
            <w:r w:rsidRPr="008854B5">
              <w:rPr>
                <w:rFonts w:ascii="Maiandra GD" w:hAnsi="Maiandra GD" w:cs="Maiandra GD"/>
                <w:b/>
                <w:bCs/>
                <w:sz w:val="36"/>
                <w:szCs w:val="36"/>
              </w:rPr>
              <w:t>ADI:</w:t>
            </w:r>
            <w:r w:rsidRPr="008854B5">
              <w:t xml:space="preserve"> </w:t>
            </w:r>
          </w:p>
          <w:p w:rsidR="007075B9" w:rsidRPr="008854B5" w:rsidRDefault="007075B9" w:rsidP="008854B5">
            <w:pPr>
              <w:spacing w:after="0" w:line="240" w:lineRule="auto"/>
              <w:rPr>
                <w:rFonts w:ascii="Maiandra GD" w:hAnsi="Maiandra GD" w:cs="Maiandra GD"/>
                <w:b/>
                <w:bCs/>
                <w:sz w:val="36"/>
                <w:szCs w:val="36"/>
              </w:rPr>
            </w:pPr>
            <w:r w:rsidRPr="008854B5">
              <w:rPr>
                <w:rFonts w:ascii="Maiandra GD" w:hAnsi="Maiandra GD" w:cs="Maiandra GD"/>
                <w:b/>
                <w:bCs/>
                <w:sz w:val="36"/>
                <w:szCs w:val="36"/>
              </w:rPr>
              <w:t>SOYADI:</w:t>
            </w:r>
          </w:p>
          <w:p w:rsidR="007075B9" w:rsidRPr="008854B5" w:rsidRDefault="007075B9" w:rsidP="008854B5">
            <w:pPr>
              <w:spacing w:after="0" w:line="240" w:lineRule="auto"/>
              <w:rPr>
                <w:rFonts w:ascii="Maiandra GD" w:hAnsi="Maiandra GD" w:cs="Maiandra GD"/>
                <w:b/>
                <w:bCs/>
                <w:sz w:val="36"/>
                <w:szCs w:val="36"/>
              </w:rPr>
            </w:pPr>
            <w:r w:rsidRPr="008854B5">
              <w:rPr>
                <w:rFonts w:ascii="Maiandra GD" w:hAnsi="Maiandra GD" w:cs="Maiandra GD"/>
                <w:b/>
                <w:bCs/>
                <w:sz w:val="36"/>
                <w:szCs w:val="36"/>
              </w:rPr>
              <w:t>SINIFI: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7075B9" w:rsidRPr="008854B5" w:rsidRDefault="007075B9" w:rsidP="008854B5">
            <w:pPr>
              <w:spacing w:after="0" w:line="240" w:lineRule="auto"/>
              <w:jc w:val="center"/>
              <w:rPr>
                <w:rFonts w:ascii="Maiandra GD" w:hAnsi="Maiandra GD" w:cs="Maiandra GD"/>
                <w:sz w:val="20"/>
                <w:szCs w:val="20"/>
              </w:rPr>
            </w:pPr>
            <w:r w:rsidRPr="007B77C4">
              <w:rPr>
                <w:rFonts w:ascii="Maiandra GD" w:hAnsi="Maiandra GD" w:cs="Maiandra GD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0 Resim" o:spid="_x0000_i1025" type="#_x0000_t75" alt="aş.png" style="width:82.5pt;height:106.5pt;visibility:visible">
                  <v:imagedata r:id="rId5" o:title=""/>
                </v:shape>
              </w:pict>
            </w:r>
          </w:p>
          <w:p w:rsidR="007075B9" w:rsidRPr="008854B5" w:rsidRDefault="007075B9" w:rsidP="008854B5">
            <w:pPr>
              <w:spacing w:after="0" w:line="240" w:lineRule="auto"/>
              <w:jc w:val="center"/>
              <w:rPr>
                <w:rFonts w:ascii="Maiandra GD" w:hAnsi="Maiandra GD" w:cs="Maiandra GD"/>
                <w:sz w:val="20"/>
                <w:szCs w:val="20"/>
              </w:rPr>
            </w:pPr>
            <w:r w:rsidRPr="008854B5">
              <w:rPr>
                <w:rFonts w:ascii="Maiandra GD" w:hAnsi="Maiandra GD" w:cs="Maiandra GD"/>
                <w:sz w:val="20"/>
                <w:szCs w:val="20"/>
              </w:rPr>
              <w:t>2014 / 2015</w:t>
            </w:r>
          </w:p>
        </w:tc>
        <w:tc>
          <w:tcPr>
            <w:tcW w:w="4678" w:type="dxa"/>
            <w:tcBorders>
              <w:left w:val="nil"/>
            </w:tcBorders>
            <w:vAlign w:val="center"/>
          </w:tcPr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b/>
                <w:bCs/>
                <w:sz w:val="28"/>
                <w:szCs w:val="28"/>
              </w:rPr>
            </w:pPr>
            <w:r w:rsidRPr="008854B5">
              <w:rPr>
                <w:rFonts w:ascii="Maiandra GD" w:hAnsi="Maiandra GD" w:cs="Maiandra GD"/>
                <w:b/>
                <w:bCs/>
                <w:sz w:val="32"/>
                <w:szCs w:val="32"/>
              </w:rPr>
              <w:t>ÖZEL EMİRGAN OKULLARI</w:t>
            </w: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b/>
                <w:bCs/>
                <w:sz w:val="32"/>
                <w:szCs w:val="32"/>
              </w:rPr>
            </w:pPr>
            <w:r w:rsidRPr="008854B5">
              <w:rPr>
                <w:rFonts w:ascii="Maiandra GD" w:hAnsi="Maiandra GD" w:cs="Maiandra GD"/>
                <w:b/>
                <w:bCs/>
                <w:sz w:val="32"/>
                <w:szCs w:val="32"/>
              </w:rPr>
              <w:t>4. SINIFLAR / FEN BİLİMLERİ</w:t>
            </w: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sz w:val="24"/>
                <w:szCs w:val="24"/>
              </w:rPr>
            </w:pP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sz w:val="24"/>
                <w:szCs w:val="24"/>
              </w:rPr>
            </w:pP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sz w:val="24"/>
                <w:szCs w:val="24"/>
              </w:rPr>
            </w:pP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sz w:val="24"/>
                <w:szCs w:val="24"/>
              </w:rPr>
            </w:pPr>
            <w:r w:rsidRPr="008854B5">
              <w:rPr>
                <w:rFonts w:ascii="Maiandra GD" w:hAnsi="Maiandra GD" w:cs="Maiandra GD"/>
                <w:sz w:val="24"/>
                <w:szCs w:val="24"/>
              </w:rPr>
              <w:t>13</w:t>
            </w:r>
            <w:r w:rsidRPr="008854B5">
              <w:rPr>
                <w:rFonts w:ascii="Maiandra GD" w:hAnsi="Maiandra GD" w:cs="Maiandra GD"/>
                <w:sz w:val="24"/>
                <w:szCs w:val="24"/>
                <w:vertAlign w:val="superscript"/>
              </w:rPr>
              <w:t>th</w:t>
            </w:r>
            <w:r w:rsidRPr="008854B5">
              <w:rPr>
                <w:rFonts w:ascii="Maiandra GD" w:hAnsi="Maiandra GD" w:cs="Maiandra GD"/>
                <w:sz w:val="24"/>
                <w:szCs w:val="24"/>
              </w:rPr>
              <w:t xml:space="preserve"> Nisan 2015</w:t>
            </w:r>
          </w:p>
          <w:p w:rsidR="007075B9" w:rsidRPr="008854B5" w:rsidRDefault="007075B9" w:rsidP="008854B5">
            <w:pPr>
              <w:spacing w:after="0" w:line="240" w:lineRule="auto"/>
              <w:jc w:val="right"/>
              <w:rPr>
                <w:rFonts w:ascii="Maiandra GD" w:hAnsi="Maiandra GD" w:cs="Maiandra GD"/>
                <w:sz w:val="24"/>
                <w:szCs w:val="24"/>
              </w:rPr>
            </w:pPr>
            <w:r w:rsidRPr="008854B5">
              <w:rPr>
                <w:rFonts w:ascii="Maiandra GD" w:hAnsi="Maiandra GD" w:cs="Maiandra GD"/>
                <w:sz w:val="24"/>
                <w:szCs w:val="24"/>
              </w:rPr>
              <w:t>2. DÖNEM / 1. YAZILI SORULARI</w:t>
            </w:r>
          </w:p>
        </w:tc>
      </w:tr>
    </w:tbl>
    <w:p w:rsidR="007075B9" w:rsidRDefault="007075B9" w:rsidP="00DD1F73">
      <w:pPr>
        <w:pStyle w:val="ListParagraph"/>
        <w:ind w:left="0" w:firstLine="11"/>
        <w:rPr>
          <w:rFonts w:ascii="Lucida Sans Unicode" w:hAnsi="Lucida Sans Unicode" w:cs="Lucida Sans Unicode"/>
          <w:b/>
          <w:bCs/>
          <w:sz w:val="20"/>
          <w:szCs w:val="20"/>
        </w:rPr>
        <w:sectPr w:rsidR="007075B9" w:rsidSect="00DD1F73">
          <w:pgSz w:w="11906" w:h="16838"/>
          <w:pgMar w:top="709" w:right="566" w:bottom="709" w:left="709" w:header="708" w:footer="708" w:gutter="0"/>
          <w:pgBorders w:offsetFrom="page">
            <w:top w:val="single" w:sz="36" w:space="24" w:color="auto"/>
            <w:left w:val="single" w:sz="36" w:space="24" w:color="auto"/>
            <w:bottom w:val="single" w:sz="36" w:space="24" w:color="auto"/>
            <w:right w:val="single" w:sz="36" w:space="24" w:color="auto"/>
          </w:pgBorders>
          <w:cols w:space="708"/>
          <w:docGrid w:linePitch="360"/>
        </w:sectPr>
      </w:pPr>
    </w:p>
    <w:p w:rsidR="007075B9" w:rsidRPr="008018E6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018E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Aşağıdaki boşlukları doldurunuz.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  <w:t>20P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Isı alarak-Erime-Saf madde-Maddedir-Eşit kollu terazi-Üç hali-Belirli bir hacmi ve şekli-Kaybetmezler-Çözünerek-Çözünme-Doğal madde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1.Hacmi ve kütlesi olan her varlık ........................................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2.Kütle ..............................................................ile ölçülür.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3.Maddenin katı,sıvı,gaz olmak üzere ...........................................................vardır.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4.Gaz maddelerin .................................................... yoktur.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5.Katı bir maddenin ........................................................... sıvı hale geçmesine ................................. 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denir.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6.Kendinden başka katılmamış olan maddelere ............................................................ denir.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7.Karışımları oluşturan maddeler özelliklerini ............................................................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8.Suyun içine bir miktar tuz attığımızda tuz suda .......................................................... suya karışır.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9.Katı maddelerin sıvı içinde dağılarak görünmez hale gelmesine .................................................. 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denir.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10.Doğada bulunan ,insan emeği ile değiştirilip işlenmemiş maddelere ....................................denir.</w:t>
      </w:r>
    </w:p>
    <w:p w:rsidR="007075B9" w:rsidRPr="008018E6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cümlelerin sonuna doğru ise(D) yanlış ise(Y) koyunuz.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20P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Altın yüzük suda batar.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Makas suda yüzer.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Cep telefonu bir malzemedir.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Bıçak için hem cisim hem de eşya diyebiliriz.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Gazların belirli bir hacmi vardır.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Karışımı oluşturan maddeler kendi özelliklerini korur.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Talaş-su karışımını en kolay buharlaştırma yoluyla ayırırız .(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Şeker-su karışımı buharlaştırma yoluyla ayrılır. 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Şeker suda çözünen bir maddedir .(     )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018E6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Verilen karışımlar hangi yöntemlerle ayrılır? Eşleştiriniz.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10P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Şeker+su (     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Eleme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Demirtozu+kum (     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Buharlaştırma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Mercimek+nohut (     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Yüzdürme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Fasulye+su (     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Mıknatıslama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Köpük+su (     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Süzme</w:t>
      </w:r>
    </w:p>
    <w:p w:rsidR="007075B9" w:rsidRDefault="007075B9" w:rsidP="008018E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018E6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hangisi maddelerin görülebilir ya da hissedilebilir özelliklerinden biri değildir? 5P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kütle</w:t>
      </w:r>
      <w:r>
        <w:rPr>
          <w:rFonts w:ascii="Times New Roman" w:hAnsi="Times New Roman" w:cs="Times New Roman"/>
          <w:sz w:val="24"/>
          <w:szCs w:val="24"/>
        </w:rPr>
        <w:tab/>
        <w:t>B) saydamlık</w:t>
      </w:r>
      <w:r>
        <w:rPr>
          <w:rFonts w:ascii="Times New Roman" w:hAnsi="Times New Roman" w:cs="Times New Roman"/>
          <w:sz w:val="24"/>
          <w:szCs w:val="24"/>
        </w:rPr>
        <w:tab/>
        <w:t>C) tat</w:t>
      </w:r>
      <w:r>
        <w:rPr>
          <w:rFonts w:ascii="Times New Roman" w:hAnsi="Times New Roman" w:cs="Times New Roman"/>
          <w:sz w:val="24"/>
          <w:szCs w:val="24"/>
        </w:rPr>
        <w:tab/>
        <w:t>D) renk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018E6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"Gözle görülebilir, belirli bir şekli yoktur, bulunduğu kabın şeklini alabilirler." </w:t>
      </w:r>
      <w:r>
        <w:rPr>
          <w:rFonts w:ascii="Times New Roman" w:hAnsi="Times New Roman" w:cs="Times New Roman"/>
          <w:b/>
          <w:bCs/>
          <w:sz w:val="24"/>
          <w:szCs w:val="24"/>
        </w:rPr>
        <w:t>özelliği maddenin hangi hali olabilir?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gaz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buhar</w:t>
      </w:r>
      <w:r>
        <w:rPr>
          <w:rFonts w:ascii="Times New Roman" w:hAnsi="Times New Roman" w:cs="Times New Roman"/>
          <w:sz w:val="24"/>
          <w:szCs w:val="24"/>
        </w:rPr>
        <w:tab/>
        <w:t>C) sıvı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katı</w:t>
      </w:r>
    </w:p>
    <w:p w:rsidR="007075B9" w:rsidRPr="00AE6FBD" w:rsidRDefault="007075B9" w:rsidP="00801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ifadelerden hangisi erimeye örnektir?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Tuzun su içinde kaybolması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Demir tozlarının su içine atıp karıştırılması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Mumun bir kaba konulup ısıtılması</w:t>
      </w:r>
      <w:r>
        <w:rPr>
          <w:rFonts w:ascii="Times New Roman" w:hAnsi="Times New Roman" w:cs="Times New Roman"/>
          <w:sz w:val="24"/>
          <w:szCs w:val="24"/>
        </w:rPr>
        <w:tab/>
        <w:t>D) Sütün içine kahve konulup karıştırılması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AE6FBD" w:rsidRDefault="007075B9" w:rsidP="00AE6F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Hareket eden bir varlık,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Yandaki ifadelerden hangileri doğrudur?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ab/>
        <w:t>Yavaşlayabilir.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hiçbiri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B)I-II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ab/>
        <w:t>Hızlanabilir.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I-II-III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 II-III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ab/>
        <w:t>Yön değiştirebilir.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AE6FBD" w:rsidRDefault="007075B9" w:rsidP="00AE6F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seçeneklerin hangisinde varlıkların hızları, hızlıdan yavaşa doğru sıralanmıştır? 5P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bisiklet-otomobil-uçak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B)uçak-otomobil-bisiklet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C)otomobil-bisiklet-uçak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uçak-bisiklet-otomobil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AE6FBD" w:rsidRDefault="007075B9" w:rsidP="00AE6F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Beyza, avucuna alıp sıktığı oyun hamurunda şekil değişikliğine neden olmuştur.Bu durumla ilgili olarak aşağıdakilerden hangisi doğrudur?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A)Kuvvet uygulanan bazı cisimlerin şekli değişir.</w:t>
      </w:r>
      <w:r>
        <w:rPr>
          <w:rFonts w:ascii="Times New Roman" w:hAnsi="Times New Roman" w:cs="Times New Roman"/>
          <w:sz w:val="24"/>
          <w:szCs w:val="24"/>
        </w:rPr>
        <w:tab/>
        <w:t>B)Beyza çok güçlüdür.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C)Oyun hamuru sıvı bir maddedir.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Beyza sıktığı her maddenin şeklini değiştirir.</w:t>
      </w:r>
    </w:p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AE6FBD" w:rsidRDefault="007075B9" w:rsidP="00AE6FB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kemiklerin çeşitlerini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2126"/>
        <w:gridCol w:w="2136"/>
      </w:tblGrid>
      <w:tr w:rsidR="007075B9" w:rsidRPr="008854B5">
        <w:tc>
          <w:tcPr>
            <w:tcW w:w="1985" w:type="dxa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7B77C4">
                <w:rPr>
                  <w:rFonts w:ascii="Times New Roman" w:hAnsi="Times New Roman" w:cs="Times New Roman"/>
                  <w:noProof/>
                  <w:sz w:val="24"/>
                  <w:szCs w:val="24"/>
                  <w:lang w:eastAsia="tr-TR"/>
                </w:rPr>
                <w:pict>
                  <v:shape id="Resim 1" o:spid="_x0000_i1026" type="#_x0000_t75" alt="http://songurticaret.com.tr/wp-content/uploads/2014/04/Kol-Kemi%C4%9Fi-Maketi.png" href="http://songurticaret.com.tr/11124-kol-kemigi-mak" style="width:77.25pt;height:77.25pt;visibility:visible" o:button="t">
                    <v:fill o:detectmouseclick="t"/>
                    <v:imagedata r:id="rId7" o:title=""/>
                  </v:shape>
                </w:pict>
              </w:r>
            </w:hyperlink>
          </w:p>
        </w:tc>
        <w:tc>
          <w:tcPr>
            <w:tcW w:w="2126" w:type="dxa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7B77C4">
                <w:rPr>
                  <w:rFonts w:ascii="Times New Roman" w:hAnsi="Times New Roman" w:cs="Times New Roman"/>
                  <w:noProof/>
                  <w:sz w:val="24"/>
                  <w:szCs w:val="24"/>
                  <w:lang w:eastAsia="tr-TR"/>
                </w:rPr>
                <w:pict>
                  <v:shape id="Resim 4" o:spid="_x0000_i1027" type="#_x0000_t75" alt="https://encrypted-tbn2.gstatic.com/images?q=tbn:ANd9GcTlU3oSbIMP_6bedamItOxjjVPRk2AQNW9ClgX0wq6JFmxlSx74" href="http://tr.harunyahya.net/ileilgili/kafat" style="width:87.75pt;height:69.75pt;visibility:visible" o:button="t">
                    <v:fill o:detectmouseclick="t"/>
                    <v:imagedata r:id="rId9" o:title=""/>
                  </v:shape>
                </w:pict>
              </w:r>
            </w:hyperlink>
          </w:p>
        </w:tc>
        <w:tc>
          <w:tcPr>
            <w:tcW w:w="2126" w:type="dxa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7B77C4">
                <w:rPr>
                  <w:rFonts w:ascii="Times New Roman" w:hAnsi="Times New Roman" w:cs="Times New Roman"/>
                  <w:noProof/>
                  <w:sz w:val="24"/>
                  <w:szCs w:val="24"/>
                  <w:lang w:eastAsia="tr-TR"/>
                </w:rPr>
                <w:pict>
                  <v:shape id="Resim 7" o:spid="_x0000_i1028" type="#_x0000_t75" alt="http://www.umutyaka.com/doc/image/omurga_01.png" href="https://www.google.com.tr/url?sa=i&amp;rct=j&amp;q=&amp;esrc=s&amp;source=images&amp;cd=&amp;ved=0CAcQjRw&amp;url=http://www.umutyaka.com/Service.aspx?id=1&amp;ei=U_EfVbPVMYG4sAHCmYOYBw&amp;bvm=bv.89947451,d.bGg&amp;psig=AFQjCNFEaJNgFDSqrUmLzj2b7-Klx8gv-g&amp;ust=142824315223" style="width:57.75pt;height:1in;visibility:visible" o:button="t">
                    <v:fill o:detectmouseclick="t"/>
                    <v:imagedata r:id="rId11" o:title=""/>
                  </v:shape>
                </w:pict>
              </w:r>
            </w:hyperlink>
          </w:p>
        </w:tc>
      </w:tr>
      <w:tr w:rsidR="007075B9" w:rsidRPr="008854B5">
        <w:trPr>
          <w:trHeight w:val="475"/>
        </w:trPr>
        <w:tc>
          <w:tcPr>
            <w:tcW w:w="1985" w:type="dxa"/>
            <w:vAlign w:val="center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4B5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</w:p>
        </w:tc>
        <w:tc>
          <w:tcPr>
            <w:tcW w:w="2126" w:type="dxa"/>
            <w:vAlign w:val="center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4B5">
              <w:rPr>
                <w:rFonts w:ascii="Times New Roman" w:hAnsi="Times New Roman" w:cs="Times New Roman"/>
                <w:sz w:val="24"/>
                <w:szCs w:val="24"/>
              </w:rPr>
              <w:t>.............................</w:t>
            </w:r>
          </w:p>
        </w:tc>
        <w:tc>
          <w:tcPr>
            <w:tcW w:w="2126" w:type="dxa"/>
            <w:vAlign w:val="center"/>
          </w:tcPr>
          <w:p w:rsidR="007075B9" w:rsidRPr="008854B5" w:rsidRDefault="007075B9" w:rsidP="008854B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4B5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</w:p>
        </w:tc>
      </w:tr>
    </w:tbl>
    <w:p w:rsidR="007075B9" w:rsidRDefault="007075B9" w:rsidP="00AE6F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448E4" w:rsidRDefault="007075B9" w:rsidP="008448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Sallanma hareketine 2 örnek veriniz.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2P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448E4" w:rsidRDefault="007075B9" w:rsidP="008448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Kuvvetin yapabileceği etkilere 3 örnek veriniz.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3P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  <w:t>2)..........................................................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448E4" w:rsidRDefault="007075B9" w:rsidP="008448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Doğal ışık kaynağına 2 örnek yazınız. 2P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1)..............................................................................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448E4" w:rsidRDefault="007075B9" w:rsidP="008448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Yapay ışık kaynağına 3 örnek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3P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2)...........................................................................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Pr="008448E4" w:rsidRDefault="007075B9" w:rsidP="008448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hangisi aydınlatılmış bir cisimdir?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5P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Ayna</w:t>
      </w:r>
      <w:r>
        <w:rPr>
          <w:rFonts w:ascii="Times New Roman" w:hAnsi="Times New Roman" w:cs="Times New Roman"/>
          <w:sz w:val="24"/>
          <w:szCs w:val="24"/>
        </w:rPr>
        <w:tab/>
        <w:t>B) Mum</w:t>
      </w:r>
      <w:r>
        <w:rPr>
          <w:rFonts w:ascii="Times New Roman" w:hAnsi="Times New Roman" w:cs="Times New Roman"/>
          <w:sz w:val="24"/>
          <w:szCs w:val="24"/>
        </w:rPr>
        <w:tab/>
        <w:t>C)Meşale</w:t>
      </w:r>
      <w:r>
        <w:rPr>
          <w:rFonts w:ascii="Times New Roman" w:hAnsi="Times New Roman" w:cs="Times New Roman"/>
          <w:sz w:val="24"/>
          <w:szCs w:val="24"/>
        </w:rPr>
        <w:tab/>
        <w:t>D) Güneş</w:t>
      </w:r>
    </w:p>
    <w:p w:rsidR="007075B9" w:rsidRDefault="007075B9" w:rsidP="009B3C70">
      <w:pPr>
        <w:spacing w:line="360" w:lineRule="auto"/>
        <w:ind w:right="113"/>
        <w:rPr>
          <w:rFonts w:eastAsia="Batang"/>
        </w:rPr>
      </w:pPr>
      <w:hyperlink r:id="rId12" w:history="1">
        <w:r>
          <w:rPr>
            <w:rStyle w:val="Hyperlink"/>
            <w:rFonts w:eastAsia="Batang"/>
          </w:rPr>
          <w:t>www.sorubak.com</w:t>
        </w:r>
      </w:hyperlink>
      <w:r>
        <w:rPr>
          <w:rFonts w:eastAsia="Batang"/>
        </w:rPr>
        <w:t xml:space="preserve"> </w:t>
      </w:r>
    </w:p>
    <w:p w:rsidR="007075B9" w:rsidRDefault="007075B9" w:rsidP="008448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75B9" w:rsidRDefault="007075B9" w:rsidP="008448E4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Başarılar !</w:t>
      </w:r>
    </w:p>
    <w:p w:rsidR="007075B9" w:rsidRPr="008448E4" w:rsidRDefault="007075B9" w:rsidP="008448E4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Anıl Yiğit</w:t>
      </w:r>
    </w:p>
    <w:sectPr w:rsidR="007075B9" w:rsidRPr="008448E4" w:rsidSect="003656D7">
      <w:type w:val="continuous"/>
      <w:pgSz w:w="11906" w:h="16838"/>
      <w:pgMar w:top="709" w:right="566" w:bottom="709" w:left="709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30D8"/>
    <w:multiLevelType w:val="hybridMultilevel"/>
    <w:tmpl w:val="4DB45612"/>
    <w:lvl w:ilvl="0" w:tplc="4B464F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53B57"/>
    <w:multiLevelType w:val="hybridMultilevel"/>
    <w:tmpl w:val="51DA6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F73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A87"/>
    <w:rsid w:val="00024591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47D"/>
    <w:rsid w:val="0002759C"/>
    <w:rsid w:val="00027B92"/>
    <w:rsid w:val="0003039D"/>
    <w:rsid w:val="000305BF"/>
    <w:rsid w:val="000308CD"/>
    <w:rsid w:val="0003136F"/>
    <w:rsid w:val="00031552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CF4"/>
    <w:rsid w:val="00044F92"/>
    <w:rsid w:val="00045286"/>
    <w:rsid w:val="00045536"/>
    <w:rsid w:val="0004598C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6B70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9BA"/>
    <w:rsid w:val="00062E6D"/>
    <w:rsid w:val="00062F03"/>
    <w:rsid w:val="0006301D"/>
    <w:rsid w:val="000634FC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236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5298"/>
    <w:rsid w:val="000E541F"/>
    <w:rsid w:val="000E5A3A"/>
    <w:rsid w:val="000E5FAB"/>
    <w:rsid w:val="000E6146"/>
    <w:rsid w:val="000E6B91"/>
    <w:rsid w:val="000E6CE2"/>
    <w:rsid w:val="000E7347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D3B"/>
    <w:rsid w:val="00100D52"/>
    <w:rsid w:val="00101367"/>
    <w:rsid w:val="001013F9"/>
    <w:rsid w:val="00101AC1"/>
    <w:rsid w:val="00101B13"/>
    <w:rsid w:val="00102AD2"/>
    <w:rsid w:val="0010318E"/>
    <w:rsid w:val="00103937"/>
    <w:rsid w:val="00103E18"/>
    <w:rsid w:val="00103E77"/>
    <w:rsid w:val="00104A43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292"/>
    <w:rsid w:val="00142466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B22"/>
    <w:rsid w:val="00175D54"/>
    <w:rsid w:val="00176BFC"/>
    <w:rsid w:val="00177081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17F1"/>
    <w:rsid w:val="00191E64"/>
    <w:rsid w:val="001920F1"/>
    <w:rsid w:val="001928FB"/>
    <w:rsid w:val="00192AEC"/>
    <w:rsid w:val="00192CE6"/>
    <w:rsid w:val="00192F98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0CF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BDB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EFF"/>
    <w:rsid w:val="001C5F6D"/>
    <w:rsid w:val="001C650A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AA0"/>
    <w:rsid w:val="001D6F7B"/>
    <w:rsid w:val="001D70F4"/>
    <w:rsid w:val="001D72ED"/>
    <w:rsid w:val="001D73A2"/>
    <w:rsid w:val="001D7814"/>
    <w:rsid w:val="001D7B14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65E"/>
    <w:rsid w:val="002237F2"/>
    <w:rsid w:val="002237FF"/>
    <w:rsid w:val="00223A78"/>
    <w:rsid w:val="00223DE9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E6C"/>
    <w:rsid w:val="00282F81"/>
    <w:rsid w:val="002832AA"/>
    <w:rsid w:val="002833F5"/>
    <w:rsid w:val="00283585"/>
    <w:rsid w:val="00283588"/>
    <w:rsid w:val="0028402E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4B5A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117E"/>
    <w:rsid w:val="002C15EA"/>
    <w:rsid w:val="002C1838"/>
    <w:rsid w:val="002C19F0"/>
    <w:rsid w:val="002C23B0"/>
    <w:rsid w:val="002C25D4"/>
    <w:rsid w:val="002C28EF"/>
    <w:rsid w:val="002C2D5D"/>
    <w:rsid w:val="002C2D79"/>
    <w:rsid w:val="002C2D8F"/>
    <w:rsid w:val="002C306A"/>
    <w:rsid w:val="002C3199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702C"/>
    <w:rsid w:val="002D7654"/>
    <w:rsid w:val="002D7A0A"/>
    <w:rsid w:val="002E0267"/>
    <w:rsid w:val="002E0CD2"/>
    <w:rsid w:val="002E1517"/>
    <w:rsid w:val="002E21C4"/>
    <w:rsid w:val="002E26BB"/>
    <w:rsid w:val="002E2B02"/>
    <w:rsid w:val="002E3057"/>
    <w:rsid w:val="002E3646"/>
    <w:rsid w:val="002E3837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F28"/>
    <w:rsid w:val="002F22F3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1FF"/>
    <w:rsid w:val="00305538"/>
    <w:rsid w:val="00305575"/>
    <w:rsid w:val="00305599"/>
    <w:rsid w:val="003057B1"/>
    <w:rsid w:val="00305F49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CCD"/>
    <w:rsid w:val="003156F8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56CB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50470"/>
    <w:rsid w:val="00350595"/>
    <w:rsid w:val="00350984"/>
    <w:rsid w:val="00350BA2"/>
    <w:rsid w:val="00350C5A"/>
    <w:rsid w:val="00351127"/>
    <w:rsid w:val="00351616"/>
    <w:rsid w:val="00351702"/>
    <w:rsid w:val="0035170E"/>
    <w:rsid w:val="00351D49"/>
    <w:rsid w:val="00351F9A"/>
    <w:rsid w:val="003523D9"/>
    <w:rsid w:val="003526F2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EDC"/>
    <w:rsid w:val="003553F2"/>
    <w:rsid w:val="00355466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6D7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8DF"/>
    <w:rsid w:val="003A7C59"/>
    <w:rsid w:val="003B011E"/>
    <w:rsid w:val="003B0A4E"/>
    <w:rsid w:val="003B0DCA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22E"/>
    <w:rsid w:val="003F440D"/>
    <w:rsid w:val="003F466B"/>
    <w:rsid w:val="003F489F"/>
    <w:rsid w:val="003F4DEB"/>
    <w:rsid w:val="003F4F50"/>
    <w:rsid w:val="003F509A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09A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D6D"/>
    <w:rsid w:val="004207D5"/>
    <w:rsid w:val="00420B09"/>
    <w:rsid w:val="00420F0D"/>
    <w:rsid w:val="00421349"/>
    <w:rsid w:val="00421353"/>
    <w:rsid w:val="00421450"/>
    <w:rsid w:val="0042178E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10B8"/>
    <w:rsid w:val="004419CC"/>
    <w:rsid w:val="00441C86"/>
    <w:rsid w:val="00441D6D"/>
    <w:rsid w:val="00442065"/>
    <w:rsid w:val="004426CB"/>
    <w:rsid w:val="004429C2"/>
    <w:rsid w:val="00442DEC"/>
    <w:rsid w:val="0044366E"/>
    <w:rsid w:val="004439BB"/>
    <w:rsid w:val="00443B03"/>
    <w:rsid w:val="00443E87"/>
    <w:rsid w:val="0044458E"/>
    <w:rsid w:val="00444C41"/>
    <w:rsid w:val="00444F47"/>
    <w:rsid w:val="004457C1"/>
    <w:rsid w:val="00445802"/>
    <w:rsid w:val="00445BAF"/>
    <w:rsid w:val="00446C08"/>
    <w:rsid w:val="004471C2"/>
    <w:rsid w:val="004476AA"/>
    <w:rsid w:val="0045018D"/>
    <w:rsid w:val="00450282"/>
    <w:rsid w:val="004503EC"/>
    <w:rsid w:val="00450664"/>
    <w:rsid w:val="0045068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603DF"/>
    <w:rsid w:val="00460547"/>
    <w:rsid w:val="00460722"/>
    <w:rsid w:val="00461352"/>
    <w:rsid w:val="00461AA5"/>
    <w:rsid w:val="00461C06"/>
    <w:rsid w:val="00461C1B"/>
    <w:rsid w:val="00461F59"/>
    <w:rsid w:val="0046203F"/>
    <w:rsid w:val="004621EA"/>
    <w:rsid w:val="00462540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75ED"/>
    <w:rsid w:val="00477794"/>
    <w:rsid w:val="00480989"/>
    <w:rsid w:val="0048186A"/>
    <w:rsid w:val="004819A2"/>
    <w:rsid w:val="0048229C"/>
    <w:rsid w:val="0048237B"/>
    <w:rsid w:val="004825BB"/>
    <w:rsid w:val="00482C90"/>
    <w:rsid w:val="00482DC5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9D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A86"/>
    <w:rsid w:val="004B0E3E"/>
    <w:rsid w:val="004B0F44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111"/>
    <w:rsid w:val="004D1BBC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E01CA"/>
    <w:rsid w:val="004E04FB"/>
    <w:rsid w:val="004E08EF"/>
    <w:rsid w:val="004E24EB"/>
    <w:rsid w:val="004E29EE"/>
    <w:rsid w:val="004E390A"/>
    <w:rsid w:val="004E3BDF"/>
    <w:rsid w:val="004E3EB5"/>
    <w:rsid w:val="004E4AA6"/>
    <w:rsid w:val="004E4D4F"/>
    <w:rsid w:val="004E4FEA"/>
    <w:rsid w:val="004E50B1"/>
    <w:rsid w:val="004E54C2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8E3"/>
    <w:rsid w:val="00506E5C"/>
    <w:rsid w:val="005077AD"/>
    <w:rsid w:val="00507B92"/>
    <w:rsid w:val="00507BA0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43FD"/>
    <w:rsid w:val="005147DB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1AA"/>
    <w:rsid w:val="00534693"/>
    <w:rsid w:val="00535379"/>
    <w:rsid w:val="005355F0"/>
    <w:rsid w:val="005356CA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0ABD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592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629A"/>
    <w:rsid w:val="00556646"/>
    <w:rsid w:val="00556E21"/>
    <w:rsid w:val="00556E99"/>
    <w:rsid w:val="00556FD2"/>
    <w:rsid w:val="005575C3"/>
    <w:rsid w:val="0056041F"/>
    <w:rsid w:val="005606AA"/>
    <w:rsid w:val="005609FF"/>
    <w:rsid w:val="00560D1C"/>
    <w:rsid w:val="00560E72"/>
    <w:rsid w:val="00560F21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44B2"/>
    <w:rsid w:val="00584F57"/>
    <w:rsid w:val="00584F82"/>
    <w:rsid w:val="005850DD"/>
    <w:rsid w:val="005851F2"/>
    <w:rsid w:val="00585485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5F3E"/>
    <w:rsid w:val="00595F51"/>
    <w:rsid w:val="00596B83"/>
    <w:rsid w:val="00596FE5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9CC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14"/>
    <w:rsid w:val="005E4859"/>
    <w:rsid w:val="005E4F1B"/>
    <w:rsid w:val="005E574A"/>
    <w:rsid w:val="005E59D4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A0A"/>
    <w:rsid w:val="00601AC6"/>
    <w:rsid w:val="00602039"/>
    <w:rsid w:val="00602149"/>
    <w:rsid w:val="00602153"/>
    <w:rsid w:val="0060228A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909"/>
    <w:rsid w:val="00621C6F"/>
    <w:rsid w:val="00621FBA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62"/>
    <w:rsid w:val="00623BA0"/>
    <w:rsid w:val="006245AD"/>
    <w:rsid w:val="0062490D"/>
    <w:rsid w:val="006249BA"/>
    <w:rsid w:val="00624BD2"/>
    <w:rsid w:val="006251AA"/>
    <w:rsid w:val="006252F6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EE7"/>
    <w:rsid w:val="00662171"/>
    <w:rsid w:val="006621E4"/>
    <w:rsid w:val="006622E8"/>
    <w:rsid w:val="0066238B"/>
    <w:rsid w:val="00662918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1669"/>
    <w:rsid w:val="006824A8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604"/>
    <w:rsid w:val="006F266D"/>
    <w:rsid w:val="006F27EF"/>
    <w:rsid w:val="006F32A9"/>
    <w:rsid w:val="006F3B75"/>
    <w:rsid w:val="006F3DA3"/>
    <w:rsid w:val="006F408A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691"/>
    <w:rsid w:val="006F7BD2"/>
    <w:rsid w:val="0070009E"/>
    <w:rsid w:val="007004BE"/>
    <w:rsid w:val="007004E6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5063"/>
    <w:rsid w:val="00705088"/>
    <w:rsid w:val="00706F6F"/>
    <w:rsid w:val="00707092"/>
    <w:rsid w:val="00707227"/>
    <w:rsid w:val="007075B9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7096"/>
    <w:rsid w:val="007171E8"/>
    <w:rsid w:val="00717452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6626"/>
    <w:rsid w:val="007408BE"/>
    <w:rsid w:val="00740E57"/>
    <w:rsid w:val="007416FC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B0F"/>
    <w:rsid w:val="00776715"/>
    <w:rsid w:val="00776720"/>
    <w:rsid w:val="00776747"/>
    <w:rsid w:val="00776DDA"/>
    <w:rsid w:val="007773A7"/>
    <w:rsid w:val="00777602"/>
    <w:rsid w:val="007776F3"/>
    <w:rsid w:val="00777F26"/>
    <w:rsid w:val="0078015E"/>
    <w:rsid w:val="0078018A"/>
    <w:rsid w:val="00780776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6162"/>
    <w:rsid w:val="007B6379"/>
    <w:rsid w:val="007B6406"/>
    <w:rsid w:val="007B64D8"/>
    <w:rsid w:val="007B6960"/>
    <w:rsid w:val="007B77C4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239D"/>
    <w:rsid w:val="007D23DD"/>
    <w:rsid w:val="007D2468"/>
    <w:rsid w:val="007D24A8"/>
    <w:rsid w:val="007D2AF8"/>
    <w:rsid w:val="007D2D10"/>
    <w:rsid w:val="007D4097"/>
    <w:rsid w:val="007D4289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176E"/>
    <w:rsid w:val="007F17E9"/>
    <w:rsid w:val="007F2413"/>
    <w:rsid w:val="007F271B"/>
    <w:rsid w:val="007F3468"/>
    <w:rsid w:val="007F35C0"/>
    <w:rsid w:val="007F39E6"/>
    <w:rsid w:val="007F4554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8E6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532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CB5"/>
    <w:rsid w:val="00832331"/>
    <w:rsid w:val="008324BD"/>
    <w:rsid w:val="00832676"/>
    <w:rsid w:val="00833124"/>
    <w:rsid w:val="008338E9"/>
    <w:rsid w:val="0083516B"/>
    <w:rsid w:val="0083525D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8E4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8CF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4B5"/>
    <w:rsid w:val="008857DC"/>
    <w:rsid w:val="00885E04"/>
    <w:rsid w:val="008867E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428"/>
    <w:rsid w:val="008C47B5"/>
    <w:rsid w:val="008C4870"/>
    <w:rsid w:val="008C4E69"/>
    <w:rsid w:val="008C565B"/>
    <w:rsid w:val="008C5985"/>
    <w:rsid w:val="008C5BBE"/>
    <w:rsid w:val="008C5C4E"/>
    <w:rsid w:val="008C6322"/>
    <w:rsid w:val="008C6AF5"/>
    <w:rsid w:val="008C6CF2"/>
    <w:rsid w:val="008C718C"/>
    <w:rsid w:val="008C74E3"/>
    <w:rsid w:val="008C7504"/>
    <w:rsid w:val="008C7781"/>
    <w:rsid w:val="008C7A7E"/>
    <w:rsid w:val="008C7D32"/>
    <w:rsid w:val="008C7D90"/>
    <w:rsid w:val="008D04E6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5026"/>
    <w:rsid w:val="008D5B52"/>
    <w:rsid w:val="008D5BFE"/>
    <w:rsid w:val="008D62DA"/>
    <w:rsid w:val="008D6CFC"/>
    <w:rsid w:val="008D7827"/>
    <w:rsid w:val="008D7D6A"/>
    <w:rsid w:val="008E0405"/>
    <w:rsid w:val="008E0762"/>
    <w:rsid w:val="008E0786"/>
    <w:rsid w:val="008E115C"/>
    <w:rsid w:val="008E11A8"/>
    <w:rsid w:val="008E1291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B18"/>
    <w:rsid w:val="008F3D45"/>
    <w:rsid w:val="008F40C4"/>
    <w:rsid w:val="008F40DA"/>
    <w:rsid w:val="008F4901"/>
    <w:rsid w:val="008F4984"/>
    <w:rsid w:val="008F49B1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E5"/>
    <w:rsid w:val="00915369"/>
    <w:rsid w:val="009153AD"/>
    <w:rsid w:val="00915D0B"/>
    <w:rsid w:val="00915D37"/>
    <w:rsid w:val="00915FCB"/>
    <w:rsid w:val="00916003"/>
    <w:rsid w:val="009160D3"/>
    <w:rsid w:val="00916291"/>
    <w:rsid w:val="009162A5"/>
    <w:rsid w:val="00916300"/>
    <w:rsid w:val="009166F9"/>
    <w:rsid w:val="00916732"/>
    <w:rsid w:val="009174AD"/>
    <w:rsid w:val="00917807"/>
    <w:rsid w:val="00917AD3"/>
    <w:rsid w:val="00917C8E"/>
    <w:rsid w:val="00917C9C"/>
    <w:rsid w:val="00917F91"/>
    <w:rsid w:val="00920201"/>
    <w:rsid w:val="00920421"/>
    <w:rsid w:val="00920A02"/>
    <w:rsid w:val="00920C79"/>
    <w:rsid w:val="00921130"/>
    <w:rsid w:val="00921161"/>
    <w:rsid w:val="009212EB"/>
    <w:rsid w:val="009217F6"/>
    <w:rsid w:val="00921E1A"/>
    <w:rsid w:val="00922349"/>
    <w:rsid w:val="009227D6"/>
    <w:rsid w:val="0092292B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3238"/>
    <w:rsid w:val="009336E8"/>
    <w:rsid w:val="00934049"/>
    <w:rsid w:val="00934185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2337"/>
    <w:rsid w:val="0094277D"/>
    <w:rsid w:val="00942ACF"/>
    <w:rsid w:val="00942CE0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73E"/>
    <w:rsid w:val="009628A4"/>
    <w:rsid w:val="00962B4B"/>
    <w:rsid w:val="00962CC5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58"/>
    <w:rsid w:val="00991622"/>
    <w:rsid w:val="00991F44"/>
    <w:rsid w:val="00992B1F"/>
    <w:rsid w:val="00993183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7B"/>
    <w:rsid w:val="00996FC2"/>
    <w:rsid w:val="00997432"/>
    <w:rsid w:val="009977A5"/>
    <w:rsid w:val="0099795C"/>
    <w:rsid w:val="00997E19"/>
    <w:rsid w:val="00997F8D"/>
    <w:rsid w:val="009A0A9C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3126"/>
    <w:rsid w:val="009B3662"/>
    <w:rsid w:val="009B36C4"/>
    <w:rsid w:val="009B3C70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143"/>
    <w:rsid w:val="009C257A"/>
    <w:rsid w:val="009C2B1A"/>
    <w:rsid w:val="009C2E53"/>
    <w:rsid w:val="009C3097"/>
    <w:rsid w:val="009C313E"/>
    <w:rsid w:val="009C3184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3160"/>
    <w:rsid w:val="009D348D"/>
    <w:rsid w:val="009D366D"/>
    <w:rsid w:val="009D3741"/>
    <w:rsid w:val="009D3A19"/>
    <w:rsid w:val="009D414A"/>
    <w:rsid w:val="009D4278"/>
    <w:rsid w:val="009D476C"/>
    <w:rsid w:val="009D498F"/>
    <w:rsid w:val="009D4C80"/>
    <w:rsid w:val="009D4DD6"/>
    <w:rsid w:val="009D50A1"/>
    <w:rsid w:val="009D55E2"/>
    <w:rsid w:val="009D7845"/>
    <w:rsid w:val="009E0DF8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5103"/>
    <w:rsid w:val="00A356D6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A59"/>
    <w:rsid w:val="00A45F71"/>
    <w:rsid w:val="00A466A0"/>
    <w:rsid w:val="00A46AC9"/>
    <w:rsid w:val="00A46AD7"/>
    <w:rsid w:val="00A47344"/>
    <w:rsid w:val="00A47BDC"/>
    <w:rsid w:val="00A5051E"/>
    <w:rsid w:val="00A505FC"/>
    <w:rsid w:val="00A50EA7"/>
    <w:rsid w:val="00A50F9C"/>
    <w:rsid w:val="00A5163B"/>
    <w:rsid w:val="00A51BAD"/>
    <w:rsid w:val="00A521CC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726"/>
    <w:rsid w:val="00A81C63"/>
    <w:rsid w:val="00A81FF1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EA2"/>
    <w:rsid w:val="00AA6187"/>
    <w:rsid w:val="00AA65CF"/>
    <w:rsid w:val="00AA674E"/>
    <w:rsid w:val="00AA68DC"/>
    <w:rsid w:val="00AA6B02"/>
    <w:rsid w:val="00AA6BF2"/>
    <w:rsid w:val="00AA6BFE"/>
    <w:rsid w:val="00AA6C9E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DFB"/>
    <w:rsid w:val="00AE03AE"/>
    <w:rsid w:val="00AE03D9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D82"/>
    <w:rsid w:val="00AE2E79"/>
    <w:rsid w:val="00AE381D"/>
    <w:rsid w:val="00AE38DF"/>
    <w:rsid w:val="00AE4582"/>
    <w:rsid w:val="00AE4CC3"/>
    <w:rsid w:val="00AE4ED5"/>
    <w:rsid w:val="00AE57FA"/>
    <w:rsid w:val="00AE58E0"/>
    <w:rsid w:val="00AE6002"/>
    <w:rsid w:val="00AE67B2"/>
    <w:rsid w:val="00AE6829"/>
    <w:rsid w:val="00AE6A35"/>
    <w:rsid w:val="00AE6B07"/>
    <w:rsid w:val="00AE6FBD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FF5"/>
    <w:rsid w:val="00B2205B"/>
    <w:rsid w:val="00B22863"/>
    <w:rsid w:val="00B2294F"/>
    <w:rsid w:val="00B22CBE"/>
    <w:rsid w:val="00B23653"/>
    <w:rsid w:val="00B2455A"/>
    <w:rsid w:val="00B24AE9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5FF"/>
    <w:rsid w:val="00B33DDE"/>
    <w:rsid w:val="00B340F4"/>
    <w:rsid w:val="00B34604"/>
    <w:rsid w:val="00B34A23"/>
    <w:rsid w:val="00B35027"/>
    <w:rsid w:val="00B353D8"/>
    <w:rsid w:val="00B35819"/>
    <w:rsid w:val="00B35A54"/>
    <w:rsid w:val="00B35DCD"/>
    <w:rsid w:val="00B35EDA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742"/>
    <w:rsid w:val="00B4296F"/>
    <w:rsid w:val="00B429A3"/>
    <w:rsid w:val="00B4305E"/>
    <w:rsid w:val="00B43838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9FB"/>
    <w:rsid w:val="00BA2A82"/>
    <w:rsid w:val="00BA357B"/>
    <w:rsid w:val="00BA35C7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760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6A0"/>
    <w:rsid w:val="00BD5890"/>
    <w:rsid w:val="00BD5AB6"/>
    <w:rsid w:val="00BD5ADE"/>
    <w:rsid w:val="00BD5F54"/>
    <w:rsid w:val="00BD6194"/>
    <w:rsid w:val="00BD61C0"/>
    <w:rsid w:val="00BD6564"/>
    <w:rsid w:val="00BD6962"/>
    <w:rsid w:val="00BD706B"/>
    <w:rsid w:val="00BD71D1"/>
    <w:rsid w:val="00BD7359"/>
    <w:rsid w:val="00BD784A"/>
    <w:rsid w:val="00BD7880"/>
    <w:rsid w:val="00BD7DBD"/>
    <w:rsid w:val="00BE00BE"/>
    <w:rsid w:val="00BE0DF5"/>
    <w:rsid w:val="00BE0E8F"/>
    <w:rsid w:val="00BE1828"/>
    <w:rsid w:val="00BE1998"/>
    <w:rsid w:val="00BE1DCD"/>
    <w:rsid w:val="00BE2386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CB4"/>
    <w:rsid w:val="00BE7182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2B2"/>
    <w:rsid w:val="00C356B0"/>
    <w:rsid w:val="00C35DDF"/>
    <w:rsid w:val="00C36143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579C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0F0"/>
    <w:rsid w:val="00C512C9"/>
    <w:rsid w:val="00C515F3"/>
    <w:rsid w:val="00C516B6"/>
    <w:rsid w:val="00C5184D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DB5"/>
    <w:rsid w:val="00C55441"/>
    <w:rsid w:val="00C55804"/>
    <w:rsid w:val="00C569C4"/>
    <w:rsid w:val="00C56B5D"/>
    <w:rsid w:val="00C573F6"/>
    <w:rsid w:val="00C5778D"/>
    <w:rsid w:val="00C57F67"/>
    <w:rsid w:val="00C60392"/>
    <w:rsid w:val="00C60481"/>
    <w:rsid w:val="00C60688"/>
    <w:rsid w:val="00C60D86"/>
    <w:rsid w:val="00C60DA7"/>
    <w:rsid w:val="00C60DC0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916"/>
    <w:rsid w:val="00CA5D0B"/>
    <w:rsid w:val="00CA5DFD"/>
    <w:rsid w:val="00CA5EA7"/>
    <w:rsid w:val="00CA6EE6"/>
    <w:rsid w:val="00CA7059"/>
    <w:rsid w:val="00CA7931"/>
    <w:rsid w:val="00CA7A2B"/>
    <w:rsid w:val="00CA7B71"/>
    <w:rsid w:val="00CA7EAE"/>
    <w:rsid w:val="00CB02F9"/>
    <w:rsid w:val="00CB0E41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C1E"/>
    <w:rsid w:val="00CD1EFD"/>
    <w:rsid w:val="00CD2386"/>
    <w:rsid w:val="00CD24E4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0E5F"/>
    <w:rsid w:val="00CE13B4"/>
    <w:rsid w:val="00CE1578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7F3B"/>
    <w:rsid w:val="00CF0703"/>
    <w:rsid w:val="00CF0994"/>
    <w:rsid w:val="00CF09DA"/>
    <w:rsid w:val="00CF0CF1"/>
    <w:rsid w:val="00CF0D2B"/>
    <w:rsid w:val="00CF0F1F"/>
    <w:rsid w:val="00CF10BC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E77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4BD"/>
    <w:rsid w:val="00D03DD1"/>
    <w:rsid w:val="00D03F2E"/>
    <w:rsid w:val="00D0419C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06F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EFF"/>
    <w:rsid w:val="00DD1F73"/>
    <w:rsid w:val="00DD22B3"/>
    <w:rsid w:val="00DD2572"/>
    <w:rsid w:val="00DD26F0"/>
    <w:rsid w:val="00DD2892"/>
    <w:rsid w:val="00DD2A09"/>
    <w:rsid w:val="00DD2D27"/>
    <w:rsid w:val="00DD2F9A"/>
    <w:rsid w:val="00DD37DA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CAA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DA2"/>
    <w:rsid w:val="00E146D4"/>
    <w:rsid w:val="00E14814"/>
    <w:rsid w:val="00E150F6"/>
    <w:rsid w:val="00E158FD"/>
    <w:rsid w:val="00E16420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BDA"/>
    <w:rsid w:val="00E23E49"/>
    <w:rsid w:val="00E23E52"/>
    <w:rsid w:val="00E23FA1"/>
    <w:rsid w:val="00E246B8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144C"/>
    <w:rsid w:val="00E3251B"/>
    <w:rsid w:val="00E329A1"/>
    <w:rsid w:val="00E32D6F"/>
    <w:rsid w:val="00E33325"/>
    <w:rsid w:val="00E33550"/>
    <w:rsid w:val="00E3397E"/>
    <w:rsid w:val="00E33A5B"/>
    <w:rsid w:val="00E33A69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52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4E9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1D4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7E70"/>
    <w:rsid w:val="00EB062E"/>
    <w:rsid w:val="00EB0E5B"/>
    <w:rsid w:val="00EB17E0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684"/>
    <w:rsid w:val="00EE277A"/>
    <w:rsid w:val="00EE2868"/>
    <w:rsid w:val="00EE29DE"/>
    <w:rsid w:val="00EE2AF1"/>
    <w:rsid w:val="00EE2D8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A4"/>
    <w:rsid w:val="00EE5359"/>
    <w:rsid w:val="00EE579F"/>
    <w:rsid w:val="00EE5B83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AB3"/>
    <w:rsid w:val="00EF5D19"/>
    <w:rsid w:val="00EF6060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B3A"/>
    <w:rsid w:val="00F07835"/>
    <w:rsid w:val="00F07840"/>
    <w:rsid w:val="00F07879"/>
    <w:rsid w:val="00F07991"/>
    <w:rsid w:val="00F07AA9"/>
    <w:rsid w:val="00F102DE"/>
    <w:rsid w:val="00F1078A"/>
    <w:rsid w:val="00F10A48"/>
    <w:rsid w:val="00F10C5D"/>
    <w:rsid w:val="00F11BD4"/>
    <w:rsid w:val="00F129E1"/>
    <w:rsid w:val="00F12FE4"/>
    <w:rsid w:val="00F13ACB"/>
    <w:rsid w:val="00F13D7C"/>
    <w:rsid w:val="00F13DF2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6264"/>
    <w:rsid w:val="00F66364"/>
    <w:rsid w:val="00F667C9"/>
    <w:rsid w:val="00F66C46"/>
    <w:rsid w:val="00F66EBF"/>
    <w:rsid w:val="00F6787B"/>
    <w:rsid w:val="00F6788B"/>
    <w:rsid w:val="00F67903"/>
    <w:rsid w:val="00F67C85"/>
    <w:rsid w:val="00F67EC5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648"/>
    <w:rsid w:val="00F81D69"/>
    <w:rsid w:val="00F824F5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3A3D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1F7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D1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1F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D1F73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3656D7"/>
  </w:style>
  <w:style w:type="character" w:styleId="Hyperlink">
    <w:name w:val="Hyperlink"/>
    <w:basedOn w:val="DefaultParagraphFont"/>
    <w:uiPriority w:val="99"/>
    <w:semiHidden/>
    <w:rsid w:val="003656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8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harunyahya.net/ileilgili/kafatas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ngurticaret.com.tr/11124-kol-kemigi-maketi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hyperlink" Target="https://www.google.com.tr/url?sa=i&amp;rct=j&amp;q=&amp;esrc=s&amp;source=images&amp;cd=&amp;ved=0CAcQjRw&amp;url=http://www.umutyaka.com/Service.aspx?id=1&amp;ei=U_EfVbPVMYG4sAHCmYOYBw&amp;bvm=bv.89947451,d.bGg&amp;psig=AFQjCNFEaJNgFDSqrUmLzj2b7-Klx8gv-g&amp;ust=142824315223668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3</Pages>
  <Words>729</Words>
  <Characters>4160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11</cp:revision>
  <cp:lastPrinted>2015-04-12T09:51:00Z</cp:lastPrinted>
  <dcterms:created xsi:type="dcterms:W3CDTF">2015-02-05T16:32:00Z</dcterms:created>
  <dcterms:modified xsi:type="dcterms:W3CDTF">2015-04-12T18:26:00Z</dcterms:modified>
</cp:coreProperties>
</file>