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8F" w:rsidRPr="000837FC" w:rsidRDefault="0031788F" w:rsidP="00EC59E5">
      <w:r w:rsidRPr="000837FC">
        <w:t>AD  : ………………………</w:t>
      </w:r>
      <w:r>
        <w:t>…..</w:t>
      </w:r>
      <w:r w:rsidRPr="000837FC">
        <w:t xml:space="preserve">           SOYAD :  …………………</w:t>
      </w:r>
      <w:r>
        <w:t>…..</w:t>
      </w:r>
      <w:r w:rsidRPr="000837FC">
        <w:t xml:space="preserve">      SINIF : ………</w:t>
      </w:r>
      <w:r>
        <w:t>…..</w:t>
      </w:r>
      <w:r w:rsidRPr="000837FC">
        <w:t xml:space="preserve">  </w:t>
      </w:r>
      <w:r>
        <w:t xml:space="preserve">        NO : ……</w:t>
      </w:r>
    </w:p>
    <w:p w:rsidR="0031788F" w:rsidRPr="000837FC" w:rsidRDefault="0031788F" w:rsidP="00EC59E5"/>
    <w:p w:rsidR="0031788F" w:rsidRPr="0029231A" w:rsidRDefault="0031788F" w:rsidP="00EC59E5">
      <w:pPr>
        <w:rPr>
          <w:b/>
          <w:bCs/>
        </w:rPr>
      </w:pPr>
      <w:r w:rsidRPr="0029231A">
        <w:rPr>
          <w:b/>
          <w:bCs/>
        </w:rPr>
        <w:t xml:space="preserve">      2014 / 2015 EĞİTİM ÖĞRETİM YILI  2. DÖNEM 2. FEN VE TEKNOLOJİ  YAZILI SORULARI</w:t>
      </w:r>
    </w:p>
    <w:p w:rsidR="0031788F" w:rsidRPr="00031F73" w:rsidRDefault="0031788F" w:rsidP="00EC59E5">
      <w:pPr>
        <w:pBdr>
          <w:bottom w:val="dotted" w:sz="24" w:space="1" w:color="auto"/>
        </w:pBdr>
      </w:pPr>
    </w:p>
    <w:p w:rsidR="0031788F" w:rsidRDefault="0031788F" w:rsidP="00EC59E5">
      <w:r w:rsidRPr="00EF093E">
        <w:rPr>
          <w:b/>
          <w:bCs/>
          <w:sz w:val="28"/>
          <w:szCs w:val="28"/>
        </w:rPr>
        <w:t>A- Aşağıdaki bilgilerden doğru olanın başına (D), yanlış olanın başına (Y) yazınız.</w:t>
      </w:r>
      <w:r w:rsidRPr="00031F73">
        <w:t xml:space="preserve">    </w:t>
      </w:r>
    </w:p>
    <w:p w:rsidR="0031788F" w:rsidRPr="00EF093E" w:rsidRDefault="0031788F" w:rsidP="00EF093E">
      <w:r w:rsidRPr="00EF093E">
        <w:t>(  10 PUAN  )</w:t>
      </w:r>
    </w:p>
    <w:p w:rsidR="0031788F" w:rsidRDefault="0031788F" w:rsidP="007802B8">
      <w:pPr>
        <w:rPr>
          <w:sz w:val="22"/>
          <w:szCs w:val="22"/>
          <w:lang w:val="en-US"/>
        </w:rPr>
      </w:pPr>
      <w:r w:rsidRPr="00031F73">
        <w:rPr>
          <w:sz w:val="22"/>
          <w:szCs w:val="22"/>
        </w:rPr>
        <w:t xml:space="preserve">   </w:t>
      </w:r>
      <w:r>
        <w:rPr>
          <w:sz w:val="22"/>
          <w:szCs w:val="22"/>
          <w:lang w:val="en-US"/>
        </w:rPr>
        <w:t xml:space="preserve"> </w:t>
      </w:r>
    </w:p>
    <w:p w:rsidR="0031788F" w:rsidRPr="007802B8" w:rsidRDefault="0031788F" w:rsidP="007802B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1.</w:t>
      </w:r>
      <w:r w:rsidRPr="007802B8">
        <w:rPr>
          <w:sz w:val="22"/>
          <w:szCs w:val="22"/>
          <w:lang w:val="en-US"/>
        </w:rPr>
        <w:t>(    ) Ay bir ışık kaynağıdır.</w:t>
      </w:r>
    </w:p>
    <w:p w:rsidR="0031788F" w:rsidRPr="007802B8" w:rsidRDefault="0031788F" w:rsidP="007802B8">
      <w:pPr>
        <w:rPr>
          <w:b/>
          <w:bCs/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2.</w:t>
      </w:r>
      <w:r w:rsidRPr="00EA54FD">
        <w:rPr>
          <w:sz w:val="22"/>
          <w:szCs w:val="22"/>
        </w:rPr>
        <w:t xml:space="preserve">(    ) </w:t>
      </w:r>
      <w:r w:rsidRPr="007802B8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7802B8">
        <w:rPr>
          <w:sz w:val="22"/>
          <w:szCs w:val="22"/>
          <w:lang w:val="en-US"/>
        </w:rPr>
        <w:t>İnsanların yaptığı ışık kaynaklarına, yapay ışık kaynağı</w:t>
      </w:r>
      <w:r w:rsidRPr="007802B8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7802B8">
        <w:rPr>
          <w:sz w:val="22"/>
          <w:szCs w:val="22"/>
          <w:lang w:val="en-US"/>
        </w:rPr>
        <w:t>denir.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3.</w:t>
      </w:r>
      <w:r w:rsidRPr="007802B8">
        <w:rPr>
          <w:sz w:val="22"/>
          <w:szCs w:val="22"/>
          <w:lang w:val="en-US"/>
        </w:rPr>
        <w:t>(    )   Toprak çok uzun yıllar boyunca kayaçların rüzgâr, su, hava ve canlıların etkisi ile parçalanması sonucu oluşur.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4.</w:t>
      </w:r>
      <w:r w:rsidRPr="00EA54FD">
        <w:rPr>
          <w:sz w:val="22"/>
          <w:szCs w:val="22"/>
        </w:rPr>
        <w:t xml:space="preserve">(    ) </w:t>
      </w:r>
      <w:r>
        <w:rPr>
          <w:sz w:val="22"/>
          <w:szCs w:val="22"/>
        </w:rPr>
        <w:t xml:space="preserve"> </w:t>
      </w:r>
      <w:r w:rsidRPr="00EA54FD">
        <w:rPr>
          <w:sz w:val="22"/>
          <w:szCs w:val="22"/>
        </w:rPr>
        <w:t>Yerkabuğunun 3 / 4 ‘ü sularla kaplıdır</w:t>
      </w:r>
    </w:p>
    <w:p w:rsidR="0031788F" w:rsidRPr="007802B8" w:rsidRDefault="0031788F" w:rsidP="007802B8">
      <w:pPr>
        <w:rPr>
          <w:sz w:val="22"/>
          <w:szCs w:val="22"/>
        </w:rPr>
      </w:pPr>
      <w:r>
        <w:rPr>
          <w:sz w:val="22"/>
          <w:szCs w:val="22"/>
        </w:rPr>
        <w:t xml:space="preserve">    5.</w:t>
      </w:r>
      <w:r w:rsidRPr="00EA54FD">
        <w:rPr>
          <w:sz w:val="22"/>
          <w:szCs w:val="22"/>
        </w:rPr>
        <w:t xml:space="preserve">(    ) </w:t>
      </w:r>
      <w:r w:rsidRPr="007802B8">
        <w:rPr>
          <w:sz w:val="22"/>
          <w:szCs w:val="22"/>
        </w:rPr>
        <w:t>Canlılar sadece toprağın üstünde yaşarlar.</w:t>
      </w:r>
    </w:p>
    <w:p w:rsidR="0031788F" w:rsidRPr="007802B8" w:rsidRDefault="0031788F" w:rsidP="007802B8">
      <w:pPr>
        <w:rPr>
          <w:sz w:val="22"/>
          <w:szCs w:val="22"/>
        </w:rPr>
      </w:pPr>
      <w:r>
        <w:rPr>
          <w:sz w:val="22"/>
          <w:szCs w:val="22"/>
        </w:rPr>
        <w:t xml:space="preserve">    6.</w:t>
      </w:r>
      <w:r w:rsidRPr="00EA54FD">
        <w:rPr>
          <w:sz w:val="22"/>
          <w:szCs w:val="22"/>
        </w:rPr>
        <w:t>(    )</w:t>
      </w:r>
      <w:r>
        <w:rPr>
          <w:sz w:val="22"/>
          <w:szCs w:val="22"/>
        </w:rPr>
        <w:t xml:space="preserve"> </w:t>
      </w:r>
      <w:r w:rsidRPr="007802B8">
        <w:rPr>
          <w:sz w:val="22"/>
          <w:szCs w:val="22"/>
        </w:rPr>
        <w:t xml:space="preserve"> Dünya’nın merkezine doğru inildikçe sıcaklık artar.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7.</w:t>
      </w:r>
      <w:r w:rsidRPr="007802B8">
        <w:rPr>
          <w:sz w:val="22"/>
          <w:szCs w:val="22"/>
        </w:rPr>
        <w:t>(    ) Yeşil bitkiler kendi besinlerini üretirler.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8.</w:t>
      </w:r>
      <w:r w:rsidRPr="007802B8">
        <w:rPr>
          <w:sz w:val="22"/>
          <w:szCs w:val="22"/>
        </w:rPr>
        <w:t xml:space="preserve">(    ) </w:t>
      </w:r>
      <w:r w:rsidRPr="00031F73">
        <w:rPr>
          <w:sz w:val="22"/>
          <w:szCs w:val="22"/>
        </w:rPr>
        <w:t xml:space="preserve">  Ağır küreye çekirdek de  denir</w:t>
      </w:r>
      <w:r>
        <w:rPr>
          <w:sz w:val="22"/>
          <w:szCs w:val="22"/>
        </w:rPr>
        <w:t xml:space="preserve">. 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9.</w:t>
      </w:r>
      <w:r w:rsidRPr="00EA54FD">
        <w:rPr>
          <w:sz w:val="22"/>
          <w:szCs w:val="22"/>
        </w:rPr>
        <w:t xml:space="preserve">(    ) </w:t>
      </w:r>
      <w:r w:rsidRPr="00031F73">
        <w:rPr>
          <w:sz w:val="22"/>
          <w:szCs w:val="22"/>
        </w:rPr>
        <w:t>Yeryüzünün derinliklerine gidildikçe sıcaklık  azalır</w:t>
      </w:r>
      <w:r>
        <w:rPr>
          <w:sz w:val="22"/>
          <w:szCs w:val="22"/>
        </w:rPr>
        <w:t>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10.</w:t>
      </w:r>
      <w:r w:rsidRPr="00EA54FD">
        <w:rPr>
          <w:sz w:val="22"/>
          <w:szCs w:val="22"/>
        </w:rPr>
        <w:t xml:space="preserve">(    ) </w:t>
      </w:r>
      <w:r w:rsidRPr="00031F73">
        <w:rPr>
          <w:sz w:val="22"/>
          <w:szCs w:val="22"/>
        </w:rPr>
        <w:t xml:space="preserve">Bitkiler kökleriyle kayaları parçalar ve toprağa dönüşmesini sağlar. 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31788F" w:rsidRPr="00031F73" w:rsidRDefault="0031788F" w:rsidP="00EC59E5">
      <w:pPr>
        <w:rPr>
          <w:sz w:val="22"/>
          <w:szCs w:val="22"/>
        </w:rPr>
      </w:pPr>
    </w:p>
    <w:p w:rsidR="0031788F" w:rsidRDefault="0031788F" w:rsidP="00EC59E5">
      <w:pPr>
        <w:pStyle w:val="AralkYok1"/>
        <w:rPr>
          <w:rFonts w:cs="Times New Roman"/>
          <w:sz w:val="24"/>
          <w:szCs w:val="24"/>
          <w:highlight w:val="green"/>
        </w:rPr>
      </w:pPr>
      <w:r w:rsidRPr="00031F73">
        <w:rPr>
          <w:sz w:val="24"/>
          <w:szCs w:val="24"/>
        </w:rPr>
        <w:t xml:space="preserve"> </w:t>
      </w:r>
      <w:r w:rsidRPr="00EF093E">
        <w:rPr>
          <w:b/>
          <w:bCs/>
          <w:sz w:val="28"/>
          <w:szCs w:val="28"/>
        </w:rPr>
        <w:t>B - Aşağıdaki cümlelerde bulunan boşlukları kutu içindeki uygun kelimelerle tamamlayınız.</w:t>
      </w:r>
      <w:r w:rsidRPr="00031F73">
        <w:rPr>
          <w:sz w:val="24"/>
          <w:szCs w:val="24"/>
        </w:rPr>
        <w:t xml:space="preserve">  </w:t>
      </w:r>
    </w:p>
    <w:p w:rsidR="0031788F" w:rsidRDefault="0031788F" w:rsidP="00EC59E5">
      <w:pPr>
        <w:pStyle w:val="AralkYok1"/>
        <w:rPr>
          <w:sz w:val="24"/>
          <w:szCs w:val="24"/>
        </w:rPr>
      </w:pPr>
      <w:r>
        <w:rPr>
          <w:sz w:val="24"/>
          <w:szCs w:val="24"/>
        </w:rPr>
        <w:t>(  10 PUAN  )</w:t>
      </w:r>
    </w:p>
    <w:p w:rsidR="0031788F" w:rsidRDefault="0031788F" w:rsidP="00EC59E5">
      <w:pPr>
        <w:pStyle w:val="AralkYok1"/>
        <w:rPr>
          <w:sz w:val="24"/>
          <w:szCs w:val="24"/>
        </w:rPr>
      </w:pPr>
    </w:p>
    <w:p w:rsidR="0031788F" w:rsidRPr="00031F73" w:rsidRDefault="0031788F" w:rsidP="00EC59E5">
      <w:pPr>
        <w:pStyle w:val="AralkYok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31788F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MADEN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 w:rsidRPr="00031F73"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BİTKİLER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YAPRAKLARI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rPr>
                <w:sz w:val="22"/>
                <w:szCs w:val="22"/>
              </w:rPr>
              <w:t xml:space="preserve"> EDEMEZLER</w:t>
            </w:r>
          </w:p>
        </w:tc>
      </w:tr>
      <w:tr w:rsidR="0031788F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OKSİJEN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AĞIR KÜREDİR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DOĞAL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rPr>
                <w:sz w:val="22"/>
                <w:szCs w:val="22"/>
              </w:rPr>
              <w:t>EREZYON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88F" w:rsidRPr="00031F73" w:rsidRDefault="0031788F">
            <w:pPr>
              <w:pStyle w:val="NoSpacing"/>
            </w:pPr>
            <w:r>
              <w:t xml:space="preserve"> </w:t>
            </w:r>
            <w:r>
              <w:rPr>
                <w:sz w:val="22"/>
                <w:szCs w:val="22"/>
              </w:rPr>
              <w:t>CANLI</w:t>
            </w:r>
          </w:p>
        </w:tc>
      </w:tr>
    </w:tbl>
    <w:p w:rsidR="0031788F" w:rsidRPr="00031F73" w:rsidRDefault="0031788F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031F73">
        <w:rPr>
          <w:sz w:val="22"/>
          <w:szCs w:val="22"/>
        </w:rPr>
        <w:t>. Mikroskobik canlılar……………………………………………. la görülebilirler.</w:t>
      </w:r>
      <w:r w:rsidRPr="007802B8">
        <w:t xml:space="preserve"> </w:t>
      </w:r>
    </w:p>
    <w:p w:rsidR="0031788F" w:rsidRPr="00031F73" w:rsidRDefault="0031788F" w:rsidP="007802B8">
      <w:pPr>
        <w:rPr>
          <w:sz w:val="22"/>
          <w:szCs w:val="22"/>
        </w:rPr>
      </w:pPr>
      <w:r>
        <w:rPr>
          <w:sz w:val="22"/>
          <w:szCs w:val="22"/>
        </w:rPr>
        <w:t>2.</w:t>
      </w:r>
      <w:r w:rsidRPr="00031F73">
        <w:rPr>
          <w:sz w:val="22"/>
          <w:szCs w:val="22"/>
        </w:rPr>
        <w:t xml:space="preserve"> </w:t>
      </w:r>
      <w:r w:rsidRPr="00B652D4">
        <w:rPr>
          <w:sz w:val="22"/>
          <w:szCs w:val="22"/>
        </w:rPr>
        <w:t>………………………….kendi besinlerini kendileri yaparlar.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3.</w:t>
      </w:r>
      <w:r w:rsidRPr="00612240">
        <w:rPr>
          <w:sz w:val="22"/>
          <w:szCs w:val="22"/>
        </w:rPr>
        <w:t>Bitki ve hayvanlar………………………………… varlıklardır.</w:t>
      </w:r>
      <w:r>
        <w:rPr>
          <w:sz w:val="22"/>
          <w:szCs w:val="22"/>
        </w:rPr>
        <w:t xml:space="preserve"> 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4.</w:t>
      </w:r>
      <w:r w:rsidRPr="00612240">
        <w:rPr>
          <w:sz w:val="22"/>
          <w:szCs w:val="22"/>
        </w:rPr>
        <w:t>Cansız varlıklar dışarıdan bir etki almadan kendileri hareket …………………………………………</w:t>
      </w:r>
      <w:r>
        <w:rPr>
          <w:sz w:val="22"/>
          <w:szCs w:val="22"/>
        </w:rPr>
        <w:t xml:space="preserve"> 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5.</w:t>
      </w:r>
      <w:r w:rsidRPr="00612240">
        <w:rPr>
          <w:sz w:val="22"/>
          <w:szCs w:val="22"/>
        </w:rPr>
        <w:t>Bitkiler …………………………………….ile solunum yaparlar.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6.</w:t>
      </w:r>
      <w:r w:rsidRPr="00612240">
        <w:rPr>
          <w:sz w:val="22"/>
          <w:szCs w:val="22"/>
        </w:rPr>
        <w:t>Dünya’mızın sıcaklığı en yüksek katmanı  ..................................... küredir.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7.</w:t>
      </w:r>
      <w:r w:rsidRPr="00612240">
        <w:rPr>
          <w:sz w:val="22"/>
          <w:szCs w:val="22"/>
        </w:rPr>
        <w:t>Rüzgar sesi ……………………..…….. bir ses kaynağıdır.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8.</w:t>
      </w:r>
      <w:r w:rsidRPr="003D022A">
        <w:rPr>
          <w:sz w:val="22"/>
          <w:szCs w:val="22"/>
        </w:rPr>
        <w:t xml:space="preserve">Canlılar havadan </w:t>
      </w:r>
      <w:r>
        <w:rPr>
          <w:sz w:val="22"/>
          <w:szCs w:val="22"/>
        </w:rPr>
        <w:t>…………………</w:t>
      </w:r>
      <w:r w:rsidRPr="003D022A">
        <w:rPr>
          <w:sz w:val="22"/>
          <w:szCs w:val="22"/>
        </w:rPr>
        <w:t>alır.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9.</w:t>
      </w:r>
      <w:r w:rsidRPr="003D022A">
        <w:rPr>
          <w:sz w:val="22"/>
          <w:szCs w:val="22"/>
        </w:rPr>
        <w:t xml:space="preserve">Ekonomik değeri </w:t>
      </w:r>
      <w:r>
        <w:rPr>
          <w:sz w:val="22"/>
          <w:szCs w:val="22"/>
        </w:rPr>
        <w:t>olan mineral ve kayaçlara …………..</w:t>
      </w:r>
      <w:r w:rsidRPr="003D022A">
        <w:rPr>
          <w:sz w:val="22"/>
          <w:szCs w:val="22"/>
        </w:rPr>
        <w:t>verilir</w:t>
      </w:r>
      <w:r>
        <w:rPr>
          <w:sz w:val="22"/>
          <w:szCs w:val="22"/>
        </w:rPr>
        <w:t xml:space="preserve">.  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10.</w:t>
      </w:r>
      <w:r w:rsidRPr="003D022A">
        <w:rPr>
          <w:sz w:val="22"/>
          <w:szCs w:val="22"/>
        </w:rPr>
        <w:t xml:space="preserve">Toprakların su ve rüzgârın etkisiyle aşınması ve taşınması olayına </w:t>
      </w:r>
      <w:r>
        <w:rPr>
          <w:sz w:val="22"/>
          <w:szCs w:val="22"/>
        </w:rPr>
        <w:t>………………</w:t>
      </w:r>
      <w:r w:rsidRPr="003D022A">
        <w:rPr>
          <w:sz w:val="22"/>
          <w:szCs w:val="22"/>
        </w:rPr>
        <w:t xml:space="preserve"> verilir</w:t>
      </w:r>
      <w:r>
        <w:rPr>
          <w:sz w:val="22"/>
          <w:szCs w:val="22"/>
        </w:rPr>
        <w:t xml:space="preserve">.  </w:t>
      </w:r>
    </w:p>
    <w:p w:rsidR="0031788F" w:rsidRDefault="0031788F" w:rsidP="00EC59E5">
      <w:pPr>
        <w:rPr>
          <w:sz w:val="22"/>
          <w:szCs w:val="22"/>
        </w:rPr>
      </w:pPr>
    </w:p>
    <w:p w:rsidR="0031788F" w:rsidRDefault="0031788F" w:rsidP="00AD19F7">
      <w:pPr>
        <w:pStyle w:val="AralkYok1"/>
        <w:rPr>
          <w:sz w:val="24"/>
          <w:szCs w:val="24"/>
        </w:rPr>
      </w:pPr>
      <w:r w:rsidRPr="00AD19F7">
        <w:rPr>
          <w:b/>
          <w:bCs/>
          <w:sz w:val="28"/>
          <w:szCs w:val="28"/>
        </w:rPr>
        <w:t xml:space="preserve">C- Canlıların ortak özelliklerinden 5 tanesini yazınız.   </w:t>
      </w:r>
      <w:r>
        <w:rPr>
          <w:sz w:val="24"/>
          <w:szCs w:val="24"/>
        </w:rPr>
        <w:t>(  10 PUAN  )</w:t>
      </w:r>
    </w:p>
    <w:p w:rsidR="0031788F" w:rsidRPr="00AD19F7" w:rsidRDefault="0031788F" w:rsidP="00EC59E5">
      <w:pPr>
        <w:rPr>
          <w:b/>
          <w:bCs/>
          <w:sz w:val="28"/>
          <w:szCs w:val="28"/>
        </w:rPr>
      </w:pPr>
      <w:r w:rsidRPr="00AD19F7">
        <w:rPr>
          <w:b/>
          <w:bCs/>
          <w:sz w:val="28"/>
          <w:szCs w:val="28"/>
        </w:rPr>
        <w:t xml:space="preserve"> </w:t>
      </w:r>
    </w:p>
    <w:p w:rsidR="0031788F" w:rsidRPr="00031F73" w:rsidRDefault="0031788F" w:rsidP="00EC59E5">
      <w:r>
        <w:t>1.  ………………………….</w:t>
      </w:r>
    </w:p>
    <w:p w:rsidR="0031788F" w:rsidRDefault="0031788F" w:rsidP="00EC59E5"/>
    <w:p w:rsidR="0031788F" w:rsidRDefault="0031788F" w:rsidP="00EC59E5">
      <w:r>
        <w:t>2.  ………………………….</w:t>
      </w:r>
    </w:p>
    <w:p w:rsidR="0031788F" w:rsidRDefault="0031788F" w:rsidP="00EC59E5"/>
    <w:p w:rsidR="0031788F" w:rsidRDefault="0031788F" w:rsidP="00EC59E5">
      <w:r>
        <w:t>3.  ………………………….</w:t>
      </w:r>
    </w:p>
    <w:p w:rsidR="0031788F" w:rsidRDefault="0031788F" w:rsidP="00EC59E5"/>
    <w:p w:rsidR="0031788F" w:rsidRDefault="0031788F" w:rsidP="00EC59E5">
      <w:r>
        <w:t>4.  ………………………….</w:t>
      </w:r>
    </w:p>
    <w:p w:rsidR="0031788F" w:rsidRDefault="0031788F" w:rsidP="00EC59E5"/>
    <w:p w:rsidR="0031788F" w:rsidRPr="00031F73" w:rsidRDefault="0031788F" w:rsidP="00EC59E5">
      <w:r>
        <w:t>5.  ………………………….</w:t>
      </w:r>
    </w:p>
    <w:p w:rsidR="0031788F" w:rsidRPr="00031F73" w:rsidRDefault="0031788F" w:rsidP="00E7640A">
      <w:pPr>
        <w:ind w:firstLine="708"/>
      </w:pPr>
    </w:p>
    <w:p w:rsidR="0031788F" w:rsidRPr="00D212E4" w:rsidRDefault="0031788F" w:rsidP="00EC59E5">
      <w:pPr>
        <w:rPr>
          <w:sz w:val="22"/>
          <w:szCs w:val="22"/>
        </w:rPr>
      </w:pPr>
    </w:p>
    <w:p w:rsidR="0031788F" w:rsidRPr="00D212E4" w:rsidRDefault="0031788F" w:rsidP="00A302CF">
      <w:pPr>
        <w:tabs>
          <w:tab w:val="center" w:pos="5599"/>
        </w:tabs>
        <w:rPr>
          <w:sz w:val="22"/>
          <w:szCs w:val="22"/>
        </w:rPr>
      </w:pPr>
    </w:p>
    <w:p w:rsidR="0031788F" w:rsidRPr="00610CF3" w:rsidRDefault="0031788F" w:rsidP="00A302CF">
      <w:pPr>
        <w:tabs>
          <w:tab w:val="center" w:pos="5599"/>
        </w:tabs>
        <w:rPr>
          <w:b/>
          <w:bCs/>
          <w:sz w:val="22"/>
          <w:szCs w:val="22"/>
        </w:rPr>
      </w:pPr>
      <w:r w:rsidRPr="00610CF3">
        <w:rPr>
          <w:b/>
          <w:bCs/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>Aşağıdakilerden hangisi canlı ve cansız varlıkların ortak özelliklerinden değildir</w:t>
      </w:r>
      <w:r w:rsidRPr="00610CF3">
        <w:rPr>
          <w:b/>
          <w:bCs/>
          <w:sz w:val="22"/>
          <w:szCs w:val="22"/>
        </w:rPr>
        <w:t xml:space="preserve"> ?    </w:t>
      </w:r>
      <w:r w:rsidRPr="00610CF3">
        <w:rPr>
          <w:b/>
          <w:bCs/>
        </w:rPr>
        <w:t>(  5 PUAN  )</w:t>
      </w:r>
    </w:p>
    <w:p w:rsidR="0031788F" w:rsidRPr="00D212E4" w:rsidRDefault="0031788F" w:rsidP="00A302CF">
      <w:pPr>
        <w:tabs>
          <w:tab w:val="center" w:pos="5599"/>
        </w:tabs>
        <w:rPr>
          <w:sz w:val="22"/>
          <w:szCs w:val="22"/>
        </w:rPr>
      </w:pPr>
    </w:p>
    <w:p w:rsidR="0031788F" w:rsidRDefault="0031788F" w:rsidP="00BE38A0">
      <w:pPr>
        <w:tabs>
          <w:tab w:val="center" w:pos="5599"/>
        </w:tabs>
        <w:rPr>
          <w:sz w:val="22"/>
          <w:szCs w:val="22"/>
        </w:rPr>
      </w:pPr>
      <w:r w:rsidRPr="00D212E4">
        <w:rPr>
          <w:sz w:val="22"/>
          <w:szCs w:val="22"/>
        </w:rPr>
        <w:t xml:space="preserve">  A. </w:t>
      </w:r>
      <w:r w:rsidRPr="0029231A">
        <w:rPr>
          <w:sz w:val="22"/>
          <w:szCs w:val="22"/>
        </w:rPr>
        <w:t>Belli şekillerimiz vardır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              </w:t>
      </w:r>
      <w:r w:rsidRPr="00D212E4">
        <w:rPr>
          <w:sz w:val="22"/>
          <w:szCs w:val="22"/>
        </w:rPr>
        <w:t>B.</w:t>
      </w:r>
      <w:r w:rsidRPr="0029231A">
        <w:rPr>
          <w:rFonts w:ascii="Arial" w:hAnsi="Arial" w:cs="Arial"/>
          <w:shadow/>
        </w:rPr>
        <w:t xml:space="preserve"> </w:t>
      </w:r>
      <w:r w:rsidRPr="0029231A">
        <w:rPr>
          <w:sz w:val="22"/>
          <w:szCs w:val="22"/>
        </w:rPr>
        <w:t xml:space="preserve">Belli büyüklüklerimiz vardır </w:t>
      </w:r>
      <w:r>
        <w:rPr>
          <w:sz w:val="22"/>
          <w:szCs w:val="22"/>
        </w:rPr>
        <w:t>.</w:t>
      </w:r>
    </w:p>
    <w:p w:rsidR="0031788F" w:rsidRPr="00D212E4" w:rsidRDefault="0031788F" w:rsidP="00BE38A0">
      <w:pPr>
        <w:tabs>
          <w:tab w:val="center" w:pos="5599"/>
        </w:tabs>
      </w:pPr>
      <w:r>
        <w:rPr>
          <w:sz w:val="22"/>
          <w:szCs w:val="22"/>
        </w:rPr>
        <w:t xml:space="preserve">  </w:t>
      </w:r>
      <w:r w:rsidRPr="00D212E4">
        <w:rPr>
          <w:sz w:val="22"/>
          <w:szCs w:val="22"/>
        </w:rPr>
        <w:t>C.</w:t>
      </w:r>
      <w:r w:rsidRPr="0029231A">
        <w:rPr>
          <w:rFonts w:ascii="Arial" w:hAnsi="Arial" w:cs="Arial"/>
          <w:shadow/>
        </w:rPr>
        <w:t xml:space="preserve"> </w:t>
      </w:r>
      <w:r w:rsidRPr="0029231A">
        <w:rPr>
          <w:sz w:val="22"/>
          <w:szCs w:val="22"/>
        </w:rPr>
        <w:t>Boşlukta yer kaplarız.</w:t>
      </w:r>
      <w:r>
        <w:rPr>
          <w:sz w:val="22"/>
          <w:szCs w:val="22"/>
        </w:rPr>
        <w:tab/>
        <w:t xml:space="preserve">              </w:t>
      </w:r>
      <w:r w:rsidRPr="00D212E4">
        <w:rPr>
          <w:sz w:val="22"/>
          <w:szCs w:val="22"/>
        </w:rPr>
        <w:t xml:space="preserve">D.  </w:t>
      </w:r>
      <w:r>
        <w:rPr>
          <w:sz w:val="22"/>
          <w:szCs w:val="22"/>
        </w:rPr>
        <w:t>Solunum yaparız.</w:t>
      </w:r>
    </w:p>
    <w:p w:rsidR="0031788F" w:rsidRPr="00D212E4" w:rsidRDefault="0031788F" w:rsidP="00B83E8C"/>
    <w:p w:rsidR="0031788F" w:rsidRPr="00610CF3" w:rsidRDefault="0031788F" w:rsidP="00B83E8C">
      <w:pPr>
        <w:rPr>
          <w:b/>
          <w:bCs/>
        </w:rPr>
      </w:pPr>
      <w:r w:rsidRPr="00610CF3">
        <w:rPr>
          <w:b/>
          <w:bCs/>
        </w:rPr>
        <w:t>2. Aşağıdaki katmanlardan hangisi en sıcaktır ?  (  5 PUAN  )</w:t>
      </w:r>
    </w:p>
    <w:p w:rsidR="0031788F" w:rsidRPr="00D212E4" w:rsidRDefault="0031788F" w:rsidP="00C7784A"/>
    <w:p w:rsidR="0031788F" w:rsidRPr="00D212E4" w:rsidRDefault="0031788F" w:rsidP="00C7784A">
      <w:pPr>
        <w:tabs>
          <w:tab w:val="left" w:pos="3150"/>
          <w:tab w:val="left" w:pos="6105"/>
          <w:tab w:val="left" w:pos="8865"/>
        </w:tabs>
      </w:pPr>
      <w:r w:rsidRPr="00D212E4">
        <w:t xml:space="preserve">  A. su küre</w:t>
      </w:r>
      <w:r w:rsidRPr="00D212E4">
        <w:tab/>
        <w:t xml:space="preserve">B.  taş küre        </w:t>
      </w:r>
      <w:r w:rsidRPr="00D212E4">
        <w:tab/>
        <w:t>C. ağır küre</w:t>
      </w:r>
      <w:r w:rsidRPr="00D212E4">
        <w:tab/>
        <w:t>D. hava küre</w:t>
      </w:r>
    </w:p>
    <w:p w:rsidR="0031788F" w:rsidRPr="00D212E4" w:rsidRDefault="0031788F" w:rsidP="00C7784A"/>
    <w:p w:rsidR="0031788F" w:rsidRPr="00D212E4" w:rsidRDefault="0031788F" w:rsidP="00C10FAC">
      <w:r w:rsidRPr="00D212E4">
        <w:t xml:space="preserve">          </w:t>
      </w:r>
    </w:p>
    <w:p w:rsidR="0031788F" w:rsidRPr="00D212E4" w:rsidRDefault="0031788F" w:rsidP="00C10FAC"/>
    <w:p w:rsidR="0031788F" w:rsidRPr="00610CF3" w:rsidRDefault="0031788F" w:rsidP="00C10FAC">
      <w:pPr>
        <w:rPr>
          <w:b/>
          <w:bCs/>
        </w:rPr>
      </w:pPr>
      <w:r w:rsidRPr="00610CF3">
        <w:rPr>
          <w:b/>
          <w:bCs/>
        </w:rPr>
        <w:t>3. Aşağıdakilerden hangisi Dünya ‘nın gözlemlenen katmanlarından birisi değildir ?  (  5 PUAN  )</w:t>
      </w:r>
    </w:p>
    <w:p w:rsidR="0031788F" w:rsidRPr="00D212E4" w:rsidRDefault="0031788F" w:rsidP="00D67435"/>
    <w:p w:rsidR="0031788F" w:rsidRPr="00D212E4" w:rsidRDefault="0031788F" w:rsidP="00D67435">
      <w:r w:rsidRPr="00D212E4">
        <w:t xml:space="preserve">   A.  su küre                          B.   hava küre                               C. ateş küre                         D.  taş küre</w:t>
      </w:r>
    </w:p>
    <w:p w:rsidR="0031788F" w:rsidRPr="00D212E4" w:rsidRDefault="0031788F" w:rsidP="00D67435"/>
    <w:p w:rsidR="0031788F" w:rsidRPr="00D212E4" w:rsidRDefault="0031788F" w:rsidP="00D67435"/>
    <w:p w:rsidR="0031788F" w:rsidRPr="00610CF3" w:rsidRDefault="0031788F" w:rsidP="00D67435">
      <w:pPr>
        <w:rPr>
          <w:b/>
          <w:bCs/>
        </w:rPr>
      </w:pPr>
      <w:r w:rsidRPr="00610CF3">
        <w:rPr>
          <w:b/>
          <w:bCs/>
        </w:rPr>
        <w:t>4.  Aşağıdakilerden hangisi bitkilerin özelliklerinden değildir ?  (  5 PUAN  )</w:t>
      </w:r>
    </w:p>
    <w:p w:rsidR="0031788F" w:rsidRPr="00D212E4" w:rsidRDefault="0031788F" w:rsidP="006568BE"/>
    <w:p w:rsidR="0031788F" w:rsidRPr="00D212E4" w:rsidRDefault="0031788F" w:rsidP="000B353A">
      <w:r w:rsidRPr="00D212E4">
        <w:t xml:space="preserve">    A.   besin yapma                   B. besin depo etme                  C.  enerji kullanma              D.  yer değiştirme</w:t>
      </w:r>
    </w:p>
    <w:p w:rsidR="0031788F" w:rsidRPr="00D212E4" w:rsidRDefault="0031788F" w:rsidP="006568BE"/>
    <w:p w:rsidR="0031788F" w:rsidRPr="00610CF3" w:rsidRDefault="0031788F" w:rsidP="00610CF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5. </w:t>
      </w:r>
      <w:r w:rsidRPr="00610CF3">
        <w:rPr>
          <w:b/>
          <w:bCs/>
          <w:lang w:val="en-US"/>
        </w:rPr>
        <w:t>Aşağıdakilerden hangileri Dünya’nın gözlenebilir katmanlarıdır?</w:t>
      </w:r>
      <w:r w:rsidRPr="00EF232A">
        <w:t xml:space="preserve"> </w:t>
      </w:r>
      <w:r w:rsidRPr="00EF232A">
        <w:rPr>
          <w:b/>
          <w:bCs/>
          <w:lang w:val="en-US"/>
        </w:rPr>
        <w:t>(  5 PUAN  )</w:t>
      </w:r>
    </w:p>
    <w:p w:rsidR="0031788F" w:rsidRPr="00610CF3" w:rsidRDefault="0031788F" w:rsidP="00610CF3">
      <w:pPr>
        <w:rPr>
          <w:lang w:val="en-US"/>
        </w:rPr>
      </w:pPr>
      <w:r w:rsidRPr="00610CF3">
        <w:rPr>
          <w:lang w:val="en-US"/>
        </w:rPr>
        <w:t xml:space="preserve">  </w:t>
      </w:r>
    </w:p>
    <w:p w:rsidR="0031788F" w:rsidRPr="00610CF3" w:rsidRDefault="0031788F" w:rsidP="00610CF3">
      <w:pPr>
        <w:rPr>
          <w:lang w:val="en-US"/>
        </w:rPr>
      </w:pPr>
      <w:r w:rsidRPr="00610CF3">
        <w:rPr>
          <w:lang w:val="en-US"/>
        </w:rPr>
        <w:t xml:space="preserve">  A-  Hava küre –Taş küre –Ateş küre            </w:t>
      </w:r>
      <w:r>
        <w:rPr>
          <w:lang w:val="en-US"/>
        </w:rPr>
        <w:t xml:space="preserve">   </w:t>
      </w:r>
      <w:r w:rsidRPr="00610CF3">
        <w:rPr>
          <w:lang w:val="en-US"/>
        </w:rPr>
        <w:t xml:space="preserve"> B- Taş küre   -Çekirdek – Su küre</w:t>
      </w:r>
    </w:p>
    <w:p w:rsidR="0031788F" w:rsidRPr="00610CF3" w:rsidRDefault="0031788F" w:rsidP="00610CF3">
      <w:pPr>
        <w:rPr>
          <w:lang w:val="en-US"/>
        </w:rPr>
      </w:pPr>
      <w:r>
        <w:rPr>
          <w:lang w:val="en-US"/>
        </w:rPr>
        <w:t xml:space="preserve">  </w:t>
      </w:r>
      <w:r w:rsidRPr="00610CF3">
        <w:rPr>
          <w:lang w:val="en-US"/>
        </w:rPr>
        <w:t>C-</w:t>
      </w:r>
      <w:r>
        <w:rPr>
          <w:lang w:val="en-US"/>
        </w:rPr>
        <w:t xml:space="preserve">  </w:t>
      </w:r>
      <w:r w:rsidRPr="00610CF3">
        <w:rPr>
          <w:lang w:val="en-US"/>
        </w:rPr>
        <w:t>Taş küre – Su küre –Ateş küre                    D-</w:t>
      </w:r>
      <w:r>
        <w:rPr>
          <w:lang w:val="en-US"/>
        </w:rPr>
        <w:t xml:space="preserve"> </w:t>
      </w:r>
      <w:r w:rsidRPr="00610CF3">
        <w:rPr>
          <w:lang w:val="en-US"/>
        </w:rPr>
        <w:t>Hava küre- Su küre – Taş küre</w:t>
      </w:r>
    </w:p>
    <w:p w:rsidR="0031788F" w:rsidRDefault="0031788F" w:rsidP="00610CF3">
      <w:pPr>
        <w:rPr>
          <w:b/>
          <w:bCs/>
        </w:rPr>
      </w:pPr>
    </w:p>
    <w:p w:rsidR="0031788F" w:rsidRPr="00610CF3" w:rsidRDefault="0031788F" w:rsidP="00610CF3">
      <w:pPr>
        <w:rPr>
          <w:b/>
          <w:bCs/>
        </w:rPr>
      </w:pPr>
      <w:r>
        <w:rPr>
          <w:b/>
          <w:bCs/>
        </w:rPr>
        <w:t xml:space="preserve">6. </w:t>
      </w:r>
      <w:r w:rsidRPr="00610CF3">
        <w:rPr>
          <w:b/>
          <w:bCs/>
        </w:rPr>
        <w:t xml:space="preserve">Aşağıda verilen varlıklardan hangisi canlı </w:t>
      </w:r>
      <w:r w:rsidRPr="00610CF3">
        <w:rPr>
          <w:b/>
          <w:bCs/>
          <w:u w:val="single"/>
        </w:rPr>
        <w:t>değildir</w:t>
      </w:r>
      <w:r w:rsidRPr="00610CF3">
        <w:rPr>
          <w:b/>
          <w:bCs/>
        </w:rPr>
        <w:t>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Pr="00610CF3" w:rsidRDefault="0031788F" w:rsidP="00610CF3">
      <w:pPr>
        <w:rPr>
          <w:b/>
          <w:bCs/>
        </w:rPr>
      </w:pPr>
    </w:p>
    <w:p w:rsidR="0031788F" w:rsidRPr="00610CF3" w:rsidRDefault="0031788F" w:rsidP="00610CF3">
      <w:r>
        <w:t xml:space="preserve">        </w:t>
      </w:r>
      <w:r w:rsidRPr="00610CF3">
        <w:t>A) Ağaç      B) Papatya     C) Araba    D) Fare</w:t>
      </w:r>
    </w:p>
    <w:p w:rsidR="0031788F" w:rsidRDefault="0031788F" w:rsidP="00B4688B"/>
    <w:p w:rsidR="0031788F" w:rsidRPr="00D212E4" w:rsidRDefault="0031788F" w:rsidP="00B4688B"/>
    <w:p w:rsidR="0031788F" w:rsidRPr="00610CF3" w:rsidRDefault="0031788F" w:rsidP="00610CF3">
      <w:pPr>
        <w:rPr>
          <w:b/>
          <w:bCs/>
        </w:rPr>
      </w:pPr>
      <w:r>
        <w:t xml:space="preserve"> </w:t>
      </w:r>
      <w:r w:rsidRPr="00610CF3">
        <w:rPr>
          <w:b/>
          <w:bCs/>
        </w:rPr>
        <w:t>7.</w:t>
      </w:r>
      <w:r w:rsidRPr="00D212E4">
        <w:t xml:space="preserve">  </w:t>
      </w:r>
      <w:r w:rsidRPr="00610CF3">
        <w:rPr>
          <w:b/>
          <w:bCs/>
        </w:rPr>
        <w:t xml:space="preserve">Dünya’nın </w:t>
      </w:r>
      <w:r w:rsidRPr="00610CF3">
        <w:rPr>
          <w:b/>
          <w:bCs/>
          <w:u w:val="single"/>
        </w:rPr>
        <w:t>en ince</w:t>
      </w:r>
      <w:r w:rsidRPr="00610CF3">
        <w:rPr>
          <w:b/>
          <w:bCs/>
        </w:rPr>
        <w:t xml:space="preserve"> katmanı aşağıdakilerden hangisidir?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Default="0031788F" w:rsidP="00610CF3">
      <w:pPr>
        <w:ind w:firstLine="708"/>
      </w:pPr>
    </w:p>
    <w:p w:rsidR="0031788F" w:rsidRPr="00610CF3" w:rsidRDefault="0031788F" w:rsidP="00610CF3">
      <w:pPr>
        <w:ind w:firstLine="708"/>
      </w:pPr>
      <w:r w:rsidRPr="00610CF3">
        <w:t>A) Hava küre</w:t>
      </w:r>
      <w:r w:rsidRPr="00610CF3">
        <w:tab/>
      </w:r>
      <w:r w:rsidRPr="00610CF3">
        <w:tab/>
        <w:t>B) Taş küre</w:t>
      </w:r>
      <w:r>
        <w:t xml:space="preserve"> (Yer kabuğu)</w:t>
      </w:r>
    </w:p>
    <w:p w:rsidR="0031788F" w:rsidRPr="00610CF3" w:rsidRDefault="0031788F" w:rsidP="00610CF3">
      <w:pPr>
        <w:ind w:firstLine="708"/>
      </w:pPr>
      <w:r>
        <w:t>C) Su küre</w:t>
      </w:r>
      <w:r>
        <w:tab/>
      </w:r>
      <w:r>
        <w:tab/>
        <w:t>D) Ağır</w:t>
      </w:r>
      <w:r w:rsidRPr="00610CF3">
        <w:t xml:space="preserve"> küre</w:t>
      </w:r>
      <w:r>
        <w:t xml:space="preserve"> (Çekirdek)</w:t>
      </w:r>
    </w:p>
    <w:p w:rsidR="0031788F" w:rsidRPr="00D212E4" w:rsidRDefault="0031788F" w:rsidP="009A4491">
      <w:r w:rsidRPr="00D212E4">
        <w:t xml:space="preserve">                 </w:t>
      </w:r>
    </w:p>
    <w:p w:rsidR="0031788F" w:rsidRPr="007C4C11" w:rsidRDefault="0031788F" w:rsidP="007C4C11">
      <w:pPr>
        <w:rPr>
          <w:b/>
          <w:bCs/>
        </w:rPr>
      </w:pPr>
      <w:r w:rsidRPr="00EF232A">
        <w:rPr>
          <w:b/>
          <w:bCs/>
        </w:rPr>
        <w:t xml:space="preserve">  8.</w:t>
      </w:r>
      <w:r w:rsidRPr="00D212E4">
        <w:t xml:space="preserve"> </w:t>
      </w:r>
      <w:r w:rsidRPr="007C4C11">
        <w:rPr>
          <w:b/>
          <w:bCs/>
        </w:rPr>
        <w:t>Aşağıdaki olaylardan hangisi toprağın oluşumuna katkıda bulunmaz?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Pr="007C4C11" w:rsidRDefault="0031788F" w:rsidP="007C4C11">
      <w:pPr>
        <w:rPr>
          <w:b/>
          <w:bCs/>
        </w:rPr>
      </w:pPr>
    </w:p>
    <w:p w:rsidR="0031788F" w:rsidRPr="007C4C11" w:rsidRDefault="0031788F" w:rsidP="007C4C11">
      <w:pPr>
        <w:ind w:firstLine="708"/>
      </w:pPr>
      <w:r w:rsidRPr="007C4C11">
        <w:t>A) Yağmur ve karın yağması</w:t>
      </w:r>
    </w:p>
    <w:p w:rsidR="0031788F" w:rsidRPr="007C4C11" w:rsidRDefault="0031788F" w:rsidP="007C4C11">
      <w:pPr>
        <w:ind w:firstLine="708"/>
      </w:pPr>
      <w:r w:rsidRPr="007C4C11">
        <w:t>B) Havanın aniden ısınıp soğuması</w:t>
      </w:r>
    </w:p>
    <w:p w:rsidR="0031788F" w:rsidRPr="007C4C11" w:rsidRDefault="0031788F" w:rsidP="007C4C11">
      <w:pPr>
        <w:ind w:firstLine="708"/>
      </w:pPr>
      <w:r w:rsidRPr="007C4C11">
        <w:t>C) Bitki köklerinin uzaması</w:t>
      </w:r>
    </w:p>
    <w:p w:rsidR="0031788F" w:rsidRPr="007C4C11" w:rsidRDefault="0031788F" w:rsidP="007C4C11">
      <w:pPr>
        <w:ind w:firstLine="708"/>
      </w:pPr>
      <w:r w:rsidRPr="007C4C11">
        <w:t>D) Bitkilerin solunum yapması</w:t>
      </w:r>
    </w:p>
    <w:p w:rsidR="0031788F" w:rsidRPr="00D212E4" w:rsidRDefault="0031788F" w:rsidP="005B70B4">
      <w:r w:rsidRPr="00D212E4">
        <w:t xml:space="preserve">                          </w:t>
      </w:r>
      <w:r>
        <w:t xml:space="preserve">                               </w:t>
      </w:r>
    </w:p>
    <w:p w:rsidR="0031788F" w:rsidRPr="007C4C11" w:rsidRDefault="0031788F" w:rsidP="007C4C11">
      <w:pPr>
        <w:rPr>
          <w:b/>
          <w:bCs/>
        </w:rPr>
      </w:pPr>
      <w:r w:rsidRPr="007C4C11">
        <w:rPr>
          <w:b/>
          <w:bCs/>
        </w:rPr>
        <w:t xml:space="preserve">   9.Aşağıdakilerden hangisi canlılık özellikleri gösterebilir?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Pr="007C4C11" w:rsidRDefault="0031788F" w:rsidP="007C4C11">
      <w:r>
        <w:t xml:space="preserve">       </w:t>
      </w:r>
      <w:r w:rsidRPr="007C4C11">
        <w:t>A)Fasülye</w:t>
      </w:r>
      <w:r w:rsidRPr="007C4C11">
        <w:tab/>
        <w:t>B)Musluk</w:t>
      </w:r>
      <w:r w:rsidRPr="007C4C11">
        <w:tab/>
        <w:t>C)Bisiklet</w:t>
      </w:r>
      <w:r w:rsidRPr="007C4C11">
        <w:tab/>
        <w:t>D)Peynir</w:t>
      </w:r>
    </w:p>
    <w:p w:rsidR="0031788F" w:rsidRPr="000837FC" w:rsidRDefault="0031788F" w:rsidP="00791804"/>
    <w:p w:rsidR="0031788F" w:rsidRDefault="0031788F" w:rsidP="007C4C11">
      <w:pPr>
        <w:rPr>
          <w:b/>
          <w:bCs/>
        </w:rPr>
      </w:pPr>
      <w:r w:rsidRPr="007C4C11">
        <w:rPr>
          <w:b/>
          <w:bCs/>
        </w:rPr>
        <w:t xml:space="preserve">  </w:t>
      </w:r>
      <w:r>
        <w:rPr>
          <w:b/>
          <w:bCs/>
        </w:rPr>
        <w:t xml:space="preserve"> </w:t>
      </w:r>
    </w:p>
    <w:p w:rsidR="0031788F" w:rsidRPr="007C4C11" w:rsidRDefault="0031788F" w:rsidP="007C4C11">
      <w:pPr>
        <w:rPr>
          <w:b/>
          <w:bCs/>
        </w:rPr>
      </w:pPr>
      <w:r>
        <w:rPr>
          <w:b/>
          <w:bCs/>
        </w:rPr>
        <w:t xml:space="preserve">   </w:t>
      </w:r>
      <w:r w:rsidRPr="007C4C11">
        <w:rPr>
          <w:b/>
          <w:bCs/>
        </w:rPr>
        <w:t xml:space="preserve">10. Aşağıdakilerden hangisi yer değiştirme hareketi yapamaz? </w:t>
      </w:r>
      <w:r w:rsidRPr="00EF232A">
        <w:rPr>
          <w:b/>
          <w:bCs/>
        </w:rPr>
        <w:t>(  5 PUAN  )</w:t>
      </w:r>
    </w:p>
    <w:p w:rsidR="0031788F" w:rsidRDefault="0031788F" w:rsidP="007C4C11">
      <w:pPr>
        <w:ind w:firstLine="708"/>
      </w:pPr>
      <w:r>
        <w:t>A) Menekşe</w:t>
      </w:r>
      <w:r>
        <w:tab/>
        <w:t xml:space="preserve"> B)Kaplumbağa</w:t>
      </w:r>
      <w:r>
        <w:tab/>
        <w:t xml:space="preserve"> C)Balık </w:t>
      </w:r>
      <w:r>
        <w:tab/>
        <w:t>D)Kuş</w:t>
      </w:r>
    </w:p>
    <w:p w:rsidR="0031788F" w:rsidRDefault="0031788F" w:rsidP="007C4C11">
      <w:pPr>
        <w:ind w:firstLine="708"/>
      </w:pPr>
    </w:p>
    <w:p w:rsidR="0031788F" w:rsidRDefault="0031788F" w:rsidP="007C4C11">
      <w:pPr>
        <w:ind w:firstLine="708"/>
      </w:pPr>
    </w:p>
    <w:p w:rsidR="0031788F" w:rsidRPr="007C4C11" w:rsidRDefault="0031788F" w:rsidP="007C4C11">
      <w:pPr>
        <w:rPr>
          <w:b/>
          <w:bCs/>
        </w:rPr>
      </w:pPr>
      <w:r w:rsidRPr="007C4C11">
        <w:rPr>
          <w:b/>
          <w:bCs/>
        </w:rPr>
        <w:t xml:space="preserve">   11. Aşağıdakilerden hangisi bitki tohumunun çimlenebilmesi için gerekli değildir?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Default="0031788F" w:rsidP="007C4C11">
      <w:r w:rsidRPr="007C4C11">
        <w:t xml:space="preserve"> </w:t>
      </w:r>
      <w:r>
        <w:tab/>
      </w:r>
      <w:r w:rsidRPr="007C4C11">
        <w:t xml:space="preserve">A)Su </w:t>
      </w:r>
      <w:r>
        <w:tab/>
      </w:r>
      <w:r>
        <w:tab/>
        <w:t xml:space="preserve">B)Hava </w:t>
      </w:r>
      <w:r>
        <w:tab/>
      </w:r>
      <w:r>
        <w:tab/>
        <w:t>C)Demir tozu</w:t>
      </w:r>
      <w:r w:rsidRPr="007C4C11">
        <w:t xml:space="preserve"> </w:t>
      </w:r>
      <w:r w:rsidRPr="007C4C11">
        <w:tab/>
      </w:r>
      <w:r w:rsidRPr="007C4C11">
        <w:tab/>
        <w:t>D)Sıcaklık</w:t>
      </w:r>
    </w:p>
    <w:p w:rsidR="0031788F" w:rsidRPr="007C4C11" w:rsidRDefault="0031788F" w:rsidP="007C4C11"/>
    <w:p w:rsidR="0031788F" w:rsidRDefault="0031788F" w:rsidP="007C4C11"/>
    <w:p w:rsidR="0031788F" w:rsidRPr="00EF232A" w:rsidRDefault="0031788F" w:rsidP="00EF232A">
      <w:pPr>
        <w:ind w:firstLine="142"/>
        <w:rPr>
          <w:b/>
          <w:bCs/>
        </w:rPr>
      </w:pPr>
      <w:r w:rsidRPr="00EF232A">
        <w:rPr>
          <w:b/>
          <w:bCs/>
        </w:rPr>
        <w:t xml:space="preserve"> 12. Aşağıda verilenlerden hangisi yanlıştır? (  5 PUAN  )</w:t>
      </w:r>
    </w:p>
    <w:p w:rsidR="0031788F" w:rsidRDefault="0031788F" w:rsidP="00EF232A">
      <w:pPr>
        <w:ind w:firstLine="708"/>
      </w:pPr>
      <w:r>
        <w:t xml:space="preserve">A) Bitkiler yönelme hareketi yaparlar. </w:t>
      </w:r>
    </w:p>
    <w:p w:rsidR="0031788F" w:rsidRDefault="0031788F" w:rsidP="00EF232A">
      <w:pPr>
        <w:ind w:firstLine="708"/>
      </w:pPr>
      <w:r>
        <w:t xml:space="preserve">B) Hayvanlar uyartılara tepki vermezler. </w:t>
      </w:r>
    </w:p>
    <w:p w:rsidR="0031788F" w:rsidRDefault="0031788F" w:rsidP="00EF232A">
      <w:pPr>
        <w:ind w:firstLine="708"/>
      </w:pPr>
      <w:r>
        <w:t xml:space="preserve">C) Hayvanlar besinlerini başka canlılardan sağlarlar. </w:t>
      </w:r>
    </w:p>
    <w:p w:rsidR="0031788F" w:rsidRDefault="0031788F" w:rsidP="00EF232A">
      <w:pPr>
        <w:ind w:firstLine="708"/>
      </w:pPr>
      <w:r>
        <w:t>D) Bitkiler yapraklarıyla solunum yaparlar.</w:t>
      </w:r>
    </w:p>
    <w:p w:rsidR="0031788F" w:rsidRDefault="0031788F" w:rsidP="00EF232A">
      <w:pPr>
        <w:ind w:firstLine="708"/>
      </w:pPr>
    </w:p>
    <w:p w:rsidR="0031788F" w:rsidRDefault="0031788F" w:rsidP="007C4C11">
      <w:pPr>
        <w:ind w:firstLine="708"/>
      </w:pPr>
    </w:p>
    <w:p w:rsidR="0031788F" w:rsidRPr="00EF232A" w:rsidRDefault="0031788F" w:rsidP="00EF232A">
      <w:pPr>
        <w:rPr>
          <w:b/>
          <w:bCs/>
        </w:rPr>
      </w:pPr>
      <w:r>
        <w:rPr>
          <w:b/>
          <w:bCs/>
        </w:rPr>
        <w:t xml:space="preserve">   </w:t>
      </w:r>
      <w:r w:rsidRPr="00EF232A">
        <w:rPr>
          <w:b/>
          <w:bCs/>
        </w:rPr>
        <w:t>13. Bitkilerde boşalt›m olay› aşağıdakilerden hangisi ile gerçekleşir? (  5 PUAN  )</w:t>
      </w:r>
    </w:p>
    <w:p w:rsidR="0031788F" w:rsidRDefault="0031788F" w:rsidP="00EF232A">
      <w:pPr>
        <w:ind w:firstLine="708"/>
      </w:pPr>
      <w:r w:rsidRPr="00EF232A">
        <w:t xml:space="preserve">A) Dallar </w:t>
      </w:r>
      <w:r w:rsidRPr="00EF232A">
        <w:tab/>
        <w:t xml:space="preserve">B) Gövde </w:t>
      </w:r>
      <w:r w:rsidRPr="00EF232A">
        <w:tab/>
        <w:t>C) Kökler</w:t>
      </w:r>
      <w:r w:rsidRPr="00EF232A">
        <w:tab/>
        <w:t xml:space="preserve"> D) Yapraklar</w:t>
      </w:r>
    </w:p>
    <w:p w:rsidR="0031788F" w:rsidRDefault="0031788F" w:rsidP="00EF232A">
      <w:pPr>
        <w:ind w:firstLine="708"/>
      </w:pPr>
    </w:p>
    <w:p w:rsidR="0031788F" w:rsidRDefault="0031788F" w:rsidP="007C4C11">
      <w:pPr>
        <w:ind w:firstLine="708"/>
      </w:pPr>
    </w:p>
    <w:p w:rsidR="0031788F" w:rsidRPr="00EF232A" w:rsidRDefault="0031788F" w:rsidP="00EF232A">
      <w:pPr>
        <w:rPr>
          <w:b/>
          <w:bCs/>
        </w:rPr>
      </w:pPr>
      <w:r>
        <w:t xml:space="preserve">   </w:t>
      </w:r>
      <w:r w:rsidRPr="00EF232A">
        <w:rPr>
          <w:b/>
          <w:bCs/>
        </w:rPr>
        <w:t>14. Aşağıdakilerden hangisi bitki ve hayvanların ortak özelliklerinden biri değildir? (  5 PUAN  )</w:t>
      </w:r>
    </w:p>
    <w:p w:rsidR="0031788F" w:rsidRPr="00EF232A" w:rsidRDefault="0031788F" w:rsidP="00EF232A">
      <w:pPr>
        <w:ind w:firstLine="708"/>
      </w:pPr>
      <w:r w:rsidRPr="00EF232A">
        <w:t xml:space="preserve">A) Boşalt›m yapma </w:t>
      </w:r>
      <w:r w:rsidRPr="00EF232A">
        <w:tab/>
      </w:r>
      <w:r w:rsidRPr="00EF232A">
        <w:tab/>
      </w:r>
      <w:r w:rsidRPr="00EF232A">
        <w:tab/>
      </w:r>
      <w:r w:rsidRPr="00EF232A">
        <w:tab/>
      </w:r>
      <w:r>
        <w:t xml:space="preserve">             </w:t>
      </w:r>
      <w:r w:rsidRPr="00EF232A">
        <w:t xml:space="preserve">B) Besin üretme </w:t>
      </w:r>
    </w:p>
    <w:p w:rsidR="0031788F" w:rsidRDefault="0031788F" w:rsidP="0041678D">
      <w:pPr>
        <w:ind w:firstLine="708"/>
      </w:pPr>
      <w:r w:rsidRPr="00EF232A">
        <w:t>C) Çevreden gelen uyartılara tepki gösterme</w:t>
      </w:r>
      <w:r w:rsidRPr="00EF232A">
        <w:tab/>
        <w:t xml:space="preserve"> D) Üreme</w:t>
      </w:r>
      <w:bookmarkStart w:id="0" w:name="_GoBack"/>
      <w:bookmarkEnd w:id="0"/>
      <w:r>
        <w:t xml:space="preserve">  </w:t>
      </w:r>
      <w:hyperlink r:id="rId4" w:history="1">
        <w:r>
          <w:rPr>
            <w:rStyle w:val="Hyperlink"/>
            <w:sz w:val="22"/>
            <w:szCs w:val="22"/>
          </w:rPr>
          <w:t>www.sorubak.com</w:t>
        </w:r>
      </w:hyperlink>
    </w:p>
    <w:sectPr w:rsidR="0031788F" w:rsidSect="00D212E4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9E5"/>
    <w:rsid w:val="00004B5C"/>
    <w:rsid w:val="00031F73"/>
    <w:rsid w:val="0007793D"/>
    <w:rsid w:val="000837FC"/>
    <w:rsid w:val="000A239B"/>
    <w:rsid w:val="000B353A"/>
    <w:rsid w:val="000E4374"/>
    <w:rsid w:val="000F1E72"/>
    <w:rsid w:val="00126DEE"/>
    <w:rsid w:val="00133F8A"/>
    <w:rsid w:val="001B4AD9"/>
    <w:rsid w:val="001C3FD3"/>
    <w:rsid w:val="0029231A"/>
    <w:rsid w:val="00297EBB"/>
    <w:rsid w:val="002C671E"/>
    <w:rsid w:val="002D3D9D"/>
    <w:rsid w:val="002F6232"/>
    <w:rsid w:val="0031788F"/>
    <w:rsid w:val="00354A5F"/>
    <w:rsid w:val="00376B76"/>
    <w:rsid w:val="003D022A"/>
    <w:rsid w:val="0041678D"/>
    <w:rsid w:val="00446C7E"/>
    <w:rsid w:val="00453811"/>
    <w:rsid w:val="004669B0"/>
    <w:rsid w:val="004A3FFF"/>
    <w:rsid w:val="004A7C96"/>
    <w:rsid w:val="004C3D5B"/>
    <w:rsid w:val="00537F3A"/>
    <w:rsid w:val="00545C1D"/>
    <w:rsid w:val="00545DAE"/>
    <w:rsid w:val="005578BF"/>
    <w:rsid w:val="00562D56"/>
    <w:rsid w:val="005A75F9"/>
    <w:rsid w:val="005B70B4"/>
    <w:rsid w:val="005D46B5"/>
    <w:rsid w:val="005F6ECD"/>
    <w:rsid w:val="00610CF3"/>
    <w:rsid w:val="00612240"/>
    <w:rsid w:val="00616D41"/>
    <w:rsid w:val="006212E8"/>
    <w:rsid w:val="00621363"/>
    <w:rsid w:val="0064224D"/>
    <w:rsid w:val="006568BE"/>
    <w:rsid w:val="00675226"/>
    <w:rsid w:val="006B4FB4"/>
    <w:rsid w:val="006E30E0"/>
    <w:rsid w:val="006F2B05"/>
    <w:rsid w:val="00705B8B"/>
    <w:rsid w:val="00742EBA"/>
    <w:rsid w:val="00764A83"/>
    <w:rsid w:val="007802B8"/>
    <w:rsid w:val="00791804"/>
    <w:rsid w:val="007A0EE0"/>
    <w:rsid w:val="007C4C11"/>
    <w:rsid w:val="00806C19"/>
    <w:rsid w:val="00810D0B"/>
    <w:rsid w:val="00826BC2"/>
    <w:rsid w:val="008B20E5"/>
    <w:rsid w:val="008C3264"/>
    <w:rsid w:val="008D4C34"/>
    <w:rsid w:val="008E23EB"/>
    <w:rsid w:val="008E3E6B"/>
    <w:rsid w:val="0090751C"/>
    <w:rsid w:val="009251C6"/>
    <w:rsid w:val="00932595"/>
    <w:rsid w:val="009333A5"/>
    <w:rsid w:val="00977F30"/>
    <w:rsid w:val="009A4491"/>
    <w:rsid w:val="009B447F"/>
    <w:rsid w:val="009C0023"/>
    <w:rsid w:val="009D4FD0"/>
    <w:rsid w:val="00A0173C"/>
    <w:rsid w:val="00A302CF"/>
    <w:rsid w:val="00A57F93"/>
    <w:rsid w:val="00A71CB5"/>
    <w:rsid w:val="00A7722A"/>
    <w:rsid w:val="00A80AAE"/>
    <w:rsid w:val="00AC3D6C"/>
    <w:rsid w:val="00AD19F7"/>
    <w:rsid w:val="00AF1854"/>
    <w:rsid w:val="00B4688B"/>
    <w:rsid w:val="00B5180D"/>
    <w:rsid w:val="00B652D4"/>
    <w:rsid w:val="00B83E8C"/>
    <w:rsid w:val="00BE38A0"/>
    <w:rsid w:val="00BF4843"/>
    <w:rsid w:val="00C10FAC"/>
    <w:rsid w:val="00C518C5"/>
    <w:rsid w:val="00C64D6D"/>
    <w:rsid w:val="00C7784A"/>
    <w:rsid w:val="00C94D3F"/>
    <w:rsid w:val="00CE4D67"/>
    <w:rsid w:val="00D212E4"/>
    <w:rsid w:val="00D246B3"/>
    <w:rsid w:val="00D51E24"/>
    <w:rsid w:val="00D66736"/>
    <w:rsid w:val="00D67435"/>
    <w:rsid w:val="00DA3F24"/>
    <w:rsid w:val="00E11694"/>
    <w:rsid w:val="00E25411"/>
    <w:rsid w:val="00E35F95"/>
    <w:rsid w:val="00E5354E"/>
    <w:rsid w:val="00E5798F"/>
    <w:rsid w:val="00E71BC4"/>
    <w:rsid w:val="00E7640A"/>
    <w:rsid w:val="00EA54FD"/>
    <w:rsid w:val="00EC59E5"/>
    <w:rsid w:val="00EF093E"/>
    <w:rsid w:val="00EF232A"/>
    <w:rsid w:val="00F15A2E"/>
    <w:rsid w:val="00F50C38"/>
    <w:rsid w:val="00F60FCD"/>
    <w:rsid w:val="00F850E5"/>
    <w:rsid w:val="00F85EBD"/>
    <w:rsid w:val="00F9496F"/>
    <w:rsid w:val="00FA10B0"/>
    <w:rsid w:val="00FA5DCD"/>
    <w:rsid w:val="00FB02D5"/>
    <w:rsid w:val="00FF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9E5"/>
    <w:rPr>
      <w:rFonts w:eastAsia="Times New Roman" w:cs="Calibri"/>
      <w:lang w:eastAsia="en-US"/>
    </w:rPr>
  </w:style>
  <w:style w:type="paragraph" w:styleId="NoSpacing">
    <w:name w:val="No Spacing"/>
    <w:basedOn w:val="Normal"/>
    <w:uiPriority w:val="99"/>
    <w:qFormat/>
    <w:rsid w:val="00EC59E5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6E30E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578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8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692</Words>
  <Characters>3949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edanur</cp:lastModifiedBy>
  <cp:revision>6</cp:revision>
  <cp:lastPrinted>2015-05-23T09:00:00Z</cp:lastPrinted>
  <dcterms:created xsi:type="dcterms:W3CDTF">2015-05-05T20:35:00Z</dcterms:created>
  <dcterms:modified xsi:type="dcterms:W3CDTF">2015-05-23T19:46:00Z</dcterms:modified>
</cp:coreProperties>
</file>