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4DF" w:rsidRPr="00FE0322" w:rsidRDefault="001F24DF" w:rsidP="007C7304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2014-2015</w:t>
      </w:r>
      <w:r w:rsidRPr="00FE0322">
        <w:rPr>
          <w:rFonts w:ascii="Comic Sans MS" w:hAnsi="Comic Sans MS" w:cs="Comic Sans MS"/>
          <w:b/>
          <w:bCs/>
        </w:rPr>
        <w:t xml:space="preserve"> EĞİTİM-ÖĞRETİM YILI YASSIKIŞLA ONUR AĞAOĞLU İLKOKULU</w:t>
      </w:r>
    </w:p>
    <w:p w:rsidR="001F24DF" w:rsidRPr="00FE0322" w:rsidRDefault="001F24DF" w:rsidP="007C7304">
      <w:pPr>
        <w:spacing w:after="120"/>
        <w:jc w:val="center"/>
        <w:rPr>
          <w:rFonts w:ascii="Comic Sans MS" w:hAnsi="Comic Sans MS" w:cs="Comic Sans MS"/>
          <w:b/>
          <w:bCs/>
        </w:rPr>
      </w:pPr>
      <w:r w:rsidRPr="00FE0322">
        <w:rPr>
          <w:rFonts w:ascii="Comic Sans MS" w:hAnsi="Comic Sans MS" w:cs="Comic Sans MS"/>
          <w:b/>
          <w:bCs/>
        </w:rPr>
        <w:t>4.SINIF FEN VE TEKNOLOJİ DERSİ II. DÖNEM I. YAZILI SINAV SORULARI:</w:t>
      </w:r>
    </w:p>
    <w:p w:rsidR="001F24DF" w:rsidRPr="0075273B" w:rsidRDefault="001F24DF" w:rsidP="007C7304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Adı-Soyadı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Aldığı Not: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1. Aşağıdaki boş bırakılan yerleri uygun kelimelerle doldurunuz. (20p)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6"/>
        <w:gridCol w:w="2136"/>
        <w:gridCol w:w="2136"/>
        <w:gridCol w:w="2136"/>
        <w:gridCol w:w="2137"/>
      </w:tblGrid>
      <w:tr w:rsidR="001F24DF" w:rsidRPr="00320274">
        <w:trPr>
          <w:trHeight w:val="268"/>
        </w:trPr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doğal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ampulü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yapay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ışık kirliliği</w:t>
            </w:r>
          </w:p>
        </w:tc>
        <w:tc>
          <w:tcPr>
            <w:tcW w:w="2137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azalır</w:t>
            </w:r>
          </w:p>
        </w:tc>
      </w:tr>
      <w:tr w:rsidR="001F24DF" w:rsidRPr="00320274">
        <w:trPr>
          <w:trHeight w:val="405"/>
        </w:trPr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işitme kaybına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enerji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Güneş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titreşmesi</w:t>
            </w:r>
          </w:p>
        </w:tc>
        <w:tc>
          <w:tcPr>
            <w:tcW w:w="2137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hoparlör</w:t>
            </w:r>
          </w:p>
        </w:tc>
      </w:tr>
    </w:tbl>
    <w:p w:rsidR="001F24DF" w:rsidRDefault="001F24DF" w:rsidP="00EF3FB3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a..............................</w:t>
      </w:r>
      <w:r w:rsidRPr="0075273B">
        <w:rPr>
          <w:rFonts w:ascii="Comic Sans MS" w:hAnsi="Comic Sans MS" w:cs="Comic Sans MS"/>
          <w:sz w:val="20"/>
          <w:szCs w:val="20"/>
        </w:rPr>
        <w:t>ışığına doğrudan bakmak sakıncalıdır.</w:t>
      </w:r>
    </w:p>
    <w:p w:rsidR="001F24DF" w:rsidRPr="00654088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b. </w:t>
      </w:r>
      <w:r>
        <w:rPr>
          <w:rFonts w:ascii="Comic Sans MS" w:hAnsi="Comic Sans MS" w:cs="Comic Sans MS"/>
          <w:sz w:val="20"/>
          <w:szCs w:val="20"/>
        </w:rPr>
        <w:t>Ses kaynağından uzaklaştıkça sesin şiddeti ……………………………………. 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r w:rsidRPr="0075273B">
        <w:rPr>
          <w:rFonts w:ascii="Comic Sans MS" w:hAnsi="Comic Sans MS" w:cs="Comic Sans MS"/>
          <w:sz w:val="20"/>
          <w:szCs w:val="20"/>
        </w:rPr>
        <w:t>Ateş böceği …………………………………………. ışık kaynağıdır.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d. </w:t>
      </w:r>
      <w:r>
        <w:rPr>
          <w:rFonts w:ascii="Comic Sans MS" w:hAnsi="Comic Sans MS" w:cs="Comic Sans MS"/>
          <w:sz w:val="20"/>
          <w:szCs w:val="20"/>
        </w:rPr>
        <w:t>Çevremizde duyduğumuz tüm sesler, cisimlerin</w:t>
      </w:r>
      <w:r w:rsidRPr="0075273B">
        <w:rPr>
          <w:rFonts w:ascii="Comic Sans MS" w:hAnsi="Comic Sans MS" w:cs="Comic Sans MS"/>
          <w:sz w:val="20"/>
          <w:szCs w:val="20"/>
        </w:rPr>
        <w:t xml:space="preserve"> ……………………………………….. sonucu oluşur.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e</w:t>
      </w:r>
      <w:r>
        <w:rPr>
          <w:rFonts w:ascii="Comic Sans MS" w:hAnsi="Comic Sans MS" w:cs="Comic Sans MS"/>
          <w:sz w:val="20"/>
          <w:szCs w:val="20"/>
        </w:rPr>
        <w:t>.  …………………………………………... ses şiddetini değiştirmeye yarayan bir araçtır.</w:t>
      </w:r>
    </w:p>
    <w:p w:rsidR="001F24DF" w:rsidRPr="007C7304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f. </w:t>
      </w:r>
      <w:r>
        <w:rPr>
          <w:rFonts w:ascii="Comic Sans MS" w:hAnsi="Comic Sans MS" w:cs="Comic Sans MS"/>
          <w:sz w:val="20"/>
          <w:szCs w:val="20"/>
        </w:rPr>
        <w:t>Yüksek sesle müzik dinlemek ……………………………………………………. sebep olabilir.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g. </w:t>
      </w:r>
      <w:r w:rsidRPr="0075273B">
        <w:rPr>
          <w:rFonts w:ascii="Comic Sans MS" w:hAnsi="Comic Sans MS" w:cs="Comic Sans MS"/>
          <w:sz w:val="20"/>
          <w:szCs w:val="20"/>
        </w:rPr>
        <w:t>Yanlış yönde ve yanlış zamanda yapılan ışıklandırma ………………….………..……………… sebebidir.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h. </w:t>
      </w:r>
      <w:r w:rsidRPr="0075273B">
        <w:rPr>
          <w:rFonts w:ascii="Comic Sans MS" w:hAnsi="Comic Sans MS" w:cs="Comic Sans MS"/>
          <w:sz w:val="20"/>
          <w:szCs w:val="20"/>
        </w:rPr>
        <w:t>Bilgisayar ve televizyondan çıkan sesler ……………………….………………. sestir.</w:t>
      </w:r>
    </w:p>
    <w:p w:rsidR="001F24DF" w:rsidRPr="00654088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ı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 w:cs="Comic Sans MS"/>
          <w:sz w:val="20"/>
          <w:szCs w:val="20"/>
        </w:rPr>
        <w:t>Thomas Edison ……………………………………… icat etmiştir.</w:t>
      </w:r>
    </w:p>
    <w:p w:rsidR="001F24DF" w:rsidRPr="0075273B" w:rsidRDefault="001F24DF" w:rsidP="007C7304">
      <w:pPr>
        <w:spacing w:after="12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i. </w:t>
      </w:r>
      <w:r w:rsidRPr="0075273B">
        <w:rPr>
          <w:rFonts w:ascii="Comic Sans MS" w:hAnsi="Comic Sans MS" w:cs="Comic Sans MS"/>
          <w:sz w:val="20"/>
          <w:szCs w:val="20"/>
        </w:rPr>
        <w:t>Işık ve ses bir ……………………………………… çeşididir.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2.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Aşağıdaki cümlelerin doğru olanlarının başına ‘D’ ; yanlış olanlarının başına ‘Y’ yazınız.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(20p)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Aydınlatma teknolojilerinde ilk icat meşaledir.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Bir cismin görülebilmesi için o cismin ışık yayması gerekir.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Işık kirliliğinin doğal hayata etkisi yoktur.</w:t>
      </w:r>
    </w:p>
    <w:p w:rsidR="001F24DF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sz w:val="20"/>
          <w:szCs w:val="20"/>
        </w:rPr>
        <w:t>Işık kaynaklarını bilinçli ve tasarruflu kullanmalıyız.</w:t>
      </w:r>
    </w:p>
    <w:p w:rsidR="001F24DF" w:rsidRPr="00EC4D0E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EC4D0E">
        <w:rPr>
          <w:rFonts w:ascii="Comic Sans MS" w:hAnsi="Comic Sans MS" w:cs="Comic Sans MS"/>
          <w:b/>
          <w:bCs/>
          <w:sz w:val="20"/>
          <w:szCs w:val="20"/>
        </w:rPr>
        <w:t>(    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Halojen lambalar ampulden önce icat edilmiştir.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Öksüren insan doğal ses kaynağıdır.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Çok şiddetli sesler insanların işitme duyusunu geliştirir.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621D59">
        <w:rPr>
          <w:rFonts w:ascii="Comic Sans MS" w:hAnsi="Comic Sans MS" w:cs="Comic Sans MS"/>
          <w:sz w:val="20"/>
          <w:szCs w:val="20"/>
        </w:rPr>
        <w:t>İşitme duyumuz dilimizdir.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sz w:val="20"/>
          <w:szCs w:val="20"/>
        </w:rPr>
        <w:t>Piyano, davul, saz</w:t>
      </w:r>
      <w:r w:rsidRPr="00621D59">
        <w:rPr>
          <w:rFonts w:ascii="Comic Sans MS" w:hAnsi="Comic Sans MS" w:cs="Comic Sans MS"/>
          <w:sz w:val="20"/>
          <w:szCs w:val="20"/>
        </w:rPr>
        <w:t xml:space="preserve"> gibi müzik aletleri doğal ses kaynağıdır.</w:t>
      </w:r>
    </w:p>
    <w:p w:rsidR="001F24DF" w:rsidRPr="0075273B" w:rsidRDefault="001F24DF" w:rsidP="007C7304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621D59">
        <w:rPr>
          <w:rFonts w:ascii="Comic Sans MS" w:hAnsi="Comic Sans MS" w:cs="Comic Sans MS"/>
          <w:sz w:val="20"/>
          <w:szCs w:val="20"/>
        </w:rPr>
        <w:t>Ses kaynağına yaklaşırsak sesin şiddeti azalır.</w:t>
      </w:r>
    </w:p>
    <w:p w:rsidR="001F24DF" w:rsidRPr="0075273B" w:rsidRDefault="001F24DF" w:rsidP="00A15A45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) ‘’</w:t>
      </w:r>
      <w:r w:rsidRPr="0075273B">
        <w:rPr>
          <w:rFonts w:ascii="Comic Sans MS" w:hAnsi="Comic Sans MS" w:cs="Comic Sans MS"/>
          <w:sz w:val="20"/>
          <w:szCs w:val="20"/>
        </w:rPr>
        <w:t xml:space="preserve">Gelişme çağındaki hatalı oturuş ve hareketler iskeletimizde ömür boyu süren şekil bozukluklarına yol açar.’’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Buna göre aşağıdaki hareketlerden hangisi </w:t>
      </w:r>
      <w:r w:rsidRPr="00AA7DA9">
        <w:rPr>
          <w:rFonts w:ascii="Comic Sans MS" w:hAnsi="Comic Sans MS" w:cs="Comic Sans MS"/>
          <w:b/>
          <w:bCs/>
          <w:sz w:val="20"/>
          <w:szCs w:val="20"/>
          <w:u w:val="single"/>
        </w:rPr>
        <w:t>doğrudur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F24DF" w:rsidRPr="0075273B" w:rsidRDefault="001F24DF" w:rsidP="00A15A45">
      <w:pPr>
        <w:spacing w:after="12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 xml:space="preserve">A-) Derste eğilerek durmak             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>B-) Fazla kilo almak</w:t>
      </w:r>
    </w:p>
    <w:p w:rsidR="001F24DF" w:rsidRPr="0075273B" w:rsidRDefault="001F24DF" w:rsidP="00A15A45">
      <w:pPr>
        <w:spacing w:after="12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 xml:space="preserve">C-) Okul çantasını dengeli taşımak    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>D-) Çok ağır yükler taşımak</w:t>
      </w:r>
    </w:p>
    <w:p w:rsidR="001F24DF" w:rsidRPr="0075273B" w:rsidRDefault="001F24DF" w:rsidP="00A15A45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) Aşağıdaki eşleştirmelerden hangisi </w:t>
      </w:r>
      <w:r w:rsidRPr="0075273B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?             </w:t>
      </w:r>
    </w:p>
    <w:p w:rsidR="001F24DF" w:rsidRPr="0075273B" w:rsidRDefault="001F24DF" w:rsidP="00A15A45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A-)</w:t>
      </w:r>
      <w:r>
        <w:rPr>
          <w:rFonts w:ascii="Comic Sans MS" w:hAnsi="Comic Sans MS" w:cs="Comic Sans MS"/>
          <w:sz w:val="20"/>
          <w:szCs w:val="20"/>
        </w:rPr>
        <w:t xml:space="preserve"> Cam kavanoz </w:t>
      </w:r>
      <w:r w:rsidRPr="0075273B">
        <w:rPr>
          <w:rFonts w:ascii="Comic Sans MS" w:hAnsi="Comic Sans MS" w:cs="Comic Sans MS"/>
          <w:sz w:val="20"/>
          <w:szCs w:val="20"/>
        </w:rPr>
        <w:t xml:space="preserve">- Saydam madde                      </w:t>
      </w:r>
      <w:r w:rsidRPr="00A15A45">
        <w:rPr>
          <w:rFonts w:ascii="Comic Sans MS" w:hAnsi="Comic Sans MS" w:cs="Comic Sans MS"/>
          <w:color w:val="FF0000"/>
          <w:sz w:val="20"/>
          <w:szCs w:val="20"/>
        </w:rPr>
        <w:t xml:space="preserve"> </w:t>
      </w:r>
      <w:r w:rsidRPr="0075273B">
        <w:rPr>
          <w:rFonts w:ascii="Comic Sans MS" w:hAnsi="Comic Sans MS" w:cs="Comic Sans MS"/>
          <w:sz w:val="20"/>
          <w:szCs w:val="20"/>
        </w:rPr>
        <w:t xml:space="preserve">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75273B">
        <w:rPr>
          <w:rFonts w:ascii="Comic Sans MS" w:hAnsi="Comic Sans MS" w:cs="Comic Sans MS"/>
          <w:sz w:val="20"/>
          <w:szCs w:val="20"/>
        </w:rPr>
        <w:t>B-) Plastik poşet – Su geçirmeyen madde</w:t>
      </w:r>
    </w:p>
    <w:p w:rsidR="001F24DF" w:rsidRPr="0075273B" w:rsidRDefault="001F24DF" w:rsidP="00A15A45">
      <w:pPr>
        <w:spacing w:after="240" w:line="240" w:lineRule="auto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C-)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75273B">
        <w:rPr>
          <w:rFonts w:ascii="Comic Sans MS" w:hAnsi="Comic Sans MS" w:cs="Comic Sans MS"/>
          <w:sz w:val="20"/>
          <w:szCs w:val="20"/>
        </w:rPr>
        <w:t xml:space="preserve">Kurşun kalem – Berk madde                                     D-) Beton – Esnek madde                </w:t>
      </w:r>
    </w:p>
    <w:p w:rsidR="001F24DF" w:rsidRPr="0075273B" w:rsidRDefault="001F24DF" w:rsidP="00A15A45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75273B">
        <w:rPr>
          <w:rFonts w:ascii="Comic Sans MS" w:hAnsi="Comic Sans MS" w:cs="Comic Sans MS"/>
          <w:sz w:val="20"/>
          <w:szCs w:val="20"/>
        </w:rPr>
        <w:t xml:space="preserve"> ‘’Maddelerin şekil almış haline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cisim</w:t>
      </w:r>
      <w:r w:rsidRPr="0075273B">
        <w:rPr>
          <w:rFonts w:ascii="Comic Sans MS" w:hAnsi="Comic Sans MS" w:cs="Comic Sans MS"/>
          <w:sz w:val="20"/>
          <w:szCs w:val="20"/>
        </w:rPr>
        <w:t xml:space="preserve"> denir.’’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Buna göre aşağıdakilerden hangisine </w:t>
      </w:r>
      <w:r w:rsidRPr="00A15A45">
        <w:rPr>
          <w:rFonts w:ascii="Comic Sans MS" w:hAnsi="Comic Sans MS" w:cs="Comic Sans MS"/>
          <w:b/>
          <w:bCs/>
          <w:sz w:val="20"/>
          <w:szCs w:val="20"/>
          <w:u w:val="single"/>
        </w:rPr>
        <w:t>cisim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 diyebiliriz?  </w:t>
      </w:r>
    </w:p>
    <w:p w:rsidR="001F24DF" w:rsidRDefault="001F24DF" w:rsidP="00A15A45">
      <w:pPr>
        <w:spacing w:after="60" w:line="240" w:lineRule="auto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A-) Toprak saksı</w:t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 xml:space="preserve">                  B-) Çeşme suyu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75273B">
        <w:rPr>
          <w:rFonts w:ascii="Comic Sans MS" w:hAnsi="Comic Sans MS" w:cs="Comic Sans MS"/>
          <w:sz w:val="20"/>
          <w:szCs w:val="20"/>
        </w:rPr>
        <w:t xml:space="preserve"> C-) Demir tozu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 xml:space="preserve">    D-) Zeytinyağı</w:t>
      </w:r>
    </w:p>
    <w:p w:rsidR="001F24DF" w:rsidRDefault="001F24DF" w:rsidP="00A15A45">
      <w:pPr>
        <w:spacing w:after="60" w:line="240" w:lineRule="auto"/>
        <w:rPr>
          <w:rFonts w:ascii="Comic Sans MS" w:hAnsi="Comic Sans MS" w:cs="Comic Sans MS"/>
          <w:sz w:val="20"/>
          <w:szCs w:val="20"/>
        </w:rPr>
      </w:pPr>
      <w:r w:rsidRPr="00EF3FB3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  <w:sz w:val="20"/>
          <w:szCs w:val="20"/>
        </w:rPr>
        <w:t xml:space="preserve">        I. Kağıt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II. Ekmek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III. Mum</w:t>
      </w:r>
    </w:p>
    <w:p w:rsidR="001F24DF" w:rsidRDefault="001F24DF" w:rsidP="00A15A45">
      <w:pPr>
        <w:spacing w:after="6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EF3FB3">
        <w:rPr>
          <w:rFonts w:ascii="Comic Sans MS" w:hAnsi="Comic Sans MS" w:cs="Comic Sans MS"/>
          <w:b/>
          <w:bCs/>
          <w:sz w:val="20"/>
          <w:szCs w:val="20"/>
        </w:rPr>
        <w:t xml:space="preserve">Yukarıdakilerden hangileri ısıtıldıklarında sıvı hale </w:t>
      </w:r>
      <w:r w:rsidRPr="00EF3FB3">
        <w:rPr>
          <w:rFonts w:ascii="Comic Sans MS" w:hAnsi="Comic Sans MS" w:cs="Comic Sans MS"/>
          <w:b/>
          <w:bCs/>
          <w:sz w:val="20"/>
          <w:szCs w:val="20"/>
          <w:u w:val="single"/>
        </w:rPr>
        <w:t>geçmez, bozunur</w:t>
      </w:r>
      <w:r w:rsidRPr="00EF3FB3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F24DF" w:rsidRPr="00EF3FB3" w:rsidRDefault="001F24DF" w:rsidP="00EF3FB3">
      <w:pPr>
        <w:spacing w:after="60"/>
        <w:rPr>
          <w:rFonts w:ascii="Comic Sans MS" w:hAnsi="Comic Sans MS" w:cs="Comic Sans MS"/>
          <w:sz w:val="20"/>
          <w:szCs w:val="20"/>
        </w:rPr>
      </w:pPr>
      <w:r w:rsidRPr="00EF3FB3">
        <w:rPr>
          <w:rFonts w:ascii="Comic Sans MS" w:hAnsi="Comic Sans MS" w:cs="Comic Sans MS"/>
          <w:sz w:val="20"/>
          <w:szCs w:val="20"/>
        </w:rPr>
        <w:t>A</w:t>
      </w:r>
      <w:r>
        <w:rPr>
          <w:rFonts w:ascii="Comic Sans MS" w:hAnsi="Comic Sans MS" w:cs="Comic Sans MS"/>
          <w:sz w:val="20"/>
          <w:szCs w:val="20"/>
        </w:rPr>
        <w:t>-</w:t>
      </w:r>
      <w:r w:rsidRPr="00EF3FB3">
        <w:rPr>
          <w:rFonts w:ascii="Comic Sans MS" w:hAnsi="Comic Sans MS" w:cs="Comic Sans MS"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Yalnız I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B-) I ve II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C-) I ve III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D-) II ve III</w:t>
      </w:r>
    </w:p>
    <w:p w:rsidR="001F24DF" w:rsidRDefault="001F24DF" w:rsidP="00732391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F24DF" w:rsidRPr="002F674D" w:rsidRDefault="001F24DF" w:rsidP="00383752">
      <w:pPr>
        <w:spacing w:after="12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</w:t>
      </w:r>
      <w:r w:rsidRPr="00383752">
        <w:rPr>
          <w:rFonts w:ascii="Comic Sans MS" w:hAnsi="Comic Sans MS" w:cs="Comic Sans MS"/>
          <w:b/>
          <w:bCs/>
          <w:sz w:val="20"/>
          <w:szCs w:val="20"/>
        </w:rPr>
        <w:t>) Aşağıdaki araçlardan hangisi</w:t>
      </w:r>
      <w:r w:rsidRPr="002F674D">
        <w:rPr>
          <w:rFonts w:ascii="Comic Sans MS" w:hAnsi="Comic Sans MS" w:cs="Comic Sans MS"/>
          <w:sz w:val="20"/>
          <w:szCs w:val="20"/>
        </w:rPr>
        <w:t xml:space="preserve">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hem ışık hem de ses kaynağıdır?</w:t>
      </w:r>
    </w:p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Lamba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</w:t>
      </w:r>
      <w:r w:rsidRPr="002F674D">
        <w:rPr>
          <w:rFonts w:ascii="Comic Sans MS" w:hAnsi="Comic Sans MS" w:cs="Comic Sans MS"/>
          <w:sz w:val="20"/>
          <w:szCs w:val="20"/>
        </w:rPr>
        <w:t>B-</w:t>
      </w:r>
      <w:r>
        <w:rPr>
          <w:rFonts w:ascii="Comic Sans MS" w:hAnsi="Comic Sans MS" w:cs="Comic Sans MS"/>
          <w:sz w:val="20"/>
          <w:szCs w:val="20"/>
        </w:rPr>
        <w:t>)</w:t>
      </w:r>
      <w:r w:rsidRPr="002F674D">
        <w:rPr>
          <w:rFonts w:ascii="Comic Sans MS" w:hAnsi="Comic Sans MS" w:cs="Comic Sans MS"/>
          <w:sz w:val="20"/>
          <w:szCs w:val="20"/>
        </w:rPr>
        <w:t xml:space="preserve">Televizyon              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>C-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Kedi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>D-</w:t>
      </w:r>
      <w:r>
        <w:rPr>
          <w:rFonts w:ascii="Comic Sans MS" w:hAnsi="Comic Sans MS" w:cs="Comic Sans MS"/>
          <w:sz w:val="20"/>
          <w:szCs w:val="20"/>
        </w:rPr>
        <w:t>)</w:t>
      </w:r>
      <w:r w:rsidRPr="002F674D">
        <w:rPr>
          <w:rFonts w:ascii="Comic Sans MS" w:hAnsi="Comic Sans MS" w:cs="Comic Sans MS"/>
          <w:sz w:val="20"/>
          <w:szCs w:val="20"/>
        </w:rPr>
        <w:t>Davul</w:t>
      </w:r>
    </w:p>
    <w:p w:rsidR="001F24DF" w:rsidRPr="002F674D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1F24DF" w:rsidRPr="000D7734" w:rsidRDefault="001F24DF" w:rsidP="000D7734">
      <w:pPr>
        <w:spacing w:after="120" w:line="240" w:lineRule="auto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8) </w:t>
      </w:r>
      <w:r w:rsidRPr="000D773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Aşağıdakilerden hangisi ışık kaynağı olmadığı halde çevresine ışık yayıyormuş gibi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görünür?</w:t>
      </w:r>
    </w:p>
    <w:p w:rsidR="001F24DF" w:rsidRPr="000D7734" w:rsidRDefault="001F24DF" w:rsidP="000D7734">
      <w:pPr>
        <w:spacing w:after="0" w:line="240" w:lineRule="auto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0D7734">
        <w:rPr>
          <w:rFonts w:ascii="Comic Sans MS" w:hAnsi="Comic Sans MS" w:cs="Comic Sans MS"/>
          <w:color w:val="000000"/>
          <w:sz w:val="20"/>
          <w:szCs w:val="20"/>
        </w:rPr>
        <w:t>A-</w:t>
      </w:r>
      <w:r>
        <w:rPr>
          <w:rFonts w:ascii="Comic Sans MS" w:hAnsi="Comic Sans MS" w:cs="Comic Sans MS"/>
          <w:color w:val="000000"/>
          <w:sz w:val="20"/>
          <w:szCs w:val="20"/>
        </w:rPr>
        <w:t>) Şimşek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ab/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>B-)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Güneş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 xml:space="preserve">              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 xml:space="preserve">C-) </w:t>
      </w:r>
      <w:r>
        <w:rPr>
          <w:rFonts w:ascii="Comic Sans MS" w:hAnsi="Comic Sans MS" w:cs="Comic Sans MS"/>
          <w:color w:val="000000"/>
          <w:sz w:val="20"/>
          <w:szCs w:val="20"/>
        </w:rPr>
        <w:t>Yıldız</w:t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  <w:t>D-)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</w:rPr>
        <w:t>Ay</w:t>
      </w:r>
    </w:p>
    <w:p w:rsidR="001F24DF" w:rsidRPr="00490AFE" w:rsidRDefault="001F24DF" w:rsidP="00732391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W w:w="0" w:type="auto"/>
        <w:tblInd w:w="-106" w:type="dxa"/>
        <w:tblLook w:val="00A0"/>
      </w:tblPr>
      <w:tblGrid>
        <w:gridCol w:w="1980"/>
        <w:gridCol w:w="1806"/>
        <w:gridCol w:w="1787"/>
        <w:gridCol w:w="1926"/>
      </w:tblGrid>
      <w:tr w:rsidR="001F24DF" w:rsidRPr="00320274">
        <w:trPr>
          <w:trHeight w:val="871"/>
        </w:trPr>
        <w:tc>
          <w:tcPr>
            <w:tcW w:w="1980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2.bp.blogspot.com/-OTCHfXPkV_4/UG2RbK9CAYI/AAAAAAAAFPQ/hXStfWyh6cE/s1600/wiki-mp3-alarm-clock.jpg" style="width:74.25pt;height:69.75pt;visibility:visible">
                  <v:imagedata r:id="rId7" o:title=""/>
                </v:shape>
              </w:pict>
            </w:r>
          </w:p>
        </w:tc>
        <w:tc>
          <w:tcPr>
            <w:tcW w:w="1806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 id="Resim 4" o:spid="_x0000_i1026" type="#_x0000_t75" alt="http://cdn7.staztic.com/app/a/2986/2986829/komik-resimler-1-0-s-307x512.jpg" style="width:77.25pt;height:72.75pt;visibility:visible">
                  <v:imagedata r:id="rId8" o:title=""/>
                </v:shape>
              </w:pic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 id="Resim 7" o:spid="_x0000_i1027" type="#_x0000_t75" alt="http://elektronikdevreler.org/wp-content/uploads/2013/03/telefon.jpg" style="width:69pt;height:69pt;flip:x;visibility:visible">
                  <v:imagedata r:id="rId9" o:title=""/>
                </v:shape>
              </w:pict>
            </w:r>
          </w:p>
        </w:tc>
        <w:tc>
          <w:tcPr>
            <w:tcW w:w="1926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 id="Resim 10" o:spid="_x0000_i1028" type="#_x0000_t75" alt="http://iblog.milliyet.com.tr/imgroot/blogv7/Blog333/2011/09/12/07/318777-3-4-94abf.jpg" style="width:83.25pt;height:69.75pt;visibility:visible">
                  <v:imagedata r:id="rId10" o:title=""/>
                </v:shape>
              </w:pict>
            </w:r>
          </w:p>
        </w:tc>
      </w:tr>
      <w:tr w:rsidR="001F24DF" w:rsidRPr="00320274">
        <w:trPr>
          <w:trHeight w:val="280"/>
        </w:trPr>
        <w:tc>
          <w:tcPr>
            <w:tcW w:w="1980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Saat sesi</w:t>
            </w:r>
          </w:p>
        </w:tc>
        <w:tc>
          <w:tcPr>
            <w:tcW w:w="1806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İnsan sesi</w: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Telefon sesi</w:t>
            </w:r>
          </w:p>
        </w:tc>
        <w:tc>
          <w:tcPr>
            <w:tcW w:w="1926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 xml:space="preserve">  Davul sesi</w:t>
            </w:r>
          </w:p>
        </w:tc>
      </w:tr>
    </w:tbl>
    <w:p w:rsidR="001F24DF" w:rsidRPr="002F674D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383752">
        <w:rPr>
          <w:rFonts w:ascii="Comic Sans MS" w:hAnsi="Comic Sans MS" w:cs="Comic Sans MS"/>
          <w:b/>
          <w:bCs/>
          <w:sz w:val="20"/>
          <w:szCs w:val="20"/>
        </w:rPr>
        <w:t>) Yukarıdaki ses kaynaklarının hangisi</w:t>
      </w:r>
      <w:r w:rsidRPr="002F674D">
        <w:rPr>
          <w:rFonts w:ascii="Comic Sans MS" w:hAnsi="Comic Sans MS" w:cs="Comic Sans MS"/>
          <w:sz w:val="20"/>
          <w:szCs w:val="20"/>
        </w:rPr>
        <w:t xml:space="preserve">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?</w:t>
      </w:r>
    </w:p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A-I     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B-II 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C-III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>D-IV</w:t>
      </w:r>
    </w:p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</w:p>
    <w:tbl>
      <w:tblPr>
        <w:tblW w:w="74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24"/>
        <w:gridCol w:w="1682"/>
        <w:gridCol w:w="1682"/>
        <w:gridCol w:w="2242"/>
      </w:tblGrid>
      <w:tr w:rsidR="001F24DF" w:rsidRPr="00320274">
        <w:trPr>
          <w:trHeight w:val="270"/>
        </w:trPr>
        <w:tc>
          <w:tcPr>
            <w:tcW w:w="1824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Şelale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Uçak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İnsan sesi</w:t>
            </w:r>
          </w:p>
        </w:tc>
        <w:tc>
          <w:tcPr>
            <w:tcW w:w="224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Gök gürültüsü</w:t>
            </w:r>
          </w:p>
        </w:tc>
      </w:tr>
      <w:tr w:rsidR="001F24DF" w:rsidRPr="00320274">
        <w:trPr>
          <w:trHeight w:val="255"/>
        </w:trPr>
        <w:tc>
          <w:tcPr>
            <w:tcW w:w="1824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Zil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Rüzgar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Köpek sesi</w:t>
            </w:r>
          </w:p>
        </w:tc>
        <w:tc>
          <w:tcPr>
            <w:tcW w:w="224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Hoparlör sesi</w:t>
            </w:r>
          </w:p>
        </w:tc>
      </w:tr>
    </w:tbl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1F24DF" w:rsidRPr="0006049C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383752">
        <w:rPr>
          <w:rFonts w:ascii="Comic Sans MS" w:hAnsi="Comic Sans MS" w:cs="Comic Sans MS"/>
          <w:b/>
          <w:bCs/>
          <w:sz w:val="20"/>
          <w:szCs w:val="20"/>
        </w:rPr>
        <w:t>) Yukarıdaki ses kaynaklarından kaç tanesi</w:t>
      </w:r>
      <w:r w:rsidRPr="0006049C">
        <w:rPr>
          <w:rFonts w:ascii="Comic Sans MS" w:hAnsi="Comic Sans MS" w:cs="Comic Sans MS"/>
          <w:sz w:val="20"/>
          <w:szCs w:val="20"/>
        </w:rPr>
        <w:t xml:space="preserve">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kaynağıdır?</w:t>
      </w:r>
    </w:p>
    <w:p w:rsidR="001F24DF" w:rsidRPr="0006049C" w:rsidRDefault="001F24DF" w:rsidP="00383752">
      <w:pPr>
        <w:spacing w:after="12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 xml:space="preserve">2            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ab/>
      </w:r>
      <w:r w:rsidRPr="0006049C">
        <w:rPr>
          <w:rFonts w:ascii="Comic Sans MS" w:hAnsi="Comic Sans MS" w:cs="Comic Sans MS"/>
          <w:sz w:val="20"/>
          <w:szCs w:val="20"/>
        </w:rPr>
        <w:t>B-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 xml:space="preserve">3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ab/>
      </w:r>
      <w:r w:rsidRPr="0006049C">
        <w:rPr>
          <w:rFonts w:ascii="Comic Sans MS" w:hAnsi="Comic Sans MS" w:cs="Comic Sans MS"/>
          <w:sz w:val="20"/>
          <w:szCs w:val="20"/>
        </w:rPr>
        <w:t>C-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 xml:space="preserve">4               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 w:rsidRPr="0006049C">
        <w:rPr>
          <w:rFonts w:ascii="Comic Sans MS" w:hAnsi="Comic Sans MS" w:cs="Comic Sans MS"/>
          <w:sz w:val="20"/>
          <w:szCs w:val="20"/>
        </w:rPr>
        <w:t>D-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>5</w:t>
      </w:r>
    </w:p>
    <w:p w:rsidR="001F24DF" w:rsidRPr="00EE17A0" w:rsidRDefault="001F24DF" w:rsidP="00C46DD3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11) </w:t>
      </w:r>
      <w:r w:rsidRPr="00EE17A0">
        <w:rPr>
          <w:rFonts w:ascii="Comic Sans MS" w:hAnsi="Comic Sans MS" w:cs="Comic Sans MS"/>
          <w:b/>
          <w:bCs/>
          <w:sz w:val="20"/>
          <w:szCs w:val="20"/>
        </w:rPr>
        <w:t xml:space="preserve">Aşağıda verilenlerden hangisinin ses üretmesi insanların isteğine bağlı </w:t>
      </w:r>
      <w:r w:rsidRPr="00EE17A0"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 w:rsidRPr="00EE17A0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F24DF" w:rsidRDefault="001F24DF" w:rsidP="00FE0322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A-) Saz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B-) Flüt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</w:t>
      </w:r>
      <w:r>
        <w:rPr>
          <w:rFonts w:ascii="Comic Sans MS" w:hAnsi="Comic Sans MS" w:cs="Comic Sans MS"/>
          <w:sz w:val="20"/>
          <w:szCs w:val="20"/>
        </w:rPr>
        <w:tab/>
        <w:t>C) Kuş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 Radyo</w:t>
      </w:r>
    </w:p>
    <w:p w:rsidR="001F24DF" w:rsidRPr="00C46DD3" w:rsidRDefault="001F24DF" w:rsidP="00C46DD3">
      <w:pPr>
        <w:tabs>
          <w:tab w:val="left" w:pos="8190"/>
        </w:tabs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C46DD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>Aşağıdaki karışımlardan hangisinin ayırma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 xml:space="preserve">yöntemi </w:t>
      </w:r>
      <w:r w:rsidRPr="00C46DD3">
        <w:rPr>
          <w:rFonts w:ascii="Comic Sans MS" w:hAnsi="Comic Sans MS" w:cs="Comic Sans MS"/>
          <w:b/>
          <w:bCs/>
          <w:sz w:val="20"/>
          <w:szCs w:val="20"/>
          <w:u w:val="single"/>
        </w:rPr>
        <w:t>yanlış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 xml:space="preserve"> olarak verilmiştir?</w:t>
      </w:r>
    </w:p>
    <w:p w:rsidR="001F24DF" w:rsidRPr="00C46DD3" w:rsidRDefault="001F24DF" w:rsidP="00C46DD3">
      <w:pPr>
        <w:spacing w:after="60"/>
        <w:ind w:left="426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      </w:t>
      </w:r>
      <w:r w:rsidRPr="00C46DD3">
        <w:rPr>
          <w:rFonts w:ascii="Comic Sans MS" w:hAnsi="Comic Sans MS" w:cs="Comic Sans MS"/>
          <w:sz w:val="20"/>
          <w:szCs w:val="20"/>
          <w:u w:val="single"/>
        </w:rPr>
        <w:t>Karışım</w:t>
      </w:r>
      <w:r w:rsidRPr="00C46DD3">
        <w:rPr>
          <w:rFonts w:ascii="Comic Sans MS" w:hAnsi="Comic Sans MS" w:cs="Comic Sans MS"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ab/>
        <w:t xml:space="preserve">    </w:t>
      </w:r>
      <w:r w:rsidRPr="00C46DD3">
        <w:rPr>
          <w:rFonts w:ascii="Comic Sans MS" w:hAnsi="Comic Sans MS" w:cs="Comic Sans MS"/>
          <w:sz w:val="20"/>
          <w:szCs w:val="20"/>
          <w:u w:val="single"/>
        </w:rPr>
        <w:t>Ayrıştırma Yöntemi</w:t>
      </w:r>
    </w:p>
    <w:p w:rsidR="001F24DF" w:rsidRPr="00C46DD3" w:rsidRDefault="001F24DF" w:rsidP="00C46DD3">
      <w:pPr>
        <w:spacing w:after="60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A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sz w:val="20"/>
          <w:szCs w:val="20"/>
        </w:rPr>
        <w:t xml:space="preserve">Kum- demir tozu        </w:t>
      </w:r>
      <w:r>
        <w:rPr>
          <w:rFonts w:ascii="Comic Sans MS" w:hAnsi="Comic Sans MS" w:cs="Comic Sans MS"/>
          <w:sz w:val="20"/>
          <w:szCs w:val="20"/>
        </w:rPr>
        <w:tab/>
        <w:t xml:space="preserve">      </w:t>
      </w:r>
      <w:r w:rsidRPr="00C46DD3">
        <w:rPr>
          <w:rFonts w:ascii="Comic Sans MS" w:hAnsi="Comic Sans MS" w:cs="Comic Sans MS"/>
          <w:sz w:val="20"/>
          <w:szCs w:val="20"/>
        </w:rPr>
        <w:t>Mıknatısla ayırma</w:t>
      </w:r>
    </w:p>
    <w:p w:rsidR="001F24DF" w:rsidRPr="00C46DD3" w:rsidRDefault="001F24DF" w:rsidP="00C46DD3">
      <w:pPr>
        <w:spacing w:after="60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B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sz w:val="20"/>
          <w:szCs w:val="20"/>
        </w:rPr>
        <w:t xml:space="preserve">Mercimek- su           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C46DD3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C46DD3">
        <w:rPr>
          <w:rFonts w:ascii="Comic Sans MS" w:hAnsi="Comic Sans MS" w:cs="Comic Sans MS"/>
          <w:sz w:val="20"/>
          <w:szCs w:val="20"/>
        </w:rPr>
        <w:t>Süzme</w:t>
      </w:r>
    </w:p>
    <w:p w:rsidR="001F24DF" w:rsidRPr="00C46DD3" w:rsidRDefault="001F24DF" w:rsidP="00C46DD3">
      <w:pPr>
        <w:spacing w:after="60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C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sz w:val="20"/>
          <w:szCs w:val="20"/>
        </w:rPr>
        <w:t xml:space="preserve">Talaş- su                        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C46DD3">
        <w:rPr>
          <w:rFonts w:ascii="Comic Sans MS" w:hAnsi="Comic Sans MS" w:cs="Comic Sans MS"/>
          <w:sz w:val="20"/>
          <w:szCs w:val="20"/>
        </w:rPr>
        <w:t>Yüzdürme</w:t>
      </w:r>
    </w:p>
    <w:p w:rsidR="001F24DF" w:rsidRPr="00383752" w:rsidRDefault="001F24DF" w:rsidP="00FE0322">
      <w:pPr>
        <w:pStyle w:val="NoSpacing"/>
        <w:spacing w:after="240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D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 Şekerli su              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C46DD3">
        <w:rPr>
          <w:rFonts w:ascii="Comic Sans MS" w:hAnsi="Comic Sans MS" w:cs="Comic Sans MS"/>
          <w:sz w:val="20"/>
          <w:szCs w:val="20"/>
        </w:rPr>
        <w:t>Süzme</w:t>
      </w:r>
    </w:p>
    <w:tbl>
      <w:tblPr>
        <w:tblW w:w="0" w:type="auto"/>
        <w:tblInd w:w="-106" w:type="dxa"/>
        <w:tblLook w:val="00A0"/>
      </w:tblPr>
      <w:tblGrid>
        <w:gridCol w:w="1980"/>
        <w:gridCol w:w="1771"/>
        <w:gridCol w:w="1787"/>
        <w:gridCol w:w="1787"/>
      </w:tblGrid>
      <w:tr w:rsidR="001F24DF" w:rsidRPr="00320274">
        <w:trPr>
          <w:trHeight w:val="871"/>
        </w:trPr>
        <w:tc>
          <w:tcPr>
            <w:tcW w:w="1980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 id="_x0000_i1029" type="#_x0000_t75" alt="http://images.clipartlogo.com/files/ss/thumb/121/121381213/cartoon-candle_small.jpg" style="width:64.5pt;height:45.75pt;visibility:visible">
                  <v:imagedata r:id="rId11" o:title=""/>
                </v:shape>
              </w:pict>
            </w:r>
          </w:p>
        </w:tc>
        <w:tc>
          <w:tcPr>
            <w:tcW w:w="1771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 id="_x0000_i1030" type="#_x0000_t75" alt="http://www.varbak.com/tr/%C3%A7izgi-amp%C3%BCl.jpg" style="width:54pt;height:39.75pt;visibility:visible">
                  <v:imagedata r:id="rId12" o:title=""/>
                </v:shape>
              </w:pic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 id="_x0000_i1031" type="#_x0000_t75" alt="https://encrypted-tbn1.gstatic.com/images?q=tbn:ANd9GcTxBtneAphNXMX-Y7q6fOJPEOzP5jg1hajIBtzp43TmZw1XbFxx" style="width:67.5pt;height:39pt;visibility:visible">
                  <v:imagedata r:id="rId13" o:title=""/>
                </v:shape>
              </w:pic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DF75C6">
              <w:rPr>
                <w:noProof/>
                <w:sz w:val="20"/>
                <w:szCs w:val="20"/>
                <w:lang w:eastAsia="tr-TR"/>
              </w:rPr>
              <w:pict>
                <v:shape id="_x0000_i1032" type="#_x0000_t75" alt="http://www.afacancocuk.com/Haberler/biliyormuydunuz/images/biliyormusun30_r1.gif" style="width:60pt;height:39pt;visibility:visible">
                  <v:imagedata r:id="rId14" o:title=""/>
                </v:shape>
              </w:pict>
            </w:r>
          </w:p>
        </w:tc>
      </w:tr>
      <w:tr w:rsidR="001F24DF" w:rsidRPr="00320274">
        <w:trPr>
          <w:trHeight w:val="280"/>
        </w:trPr>
        <w:tc>
          <w:tcPr>
            <w:tcW w:w="1980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</w:t>
            </w:r>
          </w:p>
        </w:tc>
        <w:tc>
          <w:tcPr>
            <w:tcW w:w="1771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II</w: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III</w: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IV</w:t>
            </w:r>
          </w:p>
        </w:tc>
      </w:tr>
    </w:tbl>
    <w:p w:rsidR="001F24DF" w:rsidRPr="007C7304" w:rsidRDefault="001F24DF" w:rsidP="007C7304">
      <w:pPr>
        <w:spacing w:after="24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13) </w:t>
      </w:r>
      <w:r w:rsidRPr="007C7304">
        <w:rPr>
          <w:rFonts w:ascii="Comic Sans MS" w:hAnsi="Comic Sans MS" w:cs="Comic Sans MS"/>
          <w:b/>
          <w:bCs/>
          <w:sz w:val="20"/>
          <w:szCs w:val="20"/>
        </w:rPr>
        <w:t xml:space="preserve">Yukarıdaki ışık kaynaklarının hangisi </w:t>
      </w:r>
      <w:r w:rsidRPr="007C7304">
        <w:rPr>
          <w:rFonts w:ascii="Comic Sans MS" w:hAnsi="Comic Sans MS" w:cs="Comic Sans MS"/>
          <w:b/>
          <w:bCs/>
          <w:sz w:val="20"/>
          <w:szCs w:val="20"/>
          <w:u w:val="single"/>
        </w:rPr>
        <w:t>doğal ışık kaynağıdır?</w:t>
      </w:r>
    </w:p>
    <w:p w:rsidR="001F24DF" w:rsidRPr="002F674D" w:rsidRDefault="001F24DF" w:rsidP="007C7304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I      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B-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II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 C-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III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 D-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>IV</w:t>
      </w:r>
    </w:p>
    <w:p w:rsidR="001F24DF" w:rsidRDefault="001F24DF" w:rsidP="00EF3FB3">
      <w:pPr>
        <w:tabs>
          <w:tab w:val="left" w:pos="4200"/>
        </w:tabs>
        <w:spacing w:after="12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5" o:spid="_x0000_s1026" type="#_x0000_t75" style="position:absolute;margin-left:38.25pt;margin-top:12.6pt;width:387pt;height:138.75pt;z-index:-251658240;visibility:visible">
            <v:imagedata r:id="rId15" o:title=""/>
          </v:shape>
        </w:pict>
      </w:r>
    </w:p>
    <w:p w:rsidR="001F24DF" w:rsidRPr="00FE0322" w:rsidRDefault="001F24DF" w:rsidP="00313520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14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)   </w:t>
      </w:r>
      <w:r w:rsidRPr="0075273B">
        <w:rPr>
          <w:rFonts w:ascii="Comic Sans MS" w:hAnsi="Comic Sans MS" w:cs="Comic Sans MS"/>
          <w:sz w:val="20"/>
          <w:szCs w:val="20"/>
        </w:rPr>
        <w:t xml:space="preserve"> </w:t>
      </w:r>
    </w:p>
    <w:p w:rsidR="001F24DF" w:rsidRDefault="001F24DF" w:rsidP="00313520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1F24DF" w:rsidRPr="0075273B" w:rsidRDefault="001F24DF" w:rsidP="00732391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Yukarıda verilen maddeler karıştırıldığında aşağıdaki görünümlerden hangisi gerçekleşir?</w:t>
      </w:r>
    </w:p>
    <w:p w:rsidR="001F24DF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b/>
          <w:bCs/>
          <w:sz w:val="20"/>
          <w:szCs w:val="20"/>
        </w:rPr>
      </w:pPr>
    </w:p>
    <w:p w:rsidR="001F24DF" w:rsidRPr="0075273B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</w:p>
    <w:p w:rsidR="001F24DF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</w:p>
    <w:p w:rsidR="001F24DF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</w:p>
    <w:p w:rsidR="001F24DF" w:rsidRPr="0075273B" w:rsidRDefault="001F24DF" w:rsidP="00922E81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Test soruları</w:t>
      </w:r>
      <w:r w:rsidRPr="0075273B">
        <w:rPr>
          <w:rFonts w:ascii="Comic Sans MS" w:hAnsi="Comic Sans MS" w:cs="Comic Sans MS"/>
          <w:sz w:val="20"/>
          <w:szCs w:val="20"/>
        </w:rPr>
        <w:t xml:space="preserve"> 5</w:t>
      </w:r>
      <w:r>
        <w:rPr>
          <w:rFonts w:ascii="Comic Sans MS" w:hAnsi="Comic Sans MS" w:cs="Comic Sans MS"/>
          <w:sz w:val="20"/>
          <w:szCs w:val="20"/>
        </w:rPr>
        <w:t>’er</w:t>
      </w:r>
      <w:r w:rsidRPr="0075273B">
        <w:rPr>
          <w:rFonts w:ascii="Comic Sans MS" w:hAnsi="Comic Sans MS" w:cs="Comic Sans MS"/>
          <w:sz w:val="20"/>
          <w:szCs w:val="20"/>
        </w:rPr>
        <w:t xml:space="preserve"> puandır.                        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hyperlink r:id="rId16" w:history="1">
        <w:r w:rsidRPr="003F5A31"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Mehmet OLER</w:t>
      </w:r>
    </w:p>
    <w:sectPr w:rsidR="001F24DF" w:rsidRPr="0075273B" w:rsidSect="00A15A45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4DF" w:rsidRDefault="001F24DF" w:rsidP="00732391">
      <w:pPr>
        <w:spacing w:after="0" w:line="240" w:lineRule="auto"/>
      </w:pPr>
      <w:r>
        <w:separator/>
      </w:r>
    </w:p>
  </w:endnote>
  <w:endnote w:type="continuationSeparator" w:id="0">
    <w:p w:rsidR="001F24DF" w:rsidRDefault="001F24DF" w:rsidP="0073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4DF" w:rsidRDefault="001F24DF" w:rsidP="00732391">
      <w:pPr>
        <w:spacing w:after="0" w:line="240" w:lineRule="auto"/>
      </w:pPr>
      <w:r>
        <w:separator/>
      </w:r>
    </w:p>
  </w:footnote>
  <w:footnote w:type="continuationSeparator" w:id="0">
    <w:p w:rsidR="001F24DF" w:rsidRDefault="001F24DF" w:rsidP="00732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03262"/>
    <w:multiLevelType w:val="hybridMultilevel"/>
    <w:tmpl w:val="AF8621A2"/>
    <w:lvl w:ilvl="0" w:tplc="05C82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2D1"/>
    <w:rsid w:val="0000654B"/>
    <w:rsid w:val="00036EA5"/>
    <w:rsid w:val="0006049C"/>
    <w:rsid w:val="000D6A5E"/>
    <w:rsid w:val="000D7734"/>
    <w:rsid w:val="000E48F7"/>
    <w:rsid w:val="00122446"/>
    <w:rsid w:val="00191E01"/>
    <w:rsid w:val="001F24DF"/>
    <w:rsid w:val="00215809"/>
    <w:rsid w:val="00224F3D"/>
    <w:rsid w:val="002350DD"/>
    <w:rsid w:val="00294EB8"/>
    <w:rsid w:val="00297047"/>
    <w:rsid w:val="002F674D"/>
    <w:rsid w:val="00313520"/>
    <w:rsid w:val="00320274"/>
    <w:rsid w:val="003250EC"/>
    <w:rsid w:val="00366D33"/>
    <w:rsid w:val="00383752"/>
    <w:rsid w:val="003F5A31"/>
    <w:rsid w:val="00490AFE"/>
    <w:rsid w:val="005D22D1"/>
    <w:rsid w:val="005E6EE6"/>
    <w:rsid w:val="00621D59"/>
    <w:rsid w:val="00654088"/>
    <w:rsid w:val="00732391"/>
    <w:rsid w:val="0075273B"/>
    <w:rsid w:val="007C7304"/>
    <w:rsid w:val="008A7883"/>
    <w:rsid w:val="00922E81"/>
    <w:rsid w:val="009555AE"/>
    <w:rsid w:val="00A15A45"/>
    <w:rsid w:val="00AA7DA9"/>
    <w:rsid w:val="00AB733A"/>
    <w:rsid w:val="00B50C8A"/>
    <w:rsid w:val="00B906C7"/>
    <w:rsid w:val="00BC116F"/>
    <w:rsid w:val="00C44EB1"/>
    <w:rsid w:val="00C46DD3"/>
    <w:rsid w:val="00CE2704"/>
    <w:rsid w:val="00D31AFB"/>
    <w:rsid w:val="00D737FC"/>
    <w:rsid w:val="00DB7AAC"/>
    <w:rsid w:val="00DD31A5"/>
    <w:rsid w:val="00DF3368"/>
    <w:rsid w:val="00DF75C6"/>
    <w:rsid w:val="00E04FE5"/>
    <w:rsid w:val="00E352FA"/>
    <w:rsid w:val="00EC4D0E"/>
    <w:rsid w:val="00EE17A0"/>
    <w:rsid w:val="00EF3FB3"/>
    <w:rsid w:val="00F5799B"/>
    <w:rsid w:val="00FA0682"/>
    <w:rsid w:val="00FE0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0E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391"/>
  </w:style>
  <w:style w:type="paragraph" w:styleId="Footer">
    <w:name w:val="footer"/>
    <w:basedOn w:val="Normal"/>
    <w:link w:val="FooterChar"/>
    <w:uiPriority w:val="99"/>
    <w:semiHidden/>
    <w:rsid w:val="00732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391"/>
  </w:style>
  <w:style w:type="paragraph" w:styleId="BalloonText">
    <w:name w:val="Balloon Text"/>
    <w:basedOn w:val="Normal"/>
    <w:link w:val="BalloonTextChar"/>
    <w:uiPriority w:val="99"/>
    <w:semiHidden/>
    <w:rsid w:val="000D6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6A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91E0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A7DA9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C46D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366D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1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663</Words>
  <Characters>3783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edanur</cp:lastModifiedBy>
  <cp:revision>6</cp:revision>
  <cp:lastPrinted>2015-04-12T19:08:00Z</cp:lastPrinted>
  <dcterms:created xsi:type="dcterms:W3CDTF">2015-03-30T11:13:00Z</dcterms:created>
  <dcterms:modified xsi:type="dcterms:W3CDTF">2015-04-12T19:19:00Z</dcterms:modified>
</cp:coreProperties>
</file>