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1F4" w:rsidRDefault="001001F4" w:rsidP="00B45B0F">
      <w:pPr>
        <w:tabs>
          <w:tab w:val="left" w:pos="7853"/>
        </w:tabs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6" type="#_x0000_t58" style="position:absolute;margin-left:300pt;margin-top:-7.8pt;width:98.25pt;height:89.25pt;rotation:-1201290fd;z-index:251661824" adj="3034"/>
        </w:pict>
      </w:r>
      <w:r>
        <w:rPr>
          <w:rFonts w:ascii="Comic Sans MS" w:hAnsi="Comic Sans MS" w:cs="Comic Sans MS"/>
          <w:sz w:val="20"/>
          <w:szCs w:val="20"/>
        </w:rPr>
        <w:t>Adım soyadım: …………………………………………………………………………..</w:t>
      </w:r>
      <w:r>
        <w:rPr>
          <w:rFonts w:ascii="Comic Sans MS" w:hAnsi="Comic Sans MS" w:cs="Comic Sans MS"/>
          <w:sz w:val="20"/>
          <w:szCs w:val="20"/>
        </w:rPr>
        <w:tab/>
        <w:t xml:space="preserve">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24</w:t>
      </w:r>
      <w:r w:rsidRPr="007D0E88">
        <w:rPr>
          <w:rFonts w:ascii="Comic Sans MS" w:hAnsi="Comic Sans MS" w:cs="Comic Sans MS"/>
          <w:b/>
          <w:bCs/>
          <w:sz w:val="20"/>
          <w:szCs w:val="20"/>
          <w:u w:val="single"/>
        </w:rPr>
        <w:t>/03/2014</w:t>
      </w:r>
    </w:p>
    <w:p w:rsidR="001001F4" w:rsidRDefault="001001F4" w:rsidP="00B45B0F">
      <w:pPr>
        <w:tabs>
          <w:tab w:val="left" w:pos="7853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Nu             :………………………………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     </w:t>
      </w:r>
    </w:p>
    <w:p w:rsidR="001001F4" w:rsidRPr="00F21E96" w:rsidRDefault="001001F4" w:rsidP="00B45B0F">
      <w:pPr>
        <w:ind w:left="708"/>
        <w:rPr>
          <w:rFonts w:ascii="Calibri" w:hAnsi="Calibri" w:cs="Calibri"/>
          <w:b/>
          <w:bCs/>
          <w:i/>
          <w:iCs/>
        </w:rPr>
      </w:pPr>
      <w:r w:rsidRPr="00F21E96">
        <w:rPr>
          <w:rFonts w:ascii="Calibri" w:hAnsi="Calibri" w:cs="Calibri"/>
          <w:b/>
          <w:bCs/>
          <w:i/>
          <w:iCs/>
        </w:rPr>
        <w:t>2014</w:t>
      </w:r>
      <w:r>
        <w:rPr>
          <w:rFonts w:ascii="Calibri" w:hAnsi="Calibri" w:cs="Calibri"/>
          <w:b/>
          <w:bCs/>
          <w:i/>
          <w:iCs/>
        </w:rPr>
        <w:t>-</w:t>
      </w:r>
      <w:r w:rsidRPr="00F21E96">
        <w:rPr>
          <w:rFonts w:ascii="Calibri" w:hAnsi="Calibri" w:cs="Calibri"/>
          <w:b/>
          <w:bCs/>
          <w:i/>
          <w:iCs/>
        </w:rPr>
        <w:t>2015 EĞİTİM ÖĞRETİM YILI</w:t>
      </w:r>
    </w:p>
    <w:p w:rsidR="001001F4" w:rsidRPr="00F21E96" w:rsidRDefault="001001F4" w:rsidP="00B45B0F">
      <w:pPr>
        <w:ind w:left="708"/>
        <w:rPr>
          <w:rFonts w:ascii="Calibri" w:hAnsi="Calibri" w:cs="Calibri"/>
          <w:b/>
          <w:bCs/>
          <w:i/>
          <w:iCs/>
        </w:rPr>
      </w:pPr>
      <w:r w:rsidRPr="00323F8B">
        <w:rPr>
          <w:rFonts w:ascii="Calibri" w:hAnsi="Calibri" w:cs="Calibri"/>
          <w:b/>
          <w:bCs/>
          <w:i/>
          <w:iCs/>
          <w:bdr w:val="single" w:sz="4" w:space="0" w:color="auto"/>
        </w:rPr>
        <w:t>ALTINŞEHİR İLKOKULU 4-A SINIFI</w:t>
      </w:r>
      <w:r w:rsidRPr="00F21E96">
        <w:rPr>
          <w:rFonts w:ascii="Calibri" w:hAnsi="Calibri" w:cs="Calibri"/>
          <w:b/>
          <w:bCs/>
          <w:i/>
          <w:iCs/>
        </w:rPr>
        <w:t xml:space="preserve"> </w:t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 w:rsidRPr="007429F9">
        <w:rPr>
          <w:rFonts w:ascii="Comic Sans MS" w:hAnsi="Comic Sans MS" w:cs="Comic Sans MS"/>
          <w:b/>
          <w:bCs/>
          <w:sz w:val="20"/>
          <w:szCs w:val="20"/>
        </w:rPr>
        <w:t xml:space="preserve">veli </w:t>
      </w:r>
      <w:r>
        <w:rPr>
          <w:rFonts w:ascii="Comic Sans MS" w:hAnsi="Comic Sans MS" w:cs="Comic Sans MS"/>
          <w:sz w:val="20"/>
          <w:szCs w:val="20"/>
        </w:rPr>
        <w:t>imza :…..……………………</w:t>
      </w:r>
    </w:p>
    <w:p w:rsidR="001001F4" w:rsidRDefault="001001F4" w:rsidP="00B45B0F">
      <w:pPr>
        <w:pBdr>
          <w:bottom w:val="single" w:sz="4" w:space="1" w:color="auto"/>
        </w:pBdr>
        <w:tabs>
          <w:tab w:val="center" w:pos="5245"/>
          <w:tab w:val="left" w:pos="8355"/>
        </w:tabs>
        <w:ind w:left="708"/>
        <w:rPr>
          <w:rFonts w:ascii="Comic Sans MS" w:hAnsi="Comic Sans MS" w:cs="Comic Sans MS"/>
          <w:sz w:val="20"/>
          <w:szCs w:val="20"/>
        </w:rPr>
      </w:pPr>
      <w:r w:rsidRPr="00F21E96">
        <w:rPr>
          <w:rFonts w:ascii="Calibri" w:hAnsi="Calibri" w:cs="Calibri"/>
          <w:b/>
          <w:bCs/>
          <w:i/>
          <w:iCs/>
        </w:rPr>
        <w:t xml:space="preserve">2. </w:t>
      </w:r>
      <w:r w:rsidRPr="00323F8B">
        <w:rPr>
          <w:rFonts w:ascii="Calibri" w:hAnsi="Calibri" w:cs="Calibri"/>
          <w:b/>
          <w:bCs/>
          <w:i/>
          <w:iCs/>
        </w:rPr>
        <w:t xml:space="preserve">DÖNEM 1. </w:t>
      </w:r>
      <w:r w:rsidRPr="00323F8B">
        <w:rPr>
          <w:rFonts w:ascii="Berlin Sans FB Demi" w:hAnsi="Berlin Sans FB Demi" w:cs="Berlin Sans FB Demi"/>
          <w:b/>
          <w:bCs/>
        </w:rPr>
        <w:t>FEN ve T</w:t>
      </w:r>
      <w:r>
        <w:rPr>
          <w:rFonts w:ascii="Berlin Sans FB Demi" w:hAnsi="Berlin Sans FB Demi" w:cs="Berlin Sans FB Demi"/>
          <w:b/>
          <w:bCs/>
        </w:rPr>
        <w:t>E</w:t>
      </w:r>
      <w:r w:rsidRPr="00323F8B">
        <w:rPr>
          <w:rFonts w:ascii="Berlin Sans FB Demi" w:hAnsi="Berlin Sans FB Demi" w:cs="Berlin Sans FB Demi"/>
          <w:b/>
          <w:bCs/>
        </w:rPr>
        <w:t>KNOLOJ</w:t>
      </w:r>
      <w:r w:rsidRPr="00323F8B">
        <w:rPr>
          <w:rFonts w:ascii="Calibri" w:hAnsi="Calibri" w:cs="Calibri"/>
          <w:b/>
          <w:bCs/>
        </w:rPr>
        <w:t>İ</w:t>
      </w:r>
      <w:r w:rsidRPr="00323F8B">
        <w:rPr>
          <w:rFonts w:ascii="Calibri" w:hAnsi="Calibri" w:cs="Calibri"/>
          <w:b/>
          <w:bCs/>
          <w:i/>
          <w:iCs/>
        </w:rPr>
        <w:t xml:space="preserve"> YAZILI SINAV</w:t>
      </w:r>
      <w:r w:rsidRPr="00323F8B">
        <w:rPr>
          <w:rFonts w:ascii="Comic Sans MS" w:hAnsi="Comic Sans MS" w:cs="Comic Sans MS"/>
          <w:b/>
          <w:bCs/>
          <w:i/>
          <w:iCs/>
          <w:sz w:val="20"/>
          <w:szCs w:val="20"/>
        </w:rPr>
        <w:t>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</w:t>
      </w:r>
      <w:r w:rsidRPr="007429F9">
        <w:rPr>
          <w:rFonts w:ascii="Comic Sans MS" w:hAnsi="Comic Sans MS" w:cs="Comic Sans MS"/>
          <w:b/>
          <w:bCs/>
          <w:sz w:val="20"/>
          <w:szCs w:val="20"/>
        </w:rPr>
        <w:t>Mehmet KOÇ</w:t>
      </w:r>
      <w:r>
        <w:rPr>
          <w:rFonts w:ascii="Comic Sans MS" w:hAnsi="Comic Sans MS" w:cs="Comic Sans MS"/>
          <w:sz w:val="20"/>
          <w:szCs w:val="20"/>
        </w:rPr>
        <w:t xml:space="preserve"> /sınıf Öğretmeni </w:t>
      </w:r>
    </w:p>
    <w:p w:rsidR="001001F4" w:rsidRDefault="001001F4" w:rsidP="00B45B0F">
      <w:pPr>
        <w:tabs>
          <w:tab w:val="center" w:pos="5245"/>
          <w:tab w:val="left" w:pos="8355"/>
        </w:tabs>
        <w:ind w:left="708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</w:t>
      </w:r>
    </w:p>
    <w:p w:rsidR="001001F4" w:rsidRPr="00323F8B" w:rsidRDefault="001001F4" w:rsidP="00B45B0F">
      <w:pPr>
        <w:tabs>
          <w:tab w:val="left" w:pos="2127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Pr="00323F8B">
        <w:rPr>
          <w:b/>
          <w:bCs/>
          <w:sz w:val="22"/>
          <w:szCs w:val="22"/>
        </w:rPr>
        <w:t xml:space="preserve">- </w:t>
      </w:r>
      <w:r w:rsidRPr="00323F8B">
        <w:rPr>
          <w:b/>
          <w:bCs/>
          <w:color w:val="000000"/>
          <w:sz w:val="22"/>
          <w:szCs w:val="22"/>
        </w:rPr>
        <w:t>Cümlelerde boş bırakılan yerlere, aşağıda verilen kelimeleri uygun  şekilde  yerleştiriniz</w:t>
      </w:r>
      <w:r w:rsidRPr="00323F8B">
        <w:rPr>
          <w:sz w:val="22"/>
          <w:szCs w:val="22"/>
        </w:rPr>
        <w:t>(10 puan)</w:t>
      </w:r>
    </w:p>
    <w:tbl>
      <w:tblPr>
        <w:tblW w:w="112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12"/>
        <w:gridCol w:w="1461"/>
        <w:gridCol w:w="1048"/>
        <w:gridCol w:w="1147"/>
        <w:gridCol w:w="917"/>
        <w:gridCol w:w="1249"/>
        <w:gridCol w:w="843"/>
        <w:gridCol w:w="991"/>
        <w:gridCol w:w="1509"/>
        <w:gridCol w:w="965"/>
      </w:tblGrid>
      <w:tr w:rsidR="001001F4" w:rsidRPr="007429F9">
        <w:trPr>
          <w:trHeight w:val="394"/>
          <w:jc w:val="center"/>
        </w:trPr>
        <w:tc>
          <w:tcPr>
            <w:tcW w:w="1112" w:type="dxa"/>
          </w:tcPr>
          <w:p w:rsidR="001001F4" w:rsidRPr="002F690D" w:rsidRDefault="001001F4" w:rsidP="003E57AB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titreşim</w:t>
            </w:r>
          </w:p>
        </w:tc>
        <w:tc>
          <w:tcPr>
            <w:tcW w:w="1461" w:type="dxa"/>
          </w:tcPr>
          <w:p w:rsidR="001001F4" w:rsidRPr="002F690D" w:rsidRDefault="001001F4" w:rsidP="003E57AB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termometre</w:t>
            </w:r>
          </w:p>
        </w:tc>
        <w:tc>
          <w:tcPr>
            <w:tcW w:w="1048" w:type="dxa"/>
          </w:tcPr>
          <w:p w:rsidR="001001F4" w:rsidRPr="002F690D" w:rsidRDefault="001001F4" w:rsidP="003E57AB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ışık</w:t>
            </w:r>
          </w:p>
        </w:tc>
        <w:tc>
          <w:tcPr>
            <w:tcW w:w="1147" w:type="dxa"/>
          </w:tcPr>
          <w:p w:rsidR="001001F4" w:rsidRPr="002F690D" w:rsidRDefault="001001F4" w:rsidP="003E57AB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hoparlör</w:t>
            </w:r>
          </w:p>
        </w:tc>
        <w:tc>
          <w:tcPr>
            <w:tcW w:w="917" w:type="dxa"/>
          </w:tcPr>
          <w:p w:rsidR="001001F4" w:rsidRPr="002F690D" w:rsidRDefault="001001F4" w:rsidP="003E57AB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 xml:space="preserve"> göz</w:t>
            </w:r>
          </w:p>
        </w:tc>
        <w:tc>
          <w:tcPr>
            <w:tcW w:w="1249" w:type="dxa"/>
          </w:tcPr>
          <w:p w:rsidR="001001F4" w:rsidRPr="002F690D" w:rsidRDefault="001001F4" w:rsidP="003E57AB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dalgalar</w:t>
            </w:r>
          </w:p>
        </w:tc>
        <w:tc>
          <w:tcPr>
            <w:tcW w:w="843" w:type="dxa"/>
          </w:tcPr>
          <w:p w:rsidR="001001F4" w:rsidRPr="002F690D" w:rsidRDefault="001001F4" w:rsidP="003E57AB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sol</w:t>
            </w:r>
          </w:p>
        </w:tc>
        <w:tc>
          <w:tcPr>
            <w:tcW w:w="991" w:type="dxa"/>
          </w:tcPr>
          <w:p w:rsidR="001001F4" w:rsidRPr="002F690D" w:rsidRDefault="001001F4" w:rsidP="003E57AB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soğuk</w:t>
            </w:r>
          </w:p>
        </w:tc>
        <w:tc>
          <w:tcPr>
            <w:tcW w:w="1509" w:type="dxa"/>
          </w:tcPr>
          <w:p w:rsidR="001001F4" w:rsidRPr="002F690D" w:rsidRDefault="001001F4" w:rsidP="003E57AB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gürültü</w:t>
            </w:r>
          </w:p>
        </w:tc>
        <w:tc>
          <w:tcPr>
            <w:tcW w:w="965" w:type="dxa"/>
          </w:tcPr>
          <w:p w:rsidR="001001F4" w:rsidRPr="002F690D" w:rsidRDefault="001001F4" w:rsidP="003E57AB">
            <w:pPr>
              <w:pStyle w:val="NoSpacing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nabız</w:t>
            </w:r>
          </w:p>
        </w:tc>
      </w:tr>
    </w:tbl>
    <w:p w:rsidR="001001F4" w:rsidRPr="00323F8B" w:rsidRDefault="001001F4" w:rsidP="00B45B0F">
      <w:pPr>
        <w:spacing w:line="360" w:lineRule="auto"/>
        <w:ind w:left="1416"/>
        <w:rPr>
          <w:sz w:val="20"/>
          <w:szCs w:val="20"/>
          <w:lang w:eastAsia="en-US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a-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323F8B">
        <w:rPr>
          <w:sz w:val="20"/>
          <w:szCs w:val="20"/>
          <w:lang w:eastAsia="en-US"/>
        </w:rPr>
        <w:t>Güneşe çıplak gözle bakmak …………… sağlığımız için sakıncalıdır.</w:t>
      </w:r>
    </w:p>
    <w:p w:rsidR="001001F4" w:rsidRPr="00323F8B" w:rsidRDefault="001001F4" w:rsidP="00B45B0F">
      <w:pPr>
        <w:spacing w:line="360" w:lineRule="auto"/>
        <w:ind w:left="1416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b-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Neon lamba …………………………..ışık kaynağıdır</w:t>
      </w:r>
      <w:r w:rsidRPr="00323F8B">
        <w:rPr>
          <w:rFonts w:ascii="Comic Sans MS" w:hAnsi="Comic Sans MS" w:cs="Comic Sans MS"/>
          <w:sz w:val="20"/>
          <w:szCs w:val="20"/>
        </w:rPr>
        <w:t>.</w:t>
      </w:r>
    </w:p>
    <w:p w:rsidR="001001F4" w:rsidRPr="00323F8B" w:rsidRDefault="001001F4" w:rsidP="00B45B0F">
      <w:pPr>
        <w:pStyle w:val="NoSpacing"/>
        <w:spacing w:line="360" w:lineRule="auto"/>
        <w:ind w:left="1416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c-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323F8B">
        <w:rPr>
          <w:rFonts w:ascii="Comic Sans MS" w:hAnsi="Comic Sans MS" w:cs="Comic Sans MS"/>
          <w:sz w:val="20"/>
          <w:szCs w:val="20"/>
        </w:rPr>
        <w:t>Ders çalışırken ışık ka</w:t>
      </w:r>
      <w:r>
        <w:rPr>
          <w:rFonts w:ascii="Comic Sans MS" w:hAnsi="Comic Sans MS" w:cs="Comic Sans MS"/>
          <w:sz w:val="20"/>
          <w:szCs w:val="20"/>
        </w:rPr>
        <w:t>ynağı ……………………….</w:t>
      </w:r>
      <w:r w:rsidRPr="00323F8B">
        <w:rPr>
          <w:rFonts w:ascii="Comic Sans MS" w:hAnsi="Comic Sans MS" w:cs="Comic Sans MS"/>
          <w:sz w:val="20"/>
          <w:szCs w:val="20"/>
        </w:rPr>
        <w:t xml:space="preserve"> arkamızdan gelmelidir</w:t>
      </w:r>
    </w:p>
    <w:p w:rsidR="001001F4" w:rsidRPr="00323F8B" w:rsidRDefault="001001F4" w:rsidP="00B45B0F">
      <w:pPr>
        <w:spacing w:line="360" w:lineRule="auto"/>
        <w:ind w:left="1416"/>
        <w:rPr>
          <w:rFonts w:ascii="Comic Sans MS" w:hAnsi="Comic Sans MS" w:cs="Comic Sans MS"/>
          <w:color w:val="000000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d-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Ses  ……………………………….. halinde yayılır</w:t>
      </w:r>
    </w:p>
    <w:p w:rsidR="001001F4" w:rsidRPr="00323F8B" w:rsidRDefault="001001F4" w:rsidP="00B45B0F">
      <w:pPr>
        <w:pStyle w:val="NoSpacing1"/>
        <w:spacing w:line="360" w:lineRule="auto"/>
        <w:ind w:left="1416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e-</w:t>
      </w:r>
      <w:r w:rsidRPr="00323F8B">
        <w:rPr>
          <w:rFonts w:ascii="Comic Sans MS" w:hAnsi="Comic Sans MS" w:cs="Comic Sans MS"/>
          <w:sz w:val="20"/>
          <w:szCs w:val="20"/>
        </w:rPr>
        <w:t xml:space="preserve"> Maddelerin sıcaklıkları ………………………………….…kullanılarak ölçülür.</w:t>
      </w:r>
    </w:p>
    <w:p w:rsidR="001001F4" w:rsidRPr="00323F8B" w:rsidRDefault="001001F4" w:rsidP="00B45B0F">
      <w:pPr>
        <w:spacing w:line="360" w:lineRule="auto"/>
        <w:ind w:left="1416"/>
        <w:rPr>
          <w:rFonts w:ascii="Comic Sans MS" w:hAnsi="Comic Sans MS" w:cs="Comic Sans MS"/>
          <w:color w:val="000000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f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>-</w:t>
      </w:r>
      <w:r w:rsidRPr="00323F8B">
        <w:rPr>
          <w:rFonts w:ascii="Comic Sans MS" w:hAnsi="Comic Sans MS" w:cs="Comic Sans MS"/>
          <w:sz w:val="20"/>
          <w:szCs w:val="20"/>
        </w:rPr>
        <w:t xml:space="preserve"> Korku, heyecan gibi etkenler nedeniyle …………………..sayısı artar.</w:t>
      </w:r>
    </w:p>
    <w:p w:rsidR="001001F4" w:rsidRPr="00323F8B" w:rsidRDefault="001001F4" w:rsidP="00B45B0F">
      <w:pPr>
        <w:spacing w:line="360" w:lineRule="auto"/>
        <w:ind w:left="1416"/>
        <w:rPr>
          <w:rFonts w:ascii="Comic Sans MS" w:hAnsi="Comic Sans MS" w:cs="Comic Sans MS"/>
          <w:color w:val="000000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g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>-</w:t>
      </w:r>
      <w:r w:rsidRPr="00323F8B">
        <w:rPr>
          <w:rFonts w:ascii="Comic Sans MS" w:hAnsi="Comic Sans MS" w:cs="Comic Sans MS"/>
          <w:sz w:val="20"/>
          <w:szCs w:val="20"/>
        </w:rPr>
        <w:t xml:space="preserve"> Çevrelerine ışık veren cisimlere</w:t>
      </w:r>
      <w:r w:rsidRPr="00323F8B">
        <w:rPr>
          <w:rFonts w:ascii="Comic Sans MS" w:hAnsi="Comic Sans MS" w:cs="Comic Sans MS"/>
          <w:color w:val="808080"/>
          <w:sz w:val="20"/>
          <w:szCs w:val="20"/>
        </w:rPr>
        <w:t>……………………………</w:t>
      </w:r>
      <w:r w:rsidRPr="00323F8B">
        <w:rPr>
          <w:rFonts w:ascii="Comic Sans MS" w:hAnsi="Comic Sans MS" w:cs="Comic Sans MS"/>
          <w:sz w:val="20"/>
          <w:szCs w:val="20"/>
        </w:rPr>
        <w:t xml:space="preserve"> kaynağı denir.</w:t>
      </w:r>
    </w:p>
    <w:p w:rsidR="001001F4" w:rsidRPr="00323F8B" w:rsidRDefault="001001F4" w:rsidP="00B45B0F">
      <w:pPr>
        <w:spacing w:line="360" w:lineRule="auto"/>
        <w:ind w:left="1416"/>
        <w:rPr>
          <w:rFonts w:ascii="Comic Sans MS" w:hAnsi="Comic Sans MS" w:cs="Comic Sans MS"/>
          <w:color w:val="000000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h-</w:t>
      </w:r>
      <w:r w:rsidRPr="00323F8B">
        <w:rPr>
          <w:rStyle w:val="HafifVurgulama1"/>
          <w:rFonts w:ascii="Comic Sans MS" w:hAnsi="Comic Sans MS" w:cs="Comic Sans MS"/>
          <w:color w:val="000000"/>
          <w:sz w:val="20"/>
          <w:szCs w:val="20"/>
        </w:rPr>
        <w:t xml:space="preserve">Ses </w:t>
      </w:r>
      <w:r w:rsidRPr="00323F8B">
        <w:rPr>
          <w:rStyle w:val="HafifVurgulama1"/>
          <w:rFonts w:ascii="Comic Sans MS" w:hAnsi="Comic Sans MS" w:cs="Comic Sans MS"/>
          <w:sz w:val="20"/>
          <w:szCs w:val="20"/>
        </w:rPr>
        <w:t>…………………………….</w:t>
      </w:r>
      <w:r w:rsidRPr="00323F8B">
        <w:rPr>
          <w:rStyle w:val="HafifVurgulama1"/>
          <w:rFonts w:ascii="Comic Sans MS" w:hAnsi="Comic Sans MS" w:cs="Comic Sans MS"/>
          <w:color w:val="000000"/>
          <w:sz w:val="20"/>
          <w:szCs w:val="20"/>
        </w:rPr>
        <w:t xml:space="preserve"> sonucunda oluşur.</w:t>
      </w:r>
    </w:p>
    <w:p w:rsidR="001001F4" w:rsidRPr="00323F8B" w:rsidRDefault="001001F4" w:rsidP="00B45B0F">
      <w:pPr>
        <w:spacing w:line="360" w:lineRule="auto"/>
        <w:ind w:left="1416"/>
        <w:rPr>
          <w:rFonts w:ascii="Comic Sans MS" w:hAnsi="Comic Sans MS" w:cs="Comic Sans MS"/>
          <w:color w:val="000000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ı-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Ses kirliliğine     ……………………..    denir</w:t>
      </w:r>
    </w:p>
    <w:p w:rsidR="001001F4" w:rsidRPr="00323F8B" w:rsidRDefault="001001F4" w:rsidP="00B45B0F">
      <w:pPr>
        <w:pBdr>
          <w:bottom w:val="single" w:sz="4" w:space="1" w:color="auto"/>
        </w:pBdr>
        <w:spacing w:line="360" w:lineRule="auto"/>
        <w:ind w:left="1416"/>
        <w:rPr>
          <w:rFonts w:ascii="Comic Sans MS" w:hAnsi="Comic Sans MS" w:cs="Comic Sans MS"/>
          <w:color w:val="000000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j-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323F8B">
        <w:rPr>
          <w:rFonts w:ascii="Comic Sans MS" w:hAnsi="Comic Sans MS" w:cs="Comic Sans MS"/>
          <w:sz w:val="20"/>
          <w:szCs w:val="20"/>
        </w:rPr>
        <w:t>…………………………..…….. ses şiddetini yükseltmeye yarayan araçlardan  biridir.</w:t>
      </w:r>
    </w:p>
    <w:p w:rsidR="001001F4" w:rsidRPr="00323F8B" w:rsidRDefault="001001F4" w:rsidP="00B45B0F">
      <w:pPr>
        <w:tabs>
          <w:tab w:val="left" w:pos="2127"/>
        </w:tabs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</w:t>
      </w:r>
      <w:r w:rsidRPr="00323F8B">
        <w:rPr>
          <w:b/>
          <w:bCs/>
          <w:sz w:val="20"/>
          <w:szCs w:val="20"/>
        </w:rPr>
        <w:t xml:space="preserve">-Aşağıdaki ifadelerden doğru olanlara (D) ,yanlış olanlara (Y) yazınız. </w:t>
      </w:r>
      <w:r w:rsidRPr="00323F8B">
        <w:rPr>
          <w:sz w:val="20"/>
          <w:szCs w:val="20"/>
        </w:rPr>
        <w:t>(10 puan)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Işığın gözümüze doğrudan gelmemesine dikkat etmeliyiz.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İnsan kulağı, üretilen her sesi duyar.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Köpek, yarasa gibi hayvanlar bizim duyamadığımız sesleri duyabilirler.</w:t>
      </w:r>
      <w:r w:rsidRPr="004E1256">
        <w:t xml:space="preserve"> 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Ses tek bir yönde yayılır.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Ses yalıtımı, ses kirliliğinin önlenmesi için uygulanan yöntemlerden biridir.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http://static8.depositphotos.com/1007989/1011/i/950/depositphotos_10118085-Happy-Smiley.jpg" style="position:absolute;left:0;text-align:left;margin-left:338.25pt;margin-top:10.8pt;width:194.25pt;height:100.5pt;z-index:-251655680;visibility:visible">
            <v:imagedata r:id="rId4" o:title=""/>
          </v:shape>
        </w:pict>
      </w:r>
      <w:r w:rsidRPr="00323F8B">
        <w:rPr>
          <w:rFonts w:ascii="Comic Sans MS" w:hAnsi="Comic Sans MS" w:cs="Comic Sans MS"/>
          <w:sz w:val="20"/>
          <w:szCs w:val="20"/>
        </w:rPr>
        <w:t>(        ) Vücuda kanı akciğerler pompalar.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Ses bir çeşit enerjidir.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 xml:space="preserve">(        ) Ampul doğal bir ışık kaynağıdır. 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Gazlar bulundukları ortama yayılırlar.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Ses kaynakları doğal ya da yapay olabilir</w:t>
      </w:r>
    </w:p>
    <w:p w:rsidR="001001F4" w:rsidRDefault="001001F4" w:rsidP="00B45B0F">
      <w:pPr>
        <w:pBdr>
          <w:bottom w:val="single" w:sz="4" w:space="1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C/Aşağıdaki soruları yanıtlayınız. (</w:t>
      </w:r>
      <w:r w:rsidRPr="004E1256">
        <w:rPr>
          <w:rFonts w:ascii="Comic Sans MS" w:hAnsi="Comic Sans MS" w:cs="Comic Sans MS"/>
          <w:sz w:val="20"/>
          <w:szCs w:val="20"/>
        </w:rPr>
        <w:t>20x4=80 puan</w:t>
      </w:r>
      <w:r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1001F4" w:rsidRDefault="001001F4" w:rsidP="00B45B0F">
      <w:pPr>
        <w:rPr>
          <w:rFonts w:ascii="Comic Sans MS" w:hAnsi="Comic Sans MS" w:cs="Comic Sans MS"/>
          <w:b/>
          <w:bCs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1- </w:t>
      </w:r>
      <w:r w:rsidRPr="00DB7B45">
        <w:rPr>
          <w:rFonts w:ascii="Comic Sans MS" w:hAnsi="Comic Sans MS" w:cs="Comic Sans MS"/>
          <w:b/>
          <w:bCs/>
          <w:sz w:val="22"/>
          <w:szCs w:val="22"/>
        </w:rPr>
        <w:t xml:space="preserve">Aşağıdaki aydınlatma lambalarından hangisi </w:t>
      </w:r>
      <w:r w:rsidRPr="00DB7B45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doğrudur? </w:t>
      </w:r>
    </w:p>
    <w:p w:rsidR="001001F4" w:rsidRDefault="001001F4" w:rsidP="00B45B0F">
      <w:pPr>
        <w:tabs>
          <w:tab w:val="left" w:pos="708"/>
          <w:tab w:val="left" w:pos="1416"/>
          <w:tab w:val="left" w:pos="2124"/>
          <w:tab w:val="left" w:pos="3885"/>
          <w:tab w:val="left" w:pos="5955"/>
        </w:tabs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5" o:spid="_x0000_s1028" type="#_x0000_t75" style="position:absolute;margin-left:325.9pt;margin-top:4.75pt;width:53.25pt;height:68.25pt;z-index:-251658752;visibility:visible">
            <v:imagedata r:id="rId5" o:title=""/>
          </v:shape>
        </w:pict>
      </w:r>
      <w:r>
        <w:rPr>
          <w:noProof/>
        </w:rPr>
        <w:pict>
          <v:shape id="Resim 4" o:spid="_x0000_s1029" type="#_x0000_t75" style="position:absolute;margin-left:3in;margin-top:5.5pt;width:45.7pt;height:67.5pt;z-index:-251659776;visibility:visible">
            <v:imagedata r:id="rId6" o:title=""/>
          </v:shape>
        </w:pict>
      </w:r>
      <w:r>
        <w:rPr>
          <w:noProof/>
        </w:rPr>
        <w:pict>
          <v:shape id="Resim 3" o:spid="_x0000_s1030" type="#_x0000_t75" style="position:absolute;margin-left:121.9pt;margin-top:.1pt;width:45pt;height:73.65pt;z-index:-251660800;visibility:visible">
            <v:imagedata r:id="rId7" o:title=""/>
          </v:shape>
        </w:pict>
      </w:r>
      <w:r>
        <w:rPr>
          <w:noProof/>
        </w:rPr>
        <w:pict>
          <v:shape id="Resim 2" o:spid="_x0000_s1031" type="#_x0000_t75" style="position:absolute;margin-left:16.9pt;margin-top:.1pt;width:48.65pt;height:66.75pt;z-index:-251661824;visibility:visible">
            <v:imagedata r:id="rId8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>A)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>B)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>C)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>D)</w:t>
      </w: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</w:t>
      </w:r>
    </w:p>
    <w:p w:rsidR="001001F4" w:rsidRDefault="001001F4" w:rsidP="00B45B0F">
      <w:pPr>
        <w:pStyle w:val="NoSpacing"/>
        <w:rPr>
          <w:rFonts w:ascii="Times New Roman" w:hAnsi="Times New Roman" w:cs="Times New Roman"/>
          <w:color w:val="0F243E"/>
        </w:rPr>
      </w:pPr>
    </w:p>
    <w:p w:rsidR="001001F4" w:rsidRDefault="001001F4" w:rsidP="00B45B0F">
      <w:pPr>
        <w:pStyle w:val="NoSpacing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2-Aşağıdaki aydınlatma araçlarını geçmişten günümüze kullanım sırasına göre yazınız. </w:t>
      </w:r>
    </w:p>
    <w:p w:rsidR="001001F4" w:rsidRDefault="001001F4" w:rsidP="00B45B0F">
      <w:pPr>
        <w:pStyle w:val="NoSpacing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32" style="position:absolute;margin-left:32.55pt;margin-top:.15pt;width:442.5pt;height:25.5pt;z-index:251653632">
            <v:textbox>
              <w:txbxContent>
                <w:p w:rsidR="001001F4" w:rsidRDefault="001001F4" w:rsidP="00B45B0F">
                  <w:pPr>
                    <w:pStyle w:val="NoSpacing"/>
                    <w:jc w:val="center"/>
                  </w:pPr>
                  <w:r>
                    <w:t xml:space="preserve"> ampul – mum –meşale – floresan –gaz lambası–kandil</w:t>
                  </w:r>
                </w:p>
              </w:txbxContent>
            </v:textbox>
          </v:rect>
        </w:pict>
      </w:r>
    </w:p>
    <w:p w:rsidR="001001F4" w:rsidRDefault="001001F4" w:rsidP="00B45B0F">
      <w:pPr>
        <w:pStyle w:val="NoSpacing"/>
        <w:rPr>
          <w:rFonts w:ascii="Comic Sans MS" w:hAnsi="Comic Sans MS" w:cs="Comic Sans MS"/>
        </w:rPr>
      </w:pPr>
    </w:p>
    <w:p w:rsidR="001001F4" w:rsidRDefault="001001F4" w:rsidP="00B45B0F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</w:t>
      </w:r>
    </w:p>
    <w:p w:rsidR="001001F4" w:rsidRDefault="001001F4" w:rsidP="00B45B0F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3-</w:t>
      </w:r>
      <w:r w:rsidRPr="00DB7B45">
        <w:rPr>
          <w:rFonts w:ascii="Comic Sans MS" w:hAnsi="Comic Sans MS" w:cs="Comic Sans MS"/>
          <w:b/>
          <w:bCs/>
        </w:rPr>
        <w:t xml:space="preserve">Aşağıda verilen kavramlara ikişer örnek veriniz.  </w:t>
      </w: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Doğal   ışık kaynağı: 1-………………………………                           2- ……………………………..   </w:t>
      </w: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Yapay ışık kaynağı:  1-………………………………..                          2-……………………………….           </w:t>
      </w:r>
    </w:p>
    <w:p w:rsidR="001001F4" w:rsidRPr="00F47E45" w:rsidRDefault="001001F4" w:rsidP="00B45B0F">
      <w:pPr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sz w:val="20"/>
          <w:szCs w:val="20"/>
        </w:rPr>
        <w:t xml:space="preserve"> 4-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DB7B45">
        <w:rPr>
          <w:rFonts w:ascii="Comic Sans MS" w:hAnsi="Comic Sans MS" w:cs="Comic Sans MS"/>
          <w:b/>
          <w:bCs/>
          <w:sz w:val="22"/>
          <w:szCs w:val="22"/>
        </w:rPr>
        <w:t xml:space="preserve">Aşağıda verilen kavramlara ikişer örnek veriniz. </w:t>
      </w: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Doğal  ses kaynağı: 1-……………………………….…                        2- ……………………………   </w:t>
      </w: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Yapay ses kaynağı: 1-……………………………….                          2-…………………………….           </w:t>
      </w:r>
    </w:p>
    <w:p w:rsidR="001001F4" w:rsidRPr="00DB7B45" w:rsidRDefault="001001F4" w:rsidP="00B45B0F">
      <w:pPr>
        <w:rPr>
          <w:b/>
          <w:bCs/>
        </w:rPr>
        <w:sectPr w:rsidR="001001F4" w:rsidRPr="00DB7B45" w:rsidSect="00507217">
          <w:pgSz w:w="11906" w:h="16838"/>
          <w:pgMar w:top="426" w:right="424" w:bottom="284" w:left="720" w:header="708" w:footer="708" w:gutter="0"/>
          <w:cols w:space="708"/>
          <w:docGrid w:linePitch="360"/>
        </w:sectPr>
      </w:pP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  <w:b/>
          <w:bCs/>
          <w:color w:val="0F243E"/>
        </w:rPr>
        <w:t>5-</w:t>
      </w:r>
      <w:r w:rsidRPr="004E1256">
        <w:rPr>
          <w:rFonts w:ascii="Times New Roman" w:hAnsi="Times New Roman" w:cs="Times New Roman"/>
        </w:rPr>
        <w:t xml:space="preserve">Ses kaynağından uzaklaştıkça sesin şiddeti 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…( I )….., yaklaştıkça ise ………( II )…….</w:t>
      </w:r>
    </w:p>
    <w:p w:rsidR="001001F4" w:rsidRPr="004E1256" w:rsidRDefault="001001F4" w:rsidP="00B45B0F">
      <w:pPr>
        <w:pStyle w:val="NoSpacing"/>
        <w:rPr>
          <w:rFonts w:ascii="Comic Sans MS" w:hAnsi="Comic Sans MS" w:cs="Comic Sans MS"/>
          <w:b/>
          <w:bCs/>
        </w:rPr>
      </w:pPr>
      <w:r w:rsidRPr="004E1256">
        <w:rPr>
          <w:rFonts w:ascii="Comic Sans MS" w:hAnsi="Comic Sans MS" w:cs="Comic Sans MS"/>
          <w:b/>
          <w:bCs/>
        </w:rPr>
        <w:t xml:space="preserve">     Yukarıdaki ifadede boş bırakılan yere aşağıdakilerden hangisi gelmelidir? 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     I                                II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A) azalır                            artar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B) değişmez                      azalır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C) artar                              azalır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D) azalır                           değişmez</w:t>
      </w:r>
    </w:p>
    <w:p w:rsidR="001001F4" w:rsidRPr="004E1256" w:rsidRDefault="001001F4" w:rsidP="00B45B0F">
      <w:pPr>
        <w:pStyle w:val="NoSpacing"/>
        <w:rPr>
          <w:b/>
          <w:bCs/>
        </w:rPr>
      </w:pPr>
    </w:p>
    <w:p w:rsidR="001001F4" w:rsidRPr="004E1256" w:rsidRDefault="001001F4" w:rsidP="00B45B0F">
      <w:pPr>
        <w:pStyle w:val="NoSpacing"/>
        <w:rPr>
          <w:rFonts w:ascii="Comic Sans MS" w:hAnsi="Comic Sans MS" w:cs="Comic Sans MS"/>
          <w:b/>
          <w:bCs/>
        </w:rPr>
      </w:pPr>
      <w:r w:rsidRPr="004E1256">
        <w:rPr>
          <w:b/>
          <w:bCs/>
        </w:rPr>
        <w:t>6-</w:t>
      </w:r>
      <w:r w:rsidRPr="004E1256">
        <w:rPr>
          <w:rFonts w:ascii="Comic Sans MS" w:hAnsi="Comic Sans MS" w:cs="Comic Sans MS"/>
          <w:b/>
          <w:bCs/>
        </w:rPr>
        <w:t xml:space="preserve">Aşağıdakilerden hangisi gürültünün insan sağlığı üzerindeki etkilerinden biri değildir? </w:t>
      </w:r>
    </w:p>
    <w:p w:rsidR="001001F4" w:rsidRPr="004E1256" w:rsidRDefault="001001F4" w:rsidP="00B45B0F">
      <w:pPr>
        <w:pStyle w:val="NoSpacing"/>
        <w:ind w:left="708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A ) Anlamayı güçleştirir.</w:t>
      </w:r>
    </w:p>
    <w:p w:rsidR="001001F4" w:rsidRPr="004E1256" w:rsidRDefault="001001F4" w:rsidP="00B45B0F">
      <w:pPr>
        <w:pStyle w:val="NoSpacing"/>
        <w:ind w:left="708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B ) Sinirli ve gergin olmaya neden olur.</w:t>
      </w:r>
    </w:p>
    <w:p w:rsidR="001001F4" w:rsidRPr="004E1256" w:rsidRDefault="001001F4" w:rsidP="00B45B0F">
      <w:pPr>
        <w:pStyle w:val="NoSpacing"/>
        <w:ind w:left="708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C ) Görme duyumuzu engeller.</w:t>
      </w:r>
    </w:p>
    <w:p w:rsidR="001001F4" w:rsidRPr="004E1256" w:rsidRDefault="001001F4" w:rsidP="00B45B0F">
      <w:pPr>
        <w:pStyle w:val="NoSpacing"/>
        <w:ind w:left="708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D ) İşitme kaybına neden olur.</w:t>
      </w:r>
    </w:p>
    <w:p w:rsidR="001001F4" w:rsidRPr="004E1256" w:rsidRDefault="001001F4" w:rsidP="00B45B0F">
      <w:pPr>
        <w:pStyle w:val="NoSpacing"/>
        <w:rPr>
          <w:rFonts w:ascii="Comic Sans MS" w:hAnsi="Comic Sans MS" w:cs="Comic Sans MS"/>
        </w:rPr>
      </w:pPr>
      <w:r w:rsidRPr="004E1256">
        <w:rPr>
          <w:rFonts w:ascii="Comic Sans MS" w:hAnsi="Comic Sans MS" w:cs="Comic Sans MS"/>
          <w:b/>
          <w:bCs/>
        </w:rPr>
        <w:t>7-Sesin şiddetini artırmak için aşağıdakilerden hangisi kullanılmaz?</w:t>
      </w:r>
      <w:r w:rsidRPr="004E1256">
        <w:rPr>
          <w:rFonts w:ascii="Comic Sans MS" w:hAnsi="Comic Sans MS" w:cs="Comic Sans MS"/>
        </w:rPr>
        <w:t xml:space="preserve"> 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A) megafon                  B) mikrofon            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  <w:noProof/>
        </w:rPr>
      </w:pPr>
      <w:r w:rsidRPr="004E1256">
        <w:rPr>
          <w:rFonts w:ascii="Times New Roman" w:hAnsi="Times New Roman" w:cs="Times New Roman"/>
        </w:rPr>
        <w:t>C) telefon                    D) hoparlör</w:t>
      </w:r>
      <w:r w:rsidRPr="004E1256">
        <w:rPr>
          <w:rFonts w:ascii="Times New Roman" w:hAnsi="Times New Roman" w:cs="Times New Roman"/>
          <w:noProof/>
        </w:rPr>
        <w:t xml:space="preserve"> </w:t>
      </w:r>
    </w:p>
    <w:p w:rsidR="001001F4" w:rsidRPr="004E1256" w:rsidRDefault="001001F4" w:rsidP="00B45B0F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rPr>
          <w:rFonts w:ascii="Comic Sans MS" w:hAnsi="Comic Sans MS" w:cs="Comic Sans MS"/>
          <w:sz w:val="22"/>
          <w:szCs w:val="22"/>
        </w:rPr>
      </w:pP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8-Verilen eşleştirmelerden hangisi yanlıştır? </w:t>
      </w:r>
    </w:p>
    <w:p w:rsidR="001001F4" w:rsidRPr="004E1256" w:rsidRDefault="001001F4" w:rsidP="00B45B0F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698"/>
        <w:rPr>
          <w:rFonts w:ascii="Comic Sans MS" w:hAnsi="Comic Sans MS" w:cs="Comic Sans MS"/>
          <w:sz w:val="22"/>
          <w:szCs w:val="22"/>
        </w:rPr>
      </w:pPr>
      <w:r w:rsidRPr="004E1256">
        <w:rPr>
          <w:rFonts w:ascii="Comic Sans MS" w:hAnsi="Comic Sans MS" w:cs="Comic Sans MS"/>
          <w:sz w:val="22"/>
          <w:szCs w:val="22"/>
        </w:rPr>
        <w:t xml:space="preserve"> </w:t>
      </w:r>
      <w:r w:rsidRPr="004E1256">
        <w:rPr>
          <w:sz w:val="22"/>
          <w:szCs w:val="22"/>
        </w:rPr>
        <w:t xml:space="preserve">A) Kapıyı kapatmak – itme                 </w:t>
      </w:r>
    </w:p>
    <w:p w:rsidR="001001F4" w:rsidRPr="004E1256" w:rsidRDefault="001001F4" w:rsidP="00B45B0F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542"/>
        <w:rPr>
          <w:sz w:val="22"/>
          <w:szCs w:val="22"/>
        </w:rPr>
      </w:pPr>
      <w:r w:rsidRPr="004E1256">
        <w:rPr>
          <w:sz w:val="22"/>
          <w:szCs w:val="22"/>
        </w:rPr>
        <w:t xml:space="preserve">    B) Çekmeceyi açmak – çekme  </w:t>
      </w:r>
    </w:p>
    <w:p w:rsidR="001001F4" w:rsidRPr="004E1256" w:rsidRDefault="001001F4" w:rsidP="00B45B0F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542"/>
        <w:rPr>
          <w:sz w:val="22"/>
          <w:szCs w:val="22"/>
        </w:rPr>
      </w:pPr>
      <w:r w:rsidRPr="004E1256">
        <w:rPr>
          <w:sz w:val="22"/>
          <w:szCs w:val="22"/>
        </w:rPr>
        <w:t xml:space="preserve">    C) Yayı germek – çekme           </w:t>
      </w:r>
    </w:p>
    <w:p w:rsidR="001001F4" w:rsidRPr="004E1256" w:rsidRDefault="001001F4" w:rsidP="00B45B0F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542"/>
        <w:rPr>
          <w:sz w:val="22"/>
          <w:szCs w:val="22"/>
        </w:rPr>
      </w:pPr>
      <w:r w:rsidRPr="004E1256">
        <w:rPr>
          <w:sz w:val="22"/>
          <w:szCs w:val="22"/>
        </w:rPr>
        <w:t xml:space="preserve">    D) Topu fırlatmak- çekme</w:t>
      </w:r>
    </w:p>
    <w:p w:rsidR="001001F4" w:rsidRPr="004E1256" w:rsidRDefault="001001F4" w:rsidP="00B45B0F">
      <w:pPr>
        <w:shd w:val="clear" w:color="auto" w:fill="FFFFFF"/>
        <w:spacing w:line="240" w:lineRule="exact"/>
        <w:ind w:right="-291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4E1256">
        <w:rPr>
          <w:b/>
          <w:bCs/>
          <w:color w:val="000000"/>
          <w:sz w:val="22"/>
          <w:szCs w:val="22"/>
        </w:rPr>
        <w:t>9-</w:t>
      </w:r>
      <w:r w:rsidRPr="004E1256">
        <w:rPr>
          <w:rFonts w:ascii="Comic Sans MS" w:hAnsi="Comic Sans MS" w:cs="Comic Sans MS"/>
          <w:b/>
          <w:bCs/>
          <w:color w:val="000000"/>
          <w:sz w:val="22"/>
          <w:szCs w:val="22"/>
        </w:rPr>
        <w:t>Sesin bir enerji türü olduğunu, aşağıdaki olaylardan hangisi kanıtlar?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1001F4" w:rsidRPr="004E1256" w:rsidRDefault="001001F4" w:rsidP="00B45B0F">
      <w:pPr>
        <w:shd w:val="clear" w:color="auto" w:fill="FFFFFF"/>
        <w:spacing w:line="240" w:lineRule="exact"/>
        <w:ind w:right="-291"/>
        <w:rPr>
          <w:color w:val="000000"/>
          <w:sz w:val="22"/>
          <w:szCs w:val="22"/>
        </w:rPr>
      </w:pPr>
      <w:r w:rsidRPr="004E1256">
        <w:rPr>
          <w:color w:val="000000"/>
          <w:sz w:val="22"/>
          <w:szCs w:val="22"/>
        </w:rPr>
        <w:t xml:space="preserve">  A) Sazın tellerine dokunulması ile ses çıkması</w:t>
      </w:r>
    </w:p>
    <w:p w:rsidR="001001F4" w:rsidRPr="004E1256" w:rsidRDefault="001001F4" w:rsidP="00B45B0F">
      <w:pPr>
        <w:shd w:val="clear" w:color="auto" w:fill="FFFFFF"/>
        <w:spacing w:line="240" w:lineRule="exact"/>
        <w:ind w:right="-291"/>
        <w:rPr>
          <w:color w:val="000000"/>
          <w:sz w:val="22"/>
          <w:szCs w:val="22"/>
        </w:rPr>
      </w:pPr>
      <w:r w:rsidRPr="004E1256">
        <w:rPr>
          <w:color w:val="000000"/>
          <w:sz w:val="22"/>
          <w:szCs w:val="22"/>
        </w:rPr>
        <w:t xml:space="preserve">  B) Alçaktan uçan bir uçağın sesinden camların titreşmesi</w:t>
      </w:r>
    </w:p>
    <w:p w:rsidR="001001F4" w:rsidRPr="004E1256" w:rsidRDefault="001001F4" w:rsidP="00B45B0F">
      <w:pPr>
        <w:shd w:val="clear" w:color="auto" w:fill="FFFFFF"/>
        <w:spacing w:line="240" w:lineRule="exact"/>
        <w:ind w:right="-291"/>
        <w:jc w:val="both"/>
        <w:rPr>
          <w:color w:val="000000"/>
          <w:sz w:val="22"/>
          <w:szCs w:val="22"/>
        </w:rPr>
      </w:pPr>
      <w:r w:rsidRPr="004E1256">
        <w:rPr>
          <w:color w:val="000000"/>
          <w:sz w:val="22"/>
          <w:szCs w:val="22"/>
        </w:rPr>
        <w:t xml:space="preserve">  C) Okul zilinin, okulun her yerinden duyulması</w:t>
      </w:r>
    </w:p>
    <w:p w:rsidR="001001F4" w:rsidRPr="004E1256" w:rsidRDefault="001001F4" w:rsidP="00B45B0F">
      <w:pPr>
        <w:shd w:val="clear" w:color="auto" w:fill="FFFFFF"/>
        <w:spacing w:line="240" w:lineRule="exact"/>
        <w:ind w:right="-291"/>
        <w:jc w:val="both"/>
        <w:rPr>
          <w:color w:val="000000"/>
          <w:sz w:val="22"/>
          <w:szCs w:val="22"/>
        </w:rPr>
      </w:pPr>
      <w:r w:rsidRPr="004E1256">
        <w:rPr>
          <w:color w:val="000000"/>
          <w:sz w:val="22"/>
          <w:szCs w:val="22"/>
        </w:rPr>
        <w:t xml:space="preserve">  D) İtfaiye sesinin, araç uzaklaştıkça daha az işitilmesi</w:t>
      </w:r>
    </w:p>
    <w:p w:rsidR="001001F4" w:rsidRDefault="001001F4" w:rsidP="00B45B0F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1001F4" w:rsidRPr="004E1256" w:rsidRDefault="001001F4" w:rsidP="00B45B0F">
      <w:pPr>
        <w:rPr>
          <w:rFonts w:ascii="Comic Sans MS" w:hAnsi="Comic Sans MS" w:cs="Comic Sans MS"/>
          <w:b/>
          <w:bCs/>
          <w:sz w:val="22"/>
          <w:szCs w:val="22"/>
        </w:rPr>
      </w:pP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10-Geceleri gökyüzünün, kırsal kesimlerde şehir merkezlerine göre daha net görünmesinin nedeni ne olabilir? 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>A)Şehir merkezindeki binaların daha yüksek olması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>B)kırsal kesimlerde havanın daha açık olması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>C)şehir merkezlerindeki ışık kaynağının fazla olması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>D)kırsal kesimlerde ışık kaynağının olmaması</w:t>
      </w:r>
    </w:p>
    <w:p w:rsidR="001001F4" w:rsidRDefault="001001F4" w:rsidP="00B45B0F">
      <w:pPr>
        <w:pStyle w:val="NoSpacing"/>
        <w:rPr>
          <w:rFonts w:ascii="Comic Sans MS" w:hAnsi="Comic Sans MS" w:cs="Comic Sans MS"/>
          <w:b/>
          <w:bCs/>
        </w:rPr>
      </w:pPr>
    </w:p>
    <w:p w:rsidR="001001F4" w:rsidRPr="004E1256" w:rsidRDefault="001001F4" w:rsidP="00B45B0F">
      <w:pPr>
        <w:pStyle w:val="NoSpacing"/>
        <w:rPr>
          <w:rFonts w:ascii="Comic Sans MS" w:hAnsi="Comic Sans MS" w:cs="Comic Sans MS"/>
        </w:rPr>
      </w:pPr>
      <w:r w:rsidRPr="004E1256">
        <w:rPr>
          <w:rFonts w:ascii="Comic Sans MS" w:hAnsi="Comic Sans MS" w:cs="Comic Sans MS"/>
          <w:b/>
          <w:bCs/>
        </w:rPr>
        <w:t xml:space="preserve">11- Yanlış yerde,yanlış zamanda, yanlış yönde ve çok miktarda yapılan ışıklandırma neye sebep olur?         </w:t>
      </w:r>
      <w:r w:rsidRPr="004E1256">
        <w:rPr>
          <w:rFonts w:ascii="Comic Sans MS" w:hAnsi="Comic Sans MS" w:cs="Comic Sans MS"/>
        </w:rPr>
        <w:t xml:space="preserve"> 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  <w:b/>
          <w:bCs/>
          <w:color w:val="0F243E"/>
        </w:rPr>
      </w:pPr>
      <w:r w:rsidRPr="004E1256">
        <w:rPr>
          <w:rFonts w:ascii="Comic Sans MS" w:hAnsi="Comic Sans MS" w:cs="Comic Sans MS"/>
        </w:rPr>
        <w:t>A) Işık kirliliği                    B)Aydınlatma                                                  C) Güzel görüntü                 D)Az ışıklandırma</w:t>
      </w:r>
      <w:r w:rsidRPr="004E1256">
        <w:rPr>
          <w:rFonts w:ascii="Comic Sans MS" w:hAnsi="Comic Sans MS" w:cs="Comic Sans MS"/>
        </w:rPr>
        <w:tab/>
      </w:r>
    </w:p>
    <w:p w:rsidR="001001F4" w:rsidRDefault="001001F4" w:rsidP="00B45B0F">
      <w:pPr>
        <w:pStyle w:val="NoSpacing"/>
        <w:rPr>
          <w:rFonts w:ascii="Comic Sans MS" w:hAnsi="Comic Sans MS" w:cs="Comic Sans MS"/>
          <w:b/>
          <w:bCs/>
        </w:rPr>
      </w:pPr>
    </w:p>
    <w:p w:rsidR="001001F4" w:rsidRPr="004E1256" w:rsidRDefault="001001F4" w:rsidP="00B45B0F">
      <w:pPr>
        <w:pStyle w:val="NoSpacing"/>
        <w:rPr>
          <w:rFonts w:ascii="Comic Sans MS" w:hAnsi="Comic Sans MS" w:cs="Comic Sans MS"/>
          <w:b/>
          <w:bCs/>
        </w:rPr>
      </w:pPr>
      <w:r w:rsidRPr="004E1256">
        <w:rPr>
          <w:rFonts w:ascii="Comic Sans MS" w:hAnsi="Comic Sans MS" w:cs="Comic Sans MS"/>
          <w:b/>
          <w:bCs/>
        </w:rPr>
        <w:t xml:space="preserve">12-Aşağıdakilerden hangisi ışık kirliliğinin bir sonucu </w:t>
      </w:r>
      <w:r w:rsidRPr="004E1256">
        <w:rPr>
          <w:rFonts w:ascii="Comic Sans MS" w:hAnsi="Comic Sans MS" w:cs="Comic Sans MS"/>
          <w:b/>
          <w:bCs/>
          <w:u w:val="single"/>
        </w:rPr>
        <w:t>olamaz?</w:t>
      </w:r>
      <w:r w:rsidRPr="004E1256">
        <w:rPr>
          <w:rFonts w:ascii="Comic Sans MS" w:hAnsi="Comic Sans MS" w:cs="Comic Sans MS"/>
          <w:b/>
          <w:bCs/>
        </w:rPr>
        <w:t xml:space="preserve"> </w:t>
      </w:r>
    </w:p>
    <w:p w:rsidR="001001F4" w:rsidRPr="004E1256" w:rsidRDefault="001001F4" w:rsidP="00B45B0F">
      <w:pPr>
        <w:ind w:left="708"/>
        <w:rPr>
          <w:sz w:val="22"/>
          <w:szCs w:val="22"/>
        </w:rPr>
      </w:pPr>
      <w:r w:rsidRPr="004E1256">
        <w:rPr>
          <w:sz w:val="22"/>
          <w:szCs w:val="22"/>
        </w:rPr>
        <w:t xml:space="preserve">A. Geceleri trafikte kazaların az olması.                           </w:t>
      </w:r>
    </w:p>
    <w:p w:rsidR="001001F4" w:rsidRPr="004E1256" w:rsidRDefault="001001F4" w:rsidP="00B45B0F">
      <w:pPr>
        <w:ind w:left="708"/>
        <w:rPr>
          <w:sz w:val="22"/>
          <w:szCs w:val="22"/>
        </w:rPr>
      </w:pPr>
      <w:r w:rsidRPr="004E1256">
        <w:rPr>
          <w:sz w:val="22"/>
          <w:szCs w:val="22"/>
        </w:rPr>
        <w:t xml:space="preserve">B. Kaplumbağaların denizi bulamaması                         </w:t>
      </w:r>
    </w:p>
    <w:p w:rsidR="001001F4" w:rsidRPr="004E1256" w:rsidRDefault="001001F4" w:rsidP="00B45B0F">
      <w:pPr>
        <w:ind w:left="708"/>
        <w:rPr>
          <w:sz w:val="22"/>
          <w:szCs w:val="22"/>
        </w:rPr>
      </w:pPr>
      <w:r w:rsidRPr="004E1256">
        <w:rPr>
          <w:sz w:val="22"/>
          <w:szCs w:val="22"/>
        </w:rPr>
        <w:t xml:space="preserve">C. Göçmen kuşların yuvalarını bulamaması.                    </w:t>
      </w:r>
    </w:p>
    <w:p w:rsidR="001001F4" w:rsidRPr="004E1256" w:rsidRDefault="001001F4" w:rsidP="00B45B0F">
      <w:pPr>
        <w:ind w:left="708"/>
        <w:rPr>
          <w:sz w:val="22"/>
          <w:szCs w:val="22"/>
        </w:rPr>
      </w:pPr>
      <w:r w:rsidRPr="004E1256">
        <w:rPr>
          <w:sz w:val="22"/>
          <w:szCs w:val="22"/>
        </w:rPr>
        <w:t>D. Gök cisimlerin daha zor gözlemlenmesi</w:t>
      </w:r>
    </w:p>
    <w:p w:rsidR="001001F4" w:rsidRPr="004E1256" w:rsidRDefault="001001F4" w:rsidP="00B45B0F">
      <w:pPr>
        <w:tabs>
          <w:tab w:val="left" w:pos="0"/>
          <w:tab w:val="left" w:pos="360"/>
        </w:tabs>
        <w:jc w:val="both"/>
        <w:rPr>
          <w:b/>
          <w:bCs/>
          <w:sz w:val="22"/>
          <w:szCs w:val="22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left:0;text-align:left;margin-left:250.45pt;margin-top:-17.5pt;width:74pt;height:166.3pt;rotation:18376448fd;z-index:-251657728;visibility:visible" adj="19803,86678">
            <v:textbox style="mso-next-textbox:#_x0000_s1033">
              <w:txbxContent>
                <w:p w:rsidR="001001F4" w:rsidRPr="006E1C76" w:rsidRDefault="001001F4" w:rsidP="00B45B0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6E1C76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Soruları</w:t>
                  </w:r>
                </w:p>
                <w:p w:rsidR="001001F4" w:rsidRPr="006E1C76" w:rsidRDefault="001001F4" w:rsidP="00B45B0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6E1C76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Dikkatli</w:t>
                  </w:r>
                </w:p>
                <w:p w:rsidR="001001F4" w:rsidRPr="006E1C76" w:rsidRDefault="001001F4" w:rsidP="00B45B0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Okuyun Çocuklar </w:t>
                  </w:r>
                </w:p>
              </w:txbxContent>
            </v:textbox>
          </v:shape>
        </w:pict>
      </w:r>
      <w:r w:rsidRPr="004E1256">
        <w:rPr>
          <w:sz w:val="22"/>
          <w:szCs w:val="22"/>
        </w:rPr>
        <w:t>13-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>Ses çıkaran varlık ve nesnelerin ortak özelliği nedir?</w:t>
      </w:r>
      <w:r w:rsidRPr="004E1256">
        <w:rPr>
          <w:sz w:val="22"/>
          <w:szCs w:val="22"/>
        </w:rPr>
        <w:t xml:space="preserve">  </w:t>
      </w:r>
    </w:p>
    <w:p w:rsidR="001001F4" w:rsidRPr="004E1256" w:rsidRDefault="001001F4" w:rsidP="00B45B0F">
      <w:pPr>
        <w:tabs>
          <w:tab w:val="left" w:pos="0"/>
          <w:tab w:val="left" w:pos="360"/>
        </w:tabs>
        <w:jc w:val="both"/>
        <w:rPr>
          <w:sz w:val="22"/>
          <w:szCs w:val="22"/>
        </w:rPr>
      </w:pPr>
      <w:r w:rsidRPr="004E1256">
        <w:rPr>
          <w:sz w:val="22"/>
          <w:szCs w:val="22"/>
        </w:rPr>
        <w:t>A) Titreşmeleri</w:t>
      </w:r>
      <w:r w:rsidRPr="004E1256">
        <w:rPr>
          <w:sz w:val="22"/>
          <w:szCs w:val="22"/>
        </w:rPr>
        <w:tab/>
        <w:t xml:space="preserve">                B)Sallanmaları          </w:t>
      </w:r>
    </w:p>
    <w:p w:rsidR="001001F4" w:rsidRPr="004E1256" w:rsidRDefault="001001F4" w:rsidP="00B45B0F">
      <w:pPr>
        <w:tabs>
          <w:tab w:val="left" w:pos="0"/>
          <w:tab w:val="left" w:pos="360"/>
        </w:tabs>
        <w:jc w:val="both"/>
        <w:rPr>
          <w:sz w:val="22"/>
          <w:szCs w:val="22"/>
        </w:rPr>
      </w:pPr>
      <w:r w:rsidRPr="004E1256">
        <w:rPr>
          <w:sz w:val="22"/>
          <w:szCs w:val="22"/>
        </w:rPr>
        <w:t>C) Üflenmeleri                D) Vurulmaları</w:t>
      </w:r>
    </w:p>
    <w:p w:rsidR="001001F4" w:rsidRDefault="001001F4" w:rsidP="00B45B0F">
      <w:pPr>
        <w:pStyle w:val="NoSpacing"/>
        <w:rPr>
          <w:rFonts w:ascii="Comic Sans MS" w:hAnsi="Comic Sans MS" w:cs="Comic Sans MS"/>
          <w:b/>
          <w:bCs/>
        </w:rPr>
      </w:pPr>
    </w:p>
    <w:p w:rsidR="001001F4" w:rsidRPr="004E1256" w:rsidRDefault="001001F4" w:rsidP="00B45B0F">
      <w:pPr>
        <w:pStyle w:val="NoSpacing"/>
        <w:rPr>
          <w:rFonts w:ascii="Comic Sans MS" w:hAnsi="Comic Sans MS" w:cs="Comic Sans MS"/>
        </w:rPr>
      </w:pPr>
      <w:r w:rsidRPr="004E1256">
        <w:rPr>
          <w:rFonts w:ascii="Comic Sans MS" w:hAnsi="Comic Sans MS" w:cs="Comic Sans MS"/>
          <w:b/>
          <w:bCs/>
        </w:rPr>
        <w:t xml:space="preserve">14-Aşağıda bazı durumlar ile kuvvetin cisme olan etkileri eşleştirilmiştir. Verilen eşleştirmelerden  hangisi  </w:t>
      </w:r>
      <w:r w:rsidRPr="004E1256">
        <w:rPr>
          <w:rFonts w:ascii="Comic Sans MS" w:hAnsi="Comic Sans MS" w:cs="Comic Sans MS"/>
          <w:b/>
          <w:bCs/>
          <w:u w:val="single"/>
        </w:rPr>
        <w:t>doğru  değildir?</w:t>
      </w:r>
      <w:r w:rsidRPr="004E1256">
        <w:rPr>
          <w:rFonts w:ascii="Comic Sans MS" w:hAnsi="Comic Sans MS" w:cs="Comic Sans MS"/>
          <w:b/>
          <w:bCs/>
        </w:rPr>
        <w:t xml:space="preserve"> 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                     I                                        II                                         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 A)   Perona yaklaşan tren                 Yavaşlar. 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 B)   Çevrilen kapı anahtarı                Döner.   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 C)   Kırmızı ışığa yaklaşan araba      Hızlanır.  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 D)   Yere düşmekte olan elma          Hızlanır.</w:t>
      </w:r>
    </w:p>
    <w:p w:rsidR="001001F4" w:rsidRPr="004E1256" w:rsidRDefault="001001F4" w:rsidP="00B45B0F">
      <w:pPr>
        <w:rPr>
          <w:b/>
          <w:bCs/>
          <w:sz w:val="22"/>
          <w:szCs w:val="22"/>
        </w:rPr>
      </w:pPr>
      <w:r w:rsidRPr="004E1256">
        <w:rPr>
          <w:b/>
          <w:bCs/>
          <w:sz w:val="22"/>
          <w:szCs w:val="22"/>
        </w:rPr>
        <w:t>15</w:t>
      </w:r>
      <w:r w:rsidRPr="004E1256">
        <w:rPr>
          <w:sz w:val="22"/>
          <w:szCs w:val="22"/>
        </w:rPr>
        <w:t>-</w:t>
      </w:r>
      <w:r w:rsidRPr="004E1256">
        <w:rPr>
          <w:rFonts w:ascii="Comic Sans MS" w:hAnsi="Comic Sans MS" w:cs="Comic Sans MS"/>
          <w:sz w:val="22"/>
          <w:szCs w:val="22"/>
        </w:rPr>
        <w:t xml:space="preserve">Göz sağlığımızı korumak için ne 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yapmalıyız? 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 xml:space="preserve">   A) Çıplak gözle güneşe bakmalıyız.          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 xml:space="preserve">   B) Fazla ışıklı ortamlarda bulunmalıyız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C) Çıplak gözle güneşe bakmamalıyız.       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D) Az ışıklı ortamlarda bulunmalıyız.</w:t>
      </w:r>
    </w:p>
    <w:p w:rsidR="001001F4" w:rsidRDefault="001001F4" w:rsidP="00B45B0F">
      <w:pPr>
        <w:rPr>
          <w:rFonts w:ascii="Arial Narrow" w:hAnsi="Arial Narrow" w:cs="Arial Narrow"/>
          <w:b/>
          <w:bCs/>
          <w:sz w:val="22"/>
          <w:szCs w:val="22"/>
        </w:rPr>
      </w:pPr>
    </w:p>
    <w:p w:rsidR="001001F4" w:rsidRPr="004E1256" w:rsidRDefault="001001F4" w:rsidP="00B45B0F">
      <w:pPr>
        <w:rPr>
          <w:rFonts w:ascii="Arial Narrow" w:hAnsi="Arial Narrow" w:cs="Arial Narrow"/>
          <w:sz w:val="22"/>
          <w:szCs w:val="22"/>
          <w:u w:val="single"/>
        </w:rPr>
      </w:pPr>
      <w:r w:rsidRPr="004E1256">
        <w:rPr>
          <w:rFonts w:ascii="Arial Narrow" w:hAnsi="Arial Narrow" w:cs="Arial Narrow"/>
          <w:b/>
          <w:bCs/>
          <w:sz w:val="22"/>
          <w:szCs w:val="22"/>
        </w:rPr>
        <w:t>16-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Aşağıdaki ifadelerden hangisi </w:t>
      </w:r>
      <w:r w:rsidRPr="004E1256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yanlıştır?</w:t>
      </w:r>
    </w:p>
    <w:p w:rsidR="001001F4" w:rsidRPr="004E1256" w:rsidRDefault="001001F4" w:rsidP="00B45B0F">
      <w:pPr>
        <w:rPr>
          <w:rFonts w:ascii="Arial Narrow" w:hAnsi="Arial Narrow" w:cs="Arial Narrow"/>
          <w:sz w:val="22"/>
          <w:szCs w:val="22"/>
        </w:rPr>
      </w:pPr>
      <w:r w:rsidRPr="004E1256">
        <w:rPr>
          <w:rFonts w:ascii="Arial Narrow" w:hAnsi="Arial Narrow" w:cs="Arial Narrow"/>
          <w:sz w:val="22"/>
          <w:szCs w:val="22"/>
        </w:rPr>
        <w:t xml:space="preserve"> A)Varlıkları görebilmek için ışık olması şarttır.</w:t>
      </w:r>
    </w:p>
    <w:p w:rsidR="001001F4" w:rsidRPr="004E1256" w:rsidRDefault="001001F4" w:rsidP="00B45B0F">
      <w:pPr>
        <w:rPr>
          <w:rFonts w:ascii="Arial Narrow" w:hAnsi="Arial Narrow" w:cs="Arial Narrow"/>
          <w:sz w:val="22"/>
          <w:szCs w:val="22"/>
        </w:rPr>
      </w:pPr>
      <w:r w:rsidRPr="004E1256">
        <w:rPr>
          <w:rFonts w:ascii="Arial Narrow" w:hAnsi="Arial Narrow" w:cs="Arial Narrow"/>
          <w:sz w:val="22"/>
          <w:szCs w:val="22"/>
        </w:rPr>
        <w:t xml:space="preserve"> B)Yetersiz ışık, gözlerimizi yorar.</w:t>
      </w:r>
    </w:p>
    <w:p w:rsidR="001001F4" w:rsidRPr="004E1256" w:rsidRDefault="001001F4" w:rsidP="00B45B0F">
      <w:pPr>
        <w:rPr>
          <w:rFonts w:ascii="Arial Narrow" w:hAnsi="Arial Narrow" w:cs="Arial Narrow"/>
          <w:sz w:val="22"/>
          <w:szCs w:val="22"/>
        </w:rPr>
      </w:pPr>
      <w:r w:rsidRPr="004E1256">
        <w:rPr>
          <w:rFonts w:ascii="Arial Narrow" w:hAnsi="Arial Narrow" w:cs="Arial Narrow"/>
          <w:sz w:val="22"/>
          <w:szCs w:val="22"/>
        </w:rPr>
        <w:t xml:space="preserve"> C)Güneşe çıplak gözle bakmak sakıncalıdır.</w:t>
      </w:r>
    </w:p>
    <w:p w:rsidR="001001F4" w:rsidRPr="004E1256" w:rsidRDefault="001001F4" w:rsidP="00B45B0F">
      <w:pPr>
        <w:rPr>
          <w:rFonts w:ascii="Arial Narrow" w:hAnsi="Arial Narrow" w:cs="Arial Narrow"/>
          <w:sz w:val="22"/>
          <w:szCs w:val="22"/>
        </w:rPr>
      </w:pPr>
      <w:r w:rsidRPr="004E1256">
        <w:rPr>
          <w:rFonts w:ascii="Arial Narrow" w:hAnsi="Arial Narrow" w:cs="Arial Narrow"/>
          <w:sz w:val="22"/>
          <w:szCs w:val="22"/>
        </w:rPr>
        <w:t xml:space="preserve"> D)Aşırı aydınlıkta kitap okunmalıdır.</w:t>
      </w:r>
    </w:p>
    <w:p w:rsidR="001001F4" w:rsidRPr="004E1256" w:rsidRDefault="001001F4" w:rsidP="00B45B0F">
      <w:pPr>
        <w:rPr>
          <w:rFonts w:ascii="Arial Narrow" w:hAnsi="Arial Narrow" w:cs="Arial Narrow"/>
          <w:sz w:val="22"/>
          <w:szCs w:val="22"/>
          <w:u w:val="single"/>
        </w:rPr>
      </w:pPr>
      <w:r w:rsidRPr="004E1256">
        <w:rPr>
          <w:rFonts w:ascii="Arial Narrow" w:hAnsi="Arial Narrow" w:cs="Arial Narrow"/>
          <w:b/>
          <w:bCs/>
          <w:sz w:val="22"/>
          <w:szCs w:val="22"/>
        </w:rPr>
        <w:t>17</w:t>
      </w:r>
      <w:r w:rsidRPr="004E1256">
        <w:rPr>
          <w:rFonts w:ascii="Arial Narrow" w:hAnsi="Arial Narrow" w:cs="Arial Narrow"/>
          <w:sz w:val="22"/>
          <w:szCs w:val="22"/>
        </w:rPr>
        <w:t>-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>Aşağıdaki ışık kaynaklarından hangisi özellik bakımından diğerlerinden</w:t>
      </w:r>
      <w:r w:rsidRPr="004E1256">
        <w:rPr>
          <w:rFonts w:ascii="Comic Sans MS" w:hAnsi="Comic Sans MS" w:cs="Comic Sans MS"/>
          <w:sz w:val="22"/>
          <w:szCs w:val="22"/>
        </w:rPr>
        <w:t xml:space="preserve"> </w:t>
      </w:r>
      <w:r w:rsidRPr="004E1256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farklıdır? 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 xml:space="preserve">   A) mum                      B) yıldızlar 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 xml:space="preserve">   C) güneş                     D) şimşek</w:t>
      </w:r>
    </w:p>
    <w:p w:rsidR="001001F4" w:rsidRPr="004E1256" w:rsidRDefault="001001F4" w:rsidP="00B45B0F">
      <w:pPr>
        <w:rPr>
          <w:rFonts w:ascii="Calibri" w:hAnsi="Calibri" w:cs="Calibri"/>
          <w:b/>
          <w:bCs/>
          <w:sz w:val="22"/>
          <w:szCs w:val="22"/>
        </w:rPr>
      </w:pPr>
    </w:p>
    <w:p w:rsidR="001001F4" w:rsidRPr="004E1256" w:rsidRDefault="001001F4" w:rsidP="00B45B0F">
      <w:pPr>
        <w:rPr>
          <w:rFonts w:ascii="Calibri" w:hAnsi="Calibri" w:cs="Calibri"/>
          <w:b/>
          <w:bCs/>
          <w:sz w:val="22"/>
          <w:szCs w:val="22"/>
          <w:u w:val="single"/>
        </w:rPr>
      </w:pPr>
      <w:r w:rsidRPr="004E1256">
        <w:rPr>
          <w:rFonts w:ascii="Calibri" w:hAnsi="Calibri" w:cs="Calibri"/>
          <w:b/>
          <w:bCs/>
          <w:sz w:val="22"/>
          <w:szCs w:val="22"/>
        </w:rPr>
        <w:t>18-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Aşağıdaki seçeneklerin hangisinde verilenlerin </w:t>
      </w:r>
      <w:r w:rsidRPr="004E1256">
        <w:rPr>
          <w:rFonts w:ascii="Comic Sans MS" w:hAnsi="Comic Sans MS" w:cs="Comic Sans MS"/>
          <w:b/>
          <w:bCs/>
          <w:sz w:val="22"/>
          <w:szCs w:val="22"/>
          <w:u w:val="single"/>
        </w:rPr>
        <w:t>tamamı doğal sestir?</w:t>
      </w:r>
      <w:r w:rsidRPr="004E1256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</w:p>
    <w:p w:rsidR="001001F4" w:rsidRPr="004E1256" w:rsidRDefault="001001F4" w:rsidP="00B45B0F">
      <w:pPr>
        <w:ind w:right="-254"/>
        <w:rPr>
          <w:sz w:val="22"/>
          <w:szCs w:val="22"/>
        </w:rPr>
      </w:pPr>
      <w:r w:rsidRPr="004E1256">
        <w:rPr>
          <w:rFonts w:ascii="Calibri" w:hAnsi="Calibri" w:cs="Calibri"/>
          <w:sz w:val="22"/>
          <w:szCs w:val="22"/>
        </w:rPr>
        <w:t xml:space="preserve"> </w:t>
      </w:r>
      <w:r w:rsidRPr="004E1256">
        <w:rPr>
          <w:sz w:val="22"/>
          <w:szCs w:val="22"/>
        </w:rPr>
        <w:t xml:space="preserve">A) Kuş sesi, cep telefonu sesi, zil sesi                         </w:t>
      </w:r>
    </w:p>
    <w:p w:rsidR="001001F4" w:rsidRPr="004E1256" w:rsidRDefault="001001F4" w:rsidP="00B45B0F">
      <w:pPr>
        <w:ind w:right="-254"/>
        <w:rPr>
          <w:sz w:val="22"/>
          <w:szCs w:val="22"/>
        </w:rPr>
      </w:pPr>
      <w:r w:rsidRPr="004E1256">
        <w:rPr>
          <w:sz w:val="22"/>
          <w:szCs w:val="22"/>
        </w:rPr>
        <w:t xml:space="preserve"> B) Piyano sesi, insan sesi, gök gürültüsü sesi</w:t>
      </w:r>
      <w:r w:rsidRPr="004E1256">
        <w:rPr>
          <w:sz w:val="22"/>
          <w:szCs w:val="22"/>
        </w:rPr>
        <w:br/>
        <w:t xml:space="preserve"> C) Dolu sesi, köpek sesi, davul sesi                             </w:t>
      </w:r>
    </w:p>
    <w:p w:rsidR="001001F4" w:rsidRPr="004E1256" w:rsidRDefault="001001F4" w:rsidP="00B45B0F">
      <w:pPr>
        <w:ind w:right="-254"/>
        <w:rPr>
          <w:sz w:val="22"/>
          <w:szCs w:val="22"/>
        </w:rPr>
      </w:pPr>
      <w:r w:rsidRPr="004E1256">
        <w:rPr>
          <w:sz w:val="22"/>
          <w:szCs w:val="22"/>
        </w:rPr>
        <w:t xml:space="preserve"> D) Kedi sesi, şelale sesi, rüzgar sesi   </w:t>
      </w:r>
    </w:p>
    <w:p w:rsidR="001001F4" w:rsidRDefault="001001F4" w:rsidP="00B45B0F">
      <w:pPr>
        <w:tabs>
          <w:tab w:val="left" w:pos="8190"/>
        </w:tabs>
        <w:rPr>
          <w:b/>
          <w:bCs/>
          <w:sz w:val="22"/>
          <w:szCs w:val="22"/>
        </w:rPr>
      </w:pPr>
    </w:p>
    <w:p w:rsidR="001001F4" w:rsidRPr="004E1256" w:rsidRDefault="001001F4" w:rsidP="00B45B0F">
      <w:pPr>
        <w:tabs>
          <w:tab w:val="left" w:pos="8190"/>
        </w:tabs>
        <w:rPr>
          <w:rFonts w:ascii="Comic Sans MS" w:hAnsi="Comic Sans MS" w:cs="Comic Sans MS"/>
          <w:b/>
          <w:bCs/>
          <w:sz w:val="22"/>
          <w:szCs w:val="22"/>
        </w:rPr>
      </w:pPr>
      <w:r w:rsidRPr="004E1256">
        <w:rPr>
          <w:b/>
          <w:bCs/>
          <w:sz w:val="22"/>
          <w:szCs w:val="22"/>
        </w:rPr>
        <w:t>19-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>Aşağıdaki karışımlardan hangisinin ayırma</w:t>
      </w:r>
    </w:p>
    <w:p w:rsidR="001001F4" w:rsidRPr="004E1256" w:rsidRDefault="001001F4" w:rsidP="00B45B0F">
      <w:pPr>
        <w:pStyle w:val="ListParagraph"/>
        <w:ind w:left="0"/>
        <w:jc w:val="both"/>
        <w:rPr>
          <w:rFonts w:ascii="Comic Sans MS" w:hAnsi="Comic Sans MS" w:cs="Comic Sans MS"/>
          <w:b/>
          <w:bCs/>
          <w:sz w:val="22"/>
          <w:szCs w:val="22"/>
        </w:rPr>
      </w:pP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yöntemi </w:t>
      </w:r>
      <w:r w:rsidRPr="004E1256">
        <w:rPr>
          <w:rFonts w:ascii="Comic Sans MS" w:hAnsi="Comic Sans MS" w:cs="Comic Sans MS"/>
          <w:b/>
          <w:bCs/>
          <w:sz w:val="22"/>
          <w:szCs w:val="22"/>
          <w:u w:val="single"/>
        </w:rPr>
        <w:t>yanlış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 olarak verilmiştir? </w:t>
      </w:r>
    </w:p>
    <w:p w:rsidR="001001F4" w:rsidRPr="004E1256" w:rsidRDefault="001001F4" w:rsidP="00B45B0F">
      <w:pPr>
        <w:ind w:left="426"/>
        <w:jc w:val="both"/>
        <w:rPr>
          <w:sz w:val="22"/>
          <w:szCs w:val="22"/>
        </w:rPr>
      </w:pPr>
      <w:r w:rsidRPr="004E1256">
        <w:rPr>
          <w:sz w:val="22"/>
          <w:szCs w:val="22"/>
        </w:rPr>
        <w:t xml:space="preserve">         </w:t>
      </w:r>
      <w:r w:rsidRPr="004E1256">
        <w:rPr>
          <w:sz w:val="22"/>
          <w:szCs w:val="22"/>
          <w:u w:val="single"/>
        </w:rPr>
        <w:t>Karışım</w:t>
      </w:r>
      <w:r w:rsidRPr="004E1256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</w:t>
      </w:r>
      <w:r w:rsidRPr="004E1256">
        <w:rPr>
          <w:sz w:val="22"/>
          <w:szCs w:val="22"/>
        </w:rPr>
        <w:t xml:space="preserve"> </w:t>
      </w:r>
      <w:r w:rsidRPr="004E1256">
        <w:rPr>
          <w:sz w:val="22"/>
          <w:szCs w:val="22"/>
          <w:u w:val="single"/>
        </w:rPr>
        <w:t>Ayrıştırma Yöntemi</w:t>
      </w:r>
    </w:p>
    <w:p w:rsidR="001001F4" w:rsidRPr="004E1256" w:rsidRDefault="001001F4" w:rsidP="00B45B0F">
      <w:pPr>
        <w:jc w:val="both"/>
        <w:rPr>
          <w:sz w:val="22"/>
          <w:szCs w:val="22"/>
        </w:rPr>
      </w:pPr>
      <w:r w:rsidRPr="004E1256">
        <w:rPr>
          <w:sz w:val="22"/>
          <w:szCs w:val="22"/>
        </w:rPr>
        <w:t xml:space="preserve">   A)    Kum- demir tozu       </w:t>
      </w:r>
      <w:r>
        <w:rPr>
          <w:sz w:val="22"/>
          <w:szCs w:val="22"/>
        </w:rPr>
        <w:t xml:space="preserve">  </w:t>
      </w:r>
      <w:r w:rsidRPr="004E1256">
        <w:rPr>
          <w:sz w:val="22"/>
          <w:szCs w:val="22"/>
        </w:rPr>
        <w:t xml:space="preserve">  Mıknatısla ayırma</w:t>
      </w:r>
    </w:p>
    <w:p w:rsidR="001001F4" w:rsidRPr="004E1256" w:rsidRDefault="001001F4" w:rsidP="00B45B0F">
      <w:pPr>
        <w:jc w:val="both"/>
        <w:rPr>
          <w:sz w:val="22"/>
          <w:szCs w:val="22"/>
        </w:rPr>
      </w:pPr>
      <w:r w:rsidRPr="004E1256">
        <w:rPr>
          <w:sz w:val="22"/>
          <w:szCs w:val="22"/>
        </w:rPr>
        <w:t xml:space="preserve">   B)    Mercimek- su                     Süzme</w:t>
      </w:r>
    </w:p>
    <w:p w:rsidR="001001F4" w:rsidRPr="004E1256" w:rsidRDefault="001001F4" w:rsidP="00B45B0F">
      <w:pPr>
        <w:jc w:val="both"/>
        <w:rPr>
          <w:sz w:val="22"/>
          <w:szCs w:val="22"/>
        </w:rPr>
      </w:pPr>
      <w:r w:rsidRPr="004E1256">
        <w:rPr>
          <w:sz w:val="22"/>
          <w:szCs w:val="22"/>
        </w:rPr>
        <w:t xml:space="preserve">   C)    Talaş- su                    </w:t>
      </w:r>
      <w:r>
        <w:rPr>
          <w:sz w:val="22"/>
          <w:szCs w:val="22"/>
        </w:rPr>
        <w:t xml:space="preserve">  </w:t>
      </w:r>
      <w:r w:rsidRPr="004E1256">
        <w:rPr>
          <w:sz w:val="22"/>
          <w:szCs w:val="22"/>
        </w:rPr>
        <w:t xml:space="preserve">    Yüzdürme</w:t>
      </w: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  <w:color w:val="0F243E"/>
        </w:rPr>
      </w:pPr>
      <w:r w:rsidRPr="004E1256">
        <w:rPr>
          <w:rFonts w:ascii="Times New Roman" w:hAnsi="Times New Roman" w:cs="Times New Roman"/>
          <w:color w:val="0F243E"/>
        </w:rPr>
        <w:t xml:space="preserve">   D)     Şekerli su                            Süzme</w:t>
      </w:r>
    </w:p>
    <w:p w:rsidR="001001F4" w:rsidRDefault="001001F4" w:rsidP="00B45B0F">
      <w:pPr>
        <w:pStyle w:val="NoSpacing"/>
        <w:rPr>
          <w:rFonts w:ascii="Times New Roman" w:hAnsi="Times New Roman" w:cs="Times New Roman"/>
          <w:b/>
          <w:bCs/>
          <w:color w:val="0F243E"/>
        </w:rPr>
      </w:pPr>
    </w:p>
    <w:p w:rsidR="001001F4" w:rsidRPr="004E1256" w:rsidRDefault="001001F4" w:rsidP="00B45B0F">
      <w:pPr>
        <w:pStyle w:val="NoSpacing"/>
        <w:rPr>
          <w:rFonts w:ascii="Times New Roman" w:hAnsi="Times New Roman" w:cs="Times New Roman"/>
          <w:b/>
          <w:bCs/>
          <w:color w:val="0F243E"/>
        </w:rPr>
      </w:pPr>
      <w:r w:rsidRPr="004E1256">
        <w:rPr>
          <w:rFonts w:ascii="Times New Roman" w:hAnsi="Times New Roman" w:cs="Times New Roman"/>
          <w:b/>
          <w:bCs/>
          <w:color w:val="0F243E"/>
        </w:rPr>
        <w:t>20-</w:t>
      </w:r>
      <w:r w:rsidRPr="004E1256">
        <w:rPr>
          <w:rFonts w:ascii="Comic Sans MS" w:hAnsi="Comic Sans MS" w:cs="Comic Sans MS"/>
          <w:b/>
          <w:bCs/>
        </w:rPr>
        <w:t xml:space="preserve"> </w:t>
      </w:r>
    </w:p>
    <w:p w:rsidR="001001F4" w:rsidRPr="004E1256" w:rsidRDefault="001001F4" w:rsidP="00B45B0F">
      <w:pPr>
        <w:rPr>
          <w:b/>
          <w:bCs/>
          <w:color w:val="444444"/>
          <w:sz w:val="22"/>
          <w:szCs w:val="22"/>
        </w:rPr>
      </w:pPr>
      <w:r>
        <w:rPr>
          <w:noProof/>
        </w:rPr>
        <w:pict>
          <v:shape id="Resim 156" o:spid="_x0000_s1034" type="#_x0000_t75" style="position:absolute;margin-left:5.75pt;margin-top:3.8pt;width:207pt;height:85.5pt;z-index:251659776;visibility:visible">
            <v:imagedata r:id="rId9" o:title=""/>
            <w10:wrap type="square"/>
          </v:shape>
        </w:pict>
      </w:r>
    </w:p>
    <w:p w:rsidR="001001F4" w:rsidRPr="004E1256" w:rsidRDefault="001001F4" w:rsidP="00B45B0F">
      <w:pPr>
        <w:rPr>
          <w:b/>
          <w:bCs/>
          <w:color w:val="444444"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color w:val="444444"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color w:val="444444"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color w:val="444444"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color w:val="444444"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color w:val="444444"/>
          <w:sz w:val="22"/>
          <w:szCs w:val="22"/>
        </w:rPr>
      </w:pPr>
      <w:r w:rsidRPr="004E1256">
        <w:rPr>
          <w:b/>
          <w:bCs/>
          <w:color w:val="444444"/>
          <w:sz w:val="22"/>
          <w:szCs w:val="22"/>
        </w:rPr>
        <w:t>………….…………………………………………………………………………………………………………</w:t>
      </w:r>
    </w:p>
    <w:p w:rsidR="001001F4" w:rsidRPr="00323F8B" w:rsidRDefault="001001F4" w:rsidP="00B45B0F">
      <w:pPr>
        <w:rPr>
          <w:b/>
          <w:bCs/>
          <w:color w:val="444444"/>
          <w:sz w:val="20"/>
          <w:szCs w:val="20"/>
        </w:rPr>
      </w:pPr>
      <w:r w:rsidRPr="004E1256">
        <w:rPr>
          <w:b/>
          <w:bCs/>
          <w:color w:val="444444"/>
          <w:sz w:val="22"/>
          <w:szCs w:val="22"/>
        </w:rPr>
        <w:t>…………</w:t>
      </w:r>
      <w:r>
        <w:rPr>
          <w:b/>
          <w:bCs/>
          <w:color w:val="444444"/>
          <w:sz w:val="20"/>
          <w:szCs w:val="20"/>
        </w:rPr>
        <w:t>……………………………………………………</w:t>
      </w:r>
    </w:p>
    <w:p w:rsidR="001001F4" w:rsidRDefault="001001F4" w:rsidP="00B45B0F">
      <w:pPr>
        <w:rPr>
          <w:b/>
          <w:bCs/>
          <w:color w:val="444444"/>
          <w:sz w:val="20"/>
          <w:szCs w:val="20"/>
        </w:rPr>
      </w:pPr>
    </w:p>
    <w:p w:rsidR="001001F4" w:rsidRPr="00323F8B" w:rsidRDefault="001001F4" w:rsidP="00B45B0F">
      <w:pPr>
        <w:rPr>
          <w:b/>
          <w:bCs/>
          <w:color w:val="444444"/>
          <w:sz w:val="20"/>
          <w:szCs w:val="20"/>
        </w:rPr>
      </w:pPr>
      <w:r>
        <w:rPr>
          <w:b/>
          <w:bCs/>
          <w:color w:val="444444"/>
          <w:sz w:val="20"/>
          <w:szCs w:val="20"/>
        </w:rPr>
        <w:t xml:space="preserve"> </w:t>
      </w:r>
    </w:p>
    <w:p w:rsidR="001001F4" w:rsidRPr="00323F8B" w:rsidRDefault="001001F4" w:rsidP="00B45B0F">
      <w:pPr>
        <w:rPr>
          <w:b/>
          <w:bCs/>
          <w:color w:val="444444"/>
          <w:sz w:val="20"/>
          <w:szCs w:val="20"/>
        </w:rPr>
      </w:pPr>
      <w:hyperlink r:id="rId10" w:history="1">
        <w:r>
          <w:rPr>
            <w:rStyle w:val="Hyperlink"/>
            <w:sz w:val="20"/>
            <w:szCs w:val="20"/>
          </w:rPr>
          <w:t>www.sorubak.com</w:t>
        </w:r>
      </w:hyperlink>
    </w:p>
    <w:p w:rsidR="001001F4" w:rsidRPr="00620BD4" w:rsidRDefault="001001F4" w:rsidP="00B45B0F">
      <w:pPr>
        <w:rPr>
          <w:rFonts w:ascii="Comic Sans MS" w:hAnsi="Comic Sans MS" w:cs="Comic Sans MS"/>
          <w:color w:val="FFFF00"/>
        </w:rPr>
      </w:pPr>
      <w:r>
        <w:rPr>
          <w:b/>
          <w:bCs/>
          <w:sz w:val="20"/>
          <w:szCs w:val="20"/>
        </w:rPr>
        <w:t xml:space="preserve">        </w:t>
      </w:r>
    </w:p>
    <w:p w:rsidR="001001F4" w:rsidRPr="00323F8B" w:rsidRDefault="001001F4" w:rsidP="00B45B0F">
      <w:pPr>
        <w:rPr>
          <w:b/>
          <w:bCs/>
          <w:color w:val="444444"/>
          <w:sz w:val="20"/>
          <w:szCs w:val="20"/>
        </w:rPr>
      </w:pPr>
    </w:p>
    <w:p w:rsidR="001001F4" w:rsidRDefault="001001F4" w:rsidP="00B45B0F">
      <w:pPr>
        <w:rPr>
          <w:b/>
          <w:bCs/>
          <w:color w:val="444444"/>
          <w:sz w:val="20"/>
          <w:szCs w:val="20"/>
        </w:rPr>
      </w:pPr>
    </w:p>
    <w:p w:rsidR="001001F4" w:rsidRDefault="001001F4" w:rsidP="00B45B0F">
      <w:pPr>
        <w:rPr>
          <w:b/>
          <w:bCs/>
          <w:color w:val="444444"/>
          <w:sz w:val="20"/>
          <w:szCs w:val="20"/>
        </w:rPr>
      </w:pPr>
    </w:p>
    <w:p w:rsidR="001001F4" w:rsidRDefault="001001F4" w:rsidP="00B45B0F">
      <w:pPr>
        <w:rPr>
          <w:b/>
          <w:bCs/>
          <w:color w:val="444444"/>
          <w:sz w:val="20"/>
          <w:szCs w:val="20"/>
        </w:rPr>
      </w:pPr>
    </w:p>
    <w:p w:rsidR="001001F4" w:rsidRPr="00323F8B" w:rsidRDefault="001001F4" w:rsidP="00B45B0F">
      <w:pPr>
        <w:rPr>
          <w:b/>
          <w:bCs/>
          <w:color w:val="444444"/>
          <w:sz w:val="20"/>
          <w:szCs w:val="20"/>
        </w:rPr>
      </w:pPr>
    </w:p>
    <w:p w:rsidR="001001F4" w:rsidRDefault="001001F4"/>
    <w:sectPr w:rsidR="001001F4" w:rsidSect="00E37268">
      <w:type w:val="continuous"/>
      <w:pgSz w:w="11906" w:h="16838"/>
      <w:pgMar w:top="426" w:right="424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lin Sans FB Demi">
    <w:altName w:val="Karikatur"/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5B0F"/>
    <w:rsid w:val="001001F4"/>
    <w:rsid w:val="001E2FCA"/>
    <w:rsid w:val="002F690D"/>
    <w:rsid w:val="00323F8B"/>
    <w:rsid w:val="0036634B"/>
    <w:rsid w:val="003E57AB"/>
    <w:rsid w:val="004420A5"/>
    <w:rsid w:val="004E1256"/>
    <w:rsid w:val="00507217"/>
    <w:rsid w:val="00607934"/>
    <w:rsid w:val="00620BD4"/>
    <w:rsid w:val="006B196A"/>
    <w:rsid w:val="006E1C76"/>
    <w:rsid w:val="007429F9"/>
    <w:rsid w:val="007D0E88"/>
    <w:rsid w:val="009C233B"/>
    <w:rsid w:val="00A4033C"/>
    <w:rsid w:val="00AB2EFC"/>
    <w:rsid w:val="00B45B0F"/>
    <w:rsid w:val="00BD5D78"/>
    <w:rsid w:val="00CB030C"/>
    <w:rsid w:val="00DB7B45"/>
    <w:rsid w:val="00E37268"/>
    <w:rsid w:val="00F21E96"/>
    <w:rsid w:val="00F47E45"/>
    <w:rsid w:val="00FA5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B0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45B0F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B45B0F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45B0F"/>
    <w:pPr>
      <w:ind w:left="720"/>
    </w:pPr>
  </w:style>
  <w:style w:type="paragraph" w:customStyle="1" w:styleId="NoSpacing1">
    <w:name w:val="No Spacing1"/>
    <w:uiPriority w:val="99"/>
    <w:rsid w:val="00B45B0F"/>
    <w:rPr>
      <w:rFonts w:cs="Calibri"/>
    </w:rPr>
  </w:style>
  <w:style w:type="character" w:customStyle="1" w:styleId="HafifVurgulama1">
    <w:name w:val="Hafif Vurgulama1"/>
    <w:basedOn w:val="DefaultParagraphFont"/>
    <w:uiPriority w:val="99"/>
    <w:rsid w:val="00B45B0F"/>
    <w:rPr>
      <w:rFonts w:ascii="Times New Roman" w:hAnsi="Times New Roman" w:cs="Times New Roman"/>
      <w:i/>
      <w:iCs/>
      <w:color w:val="808080"/>
    </w:rPr>
  </w:style>
  <w:style w:type="character" w:styleId="Hyperlink">
    <w:name w:val="Hyperlink"/>
    <w:basedOn w:val="DefaultParagraphFont"/>
    <w:uiPriority w:val="99"/>
    <w:rsid w:val="00CB030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985</Words>
  <Characters>5620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edanur</cp:lastModifiedBy>
  <cp:revision>5</cp:revision>
  <cp:lastPrinted>2015-04-12T19:05:00Z</cp:lastPrinted>
  <dcterms:created xsi:type="dcterms:W3CDTF">2015-03-22T13:10:00Z</dcterms:created>
  <dcterms:modified xsi:type="dcterms:W3CDTF">2015-04-12T19:22:00Z</dcterms:modified>
</cp:coreProperties>
</file>