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C5" w:rsidRDefault="001522C5">
      <w:pPr>
        <w:rPr>
          <w:rFonts w:cs="Times New Roman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1pt;margin-top:63.15pt;width:534.75pt;height:688.5pt;z-index:-251657216" wrapcoords="-30 0 -30 21576 21600 21576 21600 0 -30 0">
            <v:imagedata r:id="rId4" o:title="" gain="1.25"/>
            <w10:wrap type="through"/>
          </v:shape>
        </w:pict>
      </w:r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358.65pt;margin-top:-26.85pt;width:200.25pt;height:65.25pt;z-index:251657216;visibility:visible" filled="f" stroked="f">
            <v:path arrowok="t"/>
            <v:textbox>
              <w:txbxContent>
                <w:p w:rsidR="001522C5" w:rsidRPr="00AA75F4" w:rsidRDefault="001522C5" w:rsidP="008B24F8">
                  <w:pPr>
                    <w:jc w:val="center"/>
                    <w:rPr>
                      <w:rFonts w:ascii="Segoe Print" w:hAnsi="Segoe Print" w:cs="Times New Roman"/>
                      <w:b/>
                      <w:bCs/>
                      <w:i/>
                      <w:iCs/>
                      <w:noProof/>
                      <w:color w:val="00B050"/>
                      <w:sz w:val="32"/>
                      <w:szCs w:val="32"/>
                    </w:rPr>
                  </w:pPr>
                  <w:r>
                    <w:rPr>
                      <w:rFonts w:ascii="Segoe Print" w:hAnsi="Segoe Print" w:cs="Times New Roman"/>
                      <w:b/>
                      <w:bCs/>
                      <w:i/>
                      <w:iCs/>
                      <w:noProof/>
                      <w:color w:val="00B050"/>
                      <w:sz w:val="32"/>
                      <w:szCs w:val="32"/>
                    </w:rPr>
                    <w:t>DOĞAL SAYILARDA ÇARPMA İŞLEMİ</w:t>
                  </w:r>
                </w:p>
              </w:txbxContent>
            </v:textbox>
          </v:shape>
        </w:pict>
      </w:r>
      <w:r>
        <w:rPr>
          <w:noProof/>
        </w:rPr>
        <w:pict>
          <v:shape id="Resim 9" o:spid="_x0000_s1028" type="#_x0000_t75" style="position:absolute;margin-left:4.85pt;margin-top:-19.9pt;width:55.25pt;height:54.75pt;z-index:251656192;visibility:visible">
            <v:imagedata r:id="rId5" o:title=""/>
          </v:shape>
        </w:pict>
      </w:r>
      <w:r>
        <w:rPr>
          <w:noProof/>
        </w:rPr>
        <w:pict>
          <v:line id="Düz Bağlayıcı 3" o:spid="_x0000_s1029" style="position:absolute;flip:y;z-index:251658240;visibility:visible;mso-wrap-distance-top:-3e-5mm;mso-wrap-distance-bottom:-3e-5mm" from="-13.35pt,38.35pt" to="546.9pt,38.35pt" strokecolor="#4f81bd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shape id="Resim 1" o:spid="_x0000_s1030" type="#_x0000_t75" style="position:absolute;margin-left:71pt;margin-top:-10.75pt;width:296.25pt;height:47.25pt;z-index:-251661312;visibility:visible">
            <v:imagedata r:id="rId6" o:title="" cropbottom="61752f" cropleft="9520f" cropright="22608f"/>
            <w10:wrap type="topAndBottom"/>
          </v:shape>
        </w:pict>
      </w:r>
    </w:p>
    <w:p w:rsidR="001522C5" w:rsidRDefault="001522C5" w:rsidP="008B24F8">
      <w:pPr>
        <w:rPr>
          <w:rFonts w:cs="Times New Roman"/>
        </w:rPr>
      </w:pPr>
    </w:p>
    <w:p w:rsidR="001522C5" w:rsidRDefault="001522C5" w:rsidP="0053411C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hyperlink r:id="rId7" w:history="1">
        <w:r>
          <w:rPr>
            <w:rStyle w:val="Hyperlink"/>
            <w:rFonts w:ascii="Comic Sans MS" w:hAnsi="Comic Sans MS" w:cs="Comic Sans MS"/>
            <w:b/>
            <w:bCs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1522C5" w:rsidRPr="008B24F8" w:rsidRDefault="001522C5" w:rsidP="008B24F8">
      <w:pPr>
        <w:rPr>
          <w:rFonts w:cs="Times New Roman"/>
        </w:rPr>
      </w:pPr>
      <w:r>
        <w:rPr>
          <w:noProof/>
        </w:rPr>
        <w:pict>
          <v:shape id="_x0000_s1031" type="#_x0000_t75" style="position:absolute;margin-left:6.15pt;margin-top:9.2pt;width:519pt;height:755.95pt;z-index:-251656192" wrapcoords="-31 0 -31 21579 21600 21579 21600 0 -31 0">
            <v:imagedata r:id="rId8" o:title="" gain="1.25"/>
            <w10:wrap type="through"/>
          </v:shape>
        </w:pict>
      </w:r>
    </w:p>
    <w:sectPr w:rsidR="001522C5" w:rsidRPr="008B24F8" w:rsidSect="008B24F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4F8"/>
    <w:rsid w:val="001522C5"/>
    <w:rsid w:val="003247CE"/>
    <w:rsid w:val="00382FCA"/>
    <w:rsid w:val="0053411C"/>
    <w:rsid w:val="00857B30"/>
    <w:rsid w:val="008B24F8"/>
    <w:rsid w:val="00933AF6"/>
    <w:rsid w:val="00AA75F4"/>
    <w:rsid w:val="00AF5419"/>
    <w:rsid w:val="00ED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4F8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34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</Words>
  <Characters>57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/>
  <dc:description/>
  <cp:lastModifiedBy>edanur</cp:lastModifiedBy>
  <cp:revision>3</cp:revision>
  <cp:lastPrinted>2015-04-28T03:34:00Z</cp:lastPrinted>
  <dcterms:created xsi:type="dcterms:W3CDTF">2015-04-28T03:43:00Z</dcterms:created>
  <dcterms:modified xsi:type="dcterms:W3CDTF">2015-05-01T17:52:00Z</dcterms:modified>
</cp:coreProperties>
</file>