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E9" w:rsidRDefault="009C7BE9" w:rsidP="002043F1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ADI …………………………………….SOYAD:…………………………..   SINIFI : ………….  NO: ………</w:t>
      </w:r>
      <w:r>
        <w:rPr>
          <w:b/>
          <w:bCs/>
          <w:sz w:val="22"/>
          <w:szCs w:val="22"/>
        </w:rPr>
        <w:t xml:space="preserve">  </w:t>
      </w:r>
    </w:p>
    <w:p w:rsidR="009C7BE9" w:rsidRDefault="009C7BE9" w:rsidP="002043F1">
      <w:pPr>
        <w:rPr>
          <w:b/>
          <w:bCs/>
          <w:sz w:val="22"/>
          <w:szCs w:val="22"/>
        </w:rPr>
      </w:pPr>
    </w:p>
    <w:p w:rsidR="009C7BE9" w:rsidRPr="009A317D" w:rsidRDefault="009C7BE9" w:rsidP="002043F1">
      <w:pPr>
        <w:rPr>
          <w:sz w:val="22"/>
          <w:szCs w:val="22"/>
        </w:rPr>
      </w:pPr>
      <w:r w:rsidRPr="009A317D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14 / 2015  EĞİTİM ÖĞRETİM YILI 2. DÖNEM  1</w:t>
      </w:r>
      <w:r w:rsidRPr="009A317D">
        <w:rPr>
          <w:b/>
          <w:bCs/>
          <w:sz w:val="22"/>
          <w:szCs w:val="22"/>
        </w:rPr>
        <w:t>. DİN KÜLTÜRÜ VE AHLAK BİLGİSİ YAZILI  SORULARI</w:t>
      </w:r>
    </w:p>
    <w:p w:rsidR="009C7BE9" w:rsidRDefault="009C7BE9" w:rsidP="002043F1">
      <w:r>
        <w:t>****************************************************************************************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S1. Aşağıdaki cümlelerde noktalı yerlere ,verilen sözcük ve sözcük gruplarından uygun olanları yazınız.                                            </w:t>
      </w:r>
    </w:p>
    <w:p w:rsidR="009C7BE9" w:rsidRDefault="009C7BE9" w:rsidP="000C5F77">
      <w:pPr>
        <w:tabs>
          <w:tab w:val="left" w:pos="9300"/>
        </w:tabs>
        <w:rPr>
          <w:b/>
          <w:bCs/>
        </w:rPr>
      </w:pPr>
      <w:r>
        <w:rPr>
          <w:b/>
          <w:bCs/>
        </w:rPr>
        <w:tab/>
        <w:t xml:space="preserve">( </w:t>
      </w:r>
      <w:r>
        <w:rPr>
          <w:b/>
          <w:bCs/>
          <w:highlight w:val="green"/>
        </w:rPr>
        <w:t>10 PUAN )</w:t>
      </w:r>
    </w:p>
    <w:p w:rsidR="009C7BE9" w:rsidRDefault="009C7BE9" w:rsidP="000C5F77">
      <w:pPr>
        <w:tabs>
          <w:tab w:val="left" w:pos="9300"/>
        </w:tabs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376"/>
        <w:gridCol w:w="1967"/>
        <w:gridCol w:w="2168"/>
        <w:gridCol w:w="2168"/>
        <w:gridCol w:w="2168"/>
      </w:tblGrid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Arabistan – Mekke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Hasan - Hüseyin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632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ticaretle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Amine</w:t>
            </w:r>
          </w:p>
        </w:tc>
      </w:tr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Abdül Muttalip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Fatma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Kabe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Abdullah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571</w:t>
            </w:r>
          </w:p>
        </w:tc>
      </w:tr>
    </w:tbl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A.Hz. Muhammed ………………………………….. ‘ ın ……………………………. şehrinde  doğdu.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B.Hz. Muhammed ‘ in  babasının adı ……………………………’ tır.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C.Mekke ‘ de yaşayan halk …………………………………… uğraşıyordu.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Ç.Hz. Muhammed ‘ in   annesinin adı ………………………………..’ dir.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D.Hz . Muhammed ‘in   dedesinin adı …………………………………………… dir.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E.Yüce Allah ‘ a  ibadet etmek amacıyla yapılmış olan …………………….. Mekke ‘dedir.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F.Hz . Muhammed ……………..   yılında öldü.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G.Hz. Muhammed ‘ in  kızının adı …………………….. dır.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Ğ.Hz. Muhammed …………………. yılında   doğdu.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  H.Hz. Muhammed ‘in torunlarının adları …………………………… ve ………………………… dir.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S2. Aşağıdaki tümcelerden doğru olanların başına “ D” , yanlış olanların </w:t>
      </w:r>
      <w:r>
        <w:t xml:space="preserve"> </w:t>
      </w:r>
      <w:r>
        <w:rPr>
          <w:b/>
          <w:bCs/>
        </w:rPr>
        <w:t xml:space="preserve">başına “ Y “ yazınız.  </w:t>
      </w:r>
      <w:r>
        <w:rPr>
          <w:b/>
          <w:bCs/>
          <w:highlight w:val="green"/>
        </w:rPr>
        <w:t>10 PUAN</w:t>
      </w:r>
      <w:r>
        <w:rPr>
          <w:b/>
          <w:bCs/>
        </w:rPr>
        <w:t xml:space="preserve"> 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A.Hz. Muhammed ‘ in yetişmesinde önemli katkısı olan  sütannesinin adı Halime ‘dir.    ( ……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B.Hz. Muhammed ‘in sütkardeşinin adı Şeyma ‘ dır.  ( …… ) 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C.Hz . Muhammed ‘in annesinin babasının adı Vehb ‘tir.  ( ……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Ç.Hz. Muhammed 40 yaşında iken peygamberlikle müjdelendirilmiştir. ( …… 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D.Hz. Muhammed 25 yaşında iken Hz. Hatice ile evlendi. ( ……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E.Hz. Muhammed daha dünyaya gelmeden babasını kaybetti.  (  …… 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F.Hz. Muhammed ‘in  6 yaşındayken annesi de  öldü. (  …….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G.Hz. Muhammed 8 yaşından 25 yaşına kadar amcası Ebu Talip ‘in yanında yaşadı .  ( …… )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 G.Peygamberimiz Hz. Muhammed ‘in dadısının adı Ümmü Eymen ‘dir ( …… )</w:t>
      </w:r>
    </w:p>
    <w:p w:rsidR="009C7BE9" w:rsidRDefault="009C7BE9" w:rsidP="002043F1">
      <w:r>
        <w:rPr>
          <w:b/>
          <w:bCs/>
        </w:rPr>
        <w:t xml:space="preserve"> H.Müslümanlar  Ehli Beyt  ‘ e olan sevgisinden dolayı çocuklarına  , Ali   , Fatma ,  Hasan , Hüseyin   </w:t>
      </w:r>
    </w:p>
    <w:p w:rsidR="009C7BE9" w:rsidRDefault="009C7BE9" w:rsidP="00401121">
      <w:r>
        <w:t xml:space="preserve">       </w:t>
      </w:r>
      <w:r>
        <w:rPr>
          <w:b/>
          <w:bCs/>
        </w:rPr>
        <w:t>adlarını çok vermişlerdir. ( …… )</w:t>
      </w:r>
    </w:p>
    <w:p w:rsidR="009C7BE9" w:rsidRDefault="009C7BE9" w:rsidP="002043F1"/>
    <w:p w:rsidR="009C7BE9" w:rsidRDefault="009C7BE9" w:rsidP="002043F1"/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S3. İlahi kitapların adlarını yazınız.  </w:t>
      </w:r>
      <w:r>
        <w:rPr>
          <w:b/>
          <w:bCs/>
          <w:highlight w:val="green"/>
        </w:rPr>
        <w:t>5 PUAN</w:t>
      </w:r>
    </w:p>
    <w:p w:rsidR="009C7BE9" w:rsidRDefault="009C7BE9" w:rsidP="002043F1">
      <w:pPr>
        <w:rPr>
          <w:b/>
          <w:bCs/>
        </w:rPr>
      </w:pPr>
    </w:p>
    <w:p w:rsidR="009C7BE9" w:rsidRPr="00356345" w:rsidRDefault="009C7BE9" w:rsidP="002043F1">
      <w:pPr>
        <w:rPr>
          <w:b/>
          <w:bCs/>
          <w:color w:val="FF0000"/>
        </w:rPr>
      </w:pPr>
      <w:r>
        <w:rPr>
          <w:b/>
          <w:bCs/>
        </w:rPr>
        <w:t>……………………………………………………………………………………………………………………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pPr>
        <w:rPr>
          <w:b/>
          <w:bCs/>
        </w:rPr>
      </w:pPr>
      <w:r>
        <w:rPr>
          <w:b/>
          <w:bCs/>
        </w:rPr>
        <w:t>……………………………………………………………………………………………………………………</w:t>
      </w:r>
    </w:p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S4. Kendisine kitap indirilen peygamberlerin adlarını yazınız.     </w:t>
      </w:r>
      <w:r>
        <w:rPr>
          <w:b/>
          <w:bCs/>
          <w:highlight w:val="green"/>
        </w:rPr>
        <w:t xml:space="preserve">  5 PUAN</w:t>
      </w:r>
    </w:p>
    <w:p w:rsidR="009C7BE9" w:rsidRDefault="009C7BE9" w:rsidP="002043F1">
      <w:pPr>
        <w:rPr>
          <w:b/>
          <w:bCs/>
        </w:rPr>
      </w:pPr>
    </w:p>
    <w:p w:rsidR="009C7BE9" w:rsidRDefault="009C7BE9" w:rsidP="002043F1">
      <w:r>
        <w:t>……………………………………………………………………………………………………………………..</w:t>
      </w:r>
    </w:p>
    <w:p w:rsidR="009C7BE9" w:rsidRDefault="009C7BE9" w:rsidP="002043F1"/>
    <w:p w:rsidR="009C7BE9" w:rsidRDefault="009C7BE9" w:rsidP="002043F1">
      <w:r>
        <w:t>……………………………………………………………………………………………………………………...</w:t>
      </w:r>
    </w:p>
    <w:p w:rsidR="009C7BE9" w:rsidRDefault="009C7BE9" w:rsidP="002043F1"/>
    <w:p w:rsidR="009C7BE9" w:rsidRDefault="009C7BE9" w:rsidP="002043F1">
      <w:pPr>
        <w:rPr>
          <w:b/>
          <w:bCs/>
        </w:rPr>
      </w:pPr>
      <w:r>
        <w:rPr>
          <w:b/>
          <w:bCs/>
        </w:rPr>
        <w:t xml:space="preserve">S5. Sizce Kur’an – ı Kerim  Hz. Ebu Bekir zamanında kitap haline getirilmemiş olsaydı neler olabilirdi ?      </w:t>
      </w:r>
    </w:p>
    <w:p w:rsidR="009C7BE9" w:rsidRPr="003D2643" w:rsidRDefault="009C7BE9" w:rsidP="002043F1">
      <w:pPr>
        <w:rPr>
          <w:b/>
          <w:bCs/>
          <w:color w:val="FF0000"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</w:t>
      </w:r>
      <w:r>
        <w:rPr>
          <w:b/>
          <w:bCs/>
          <w:highlight w:val="green"/>
        </w:rPr>
        <w:t>5 PUAN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C7BE9" w:rsidRDefault="009C7BE9" w:rsidP="002043F1"/>
    <w:p w:rsidR="009C7BE9" w:rsidRDefault="009C7BE9" w:rsidP="002043F1"/>
    <w:p w:rsidR="009C7BE9" w:rsidRDefault="009C7BE9" w:rsidP="002043F1"/>
    <w:p w:rsidR="009C7BE9" w:rsidRDefault="009C7BE9" w:rsidP="002043F1"/>
    <w:p w:rsidR="009C7BE9" w:rsidRPr="0051500C" w:rsidRDefault="009C7BE9" w:rsidP="002043F1">
      <w:pPr>
        <w:rPr>
          <w:b/>
          <w:bCs/>
        </w:rPr>
      </w:pPr>
      <w:r w:rsidRPr="0051500C">
        <w:rPr>
          <w:b/>
          <w:bCs/>
        </w:rPr>
        <w:t xml:space="preserve">S6. Aşağıdakilerden hangisi Kevser kelimesinin anlamlarından biridir ?   </w:t>
      </w:r>
      <w:r w:rsidRPr="0051500C">
        <w:rPr>
          <w:b/>
          <w:bCs/>
          <w:highlight w:val="green"/>
        </w:rPr>
        <w:t>5 PUAN</w:t>
      </w:r>
    </w:p>
    <w:p w:rsidR="009C7BE9" w:rsidRPr="0051500C" w:rsidRDefault="009C7BE9" w:rsidP="002043F1">
      <w:pPr>
        <w:rPr>
          <w:b/>
          <w:bCs/>
        </w:rPr>
      </w:pPr>
      <w:r w:rsidRPr="0051500C">
        <w:rPr>
          <w:b/>
          <w:bCs/>
        </w:rPr>
        <w:t xml:space="preserve">    </w:t>
      </w:r>
      <w:r>
        <w:rPr>
          <w:b/>
          <w:bCs/>
        </w:rPr>
        <w:t xml:space="preserve">  </w:t>
      </w:r>
      <w:r w:rsidRPr="0051500C">
        <w:rPr>
          <w:b/>
          <w:bCs/>
        </w:rPr>
        <w:t>A. Dürüstlük                      B. Bereket                              C. Güven                             D. Sonsuzluk</w:t>
      </w:r>
    </w:p>
    <w:p w:rsidR="009C7BE9" w:rsidRPr="00401121" w:rsidRDefault="009C7BE9" w:rsidP="002043F1">
      <w:pPr>
        <w:rPr>
          <w:b/>
          <w:bCs/>
        </w:rPr>
      </w:pPr>
      <w:r>
        <w:rPr>
          <w:b/>
          <w:bCs/>
        </w:rPr>
        <w:t xml:space="preserve">        </w:t>
      </w:r>
    </w:p>
    <w:p w:rsidR="009C7BE9" w:rsidRPr="00401121" w:rsidRDefault="009C7BE9" w:rsidP="00350753">
      <w:pPr>
        <w:pStyle w:val="NoSpacing"/>
        <w:jc w:val="both"/>
        <w:rPr>
          <w:b/>
          <w:bCs/>
          <w:sz w:val="24"/>
          <w:szCs w:val="24"/>
          <w:u w:val="single"/>
        </w:rPr>
      </w:pPr>
      <w:r w:rsidRPr="00401121">
        <w:rPr>
          <w:b/>
          <w:bCs/>
        </w:rPr>
        <w:t xml:space="preserve">S7. </w:t>
      </w:r>
      <w:r w:rsidRPr="00401121">
        <w:rPr>
          <w:b/>
          <w:bCs/>
          <w:sz w:val="24"/>
          <w:szCs w:val="24"/>
        </w:rPr>
        <w:t xml:space="preserve">Aşağıdakilerden hangisi temizlik türü açısından diğerlerinden </w:t>
      </w:r>
      <w:r w:rsidRPr="00401121">
        <w:rPr>
          <w:b/>
          <w:bCs/>
          <w:sz w:val="24"/>
          <w:szCs w:val="24"/>
          <w:u w:val="single"/>
        </w:rPr>
        <w:t xml:space="preserve">farklıdır?    </w:t>
      </w:r>
      <w:r w:rsidRPr="00401121">
        <w:rPr>
          <w:b/>
          <w:bCs/>
          <w:highlight w:val="green"/>
        </w:rPr>
        <w:t>5 PUAN</w:t>
      </w:r>
      <w:r w:rsidRPr="00401121">
        <w:rPr>
          <w:b/>
          <w:bCs/>
          <w:sz w:val="24"/>
          <w:szCs w:val="24"/>
          <w:u w:val="single"/>
        </w:rPr>
        <w:t xml:space="preserve"> </w:t>
      </w:r>
    </w:p>
    <w:p w:rsidR="009C7BE9" w:rsidRPr="00401121" w:rsidRDefault="009C7BE9" w:rsidP="00350753">
      <w:pPr>
        <w:pStyle w:val="NoSpacing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Elleri yıkamak.</w:t>
      </w:r>
      <w:r w:rsidRPr="00401121">
        <w:rPr>
          <w:b/>
          <w:bCs/>
          <w:sz w:val="24"/>
          <w:szCs w:val="24"/>
        </w:rPr>
        <w:tab/>
        <w:t xml:space="preserve">                                                                      C) Elbiseleri temiz tutmak</w:t>
      </w:r>
    </w:p>
    <w:p w:rsidR="009C7BE9" w:rsidRPr="00401121" w:rsidRDefault="009C7BE9" w:rsidP="00350753">
      <w:pPr>
        <w:pStyle w:val="NoSpacing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B) Çevreyi temiz tutmak.                                                           D) Kötü sözlerden uzak durmak</w:t>
      </w:r>
      <w:r w:rsidRPr="00401121">
        <w:rPr>
          <w:b/>
          <w:bCs/>
        </w:rPr>
        <w:t xml:space="preserve"> . 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      </w:t>
      </w:r>
    </w:p>
    <w:p w:rsidR="009C7BE9" w:rsidRPr="00401121" w:rsidRDefault="009C7BE9" w:rsidP="00DF03A3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S8. </w:t>
      </w:r>
      <w:r w:rsidRPr="00401121">
        <w:rPr>
          <w:b/>
          <w:bCs/>
          <w:sz w:val="24"/>
          <w:szCs w:val="24"/>
        </w:rPr>
        <w:t xml:space="preserve">Hz. Lokman ile ilgili verilen bilgilerden hangisi yanlıştır?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DF03A3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A) Hz. Lokman,  Hz. Davut peygamber zamanında yaşamış bilge bir insandır.</w:t>
      </w:r>
    </w:p>
    <w:p w:rsidR="009C7BE9" w:rsidRPr="00401121" w:rsidRDefault="009C7BE9" w:rsidP="00DF03A3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B) Kuran-ı Kerim’de Allah tarafından güzel özellikleri nedeniyle övülmüştür.</w:t>
      </w:r>
    </w:p>
    <w:p w:rsidR="009C7BE9" w:rsidRPr="00401121" w:rsidRDefault="009C7BE9" w:rsidP="00DF03A3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C) Kuran-ı Kerim’de Hz. Lokman ile ilgili ayetlerin olduğu Lokman Suresi vardır.</w:t>
      </w:r>
    </w:p>
    <w:p w:rsidR="009C7BE9" w:rsidRPr="00401121" w:rsidRDefault="009C7BE9" w:rsidP="00DF03A3">
      <w:pPr>
        <w:rPr>
          <w:b/>
          <w:bCs/>
        </w:rPr>
      </w:pPr>
      <w:r>
        <w:rPr>
          <w:b/>
          <w:bCs/>
        </w:rPr>
        <w:t xml:space="preserve">    </w:t>
      </w:r>
      <w:r w:rsidRPr="00401121">
        <w:rPr>
          <w:b/>
          <w:bCs/>
        </w:rPr>
        <w:t xml:space="preserve">D) Hz. Lokman son peygamberdir. 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</w:t>
      </w:r>
    </w:p>
    <w:p w:rsidR="009C7BE9" w:rsidRPr="00401121" w:rsidRDefault="009C7BE9" w:rsidP="00971952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S9. </w:t>
      </w:r>
      <w:r w:rsidRPr="00401121">
        <w:rPr>
          <w:b/>
          <w:bCs/>
          <w:sz w:val="24"/>
          <w:szCs w:val="24"/>
        </w:rPr>
        <w:t xml:space="preserve">Hz. Muhammed (SAV) ‘in doğum tarihi ve yeri  hangi seçenekte doğru  verilmiştir?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971952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401121">
        <w:rPr>
          <w:b/>
          <w:bCs/>
          <w:sz w:val="24"/>
          <w:szCs w:val="24"/>
        </w:rPr>
        <w:t>A) 20 Nisan  571- Mekke                                                 B) 20 Şubat 571- Medine</w:t>
      </w:r>
    </w:p>
    <w:p w:rsidR="009C7BE9" w:rsidRPr="00401121" w:rsidRDefault="009C7BE9" w:rsidP="00971952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401121">
        <w:rPr>
          <w:b/>
          <w:bCs/>
          <w:sz w:val="24"/>
          <w:szCs w:val="24"/>
        </w:rPr>
        <w:t>C) 20 Mart   571- Mekke                                                 D) 20 Mayıs  571- Medine</w:t>
      </w:r>
      <w:r w:rsidRPr="00401121">
        <w:rPr>
          <w:b/>
          <w:bCs/>
        </w:rPr>
        <w:t xml:space="preserve">     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</w:t>
      </w:r>
    </w:p>
    <w:p w:rsidR="009C7BE9" w:rsidRPr="00401121" w:rsidRDefault="009C7BE9" w:rsidP="006F775B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S10.  </w:t>
      </w:r>
      <w:r w:rsidRPr="00401121">
        <w:rPr>
          <w:b/>
          <w:bCs/>
          <w:sz w:val="24"/>
          <w:szCs w:val="24"/>
        </w:rPr>
        <w:t xml:space="preserve">Peygamber Efendimiz (sav)’e ilk vahiy nerede ve ne zaman gelmiştir?   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6F775B">
      <w:pPr>
        <w:pStyle w:val="NoSpacing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Medine – 610 yılında                                                  B) Hira</w:t>
      </w:r>
      <w:r>
        <w:rPr>
          <w:b/>
          <w:bCs/>
          <w:sz w:val="24"/>
          <w:szCs w:val="24"/>
        </w:rPr>
        <w:t xml:space="preserve"> Dağı </w:t>
      </w:r>
      <w:r w:rsidRPr="00401121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 xml:space="preserve"> </w:t>
      </w:r>
      <w:r w:rsidRPr="00401121">
        <w:rPr>
          <w:b/>
          <w:bCs/>
          <w:sz w:val="24"/>
          <w:szCs w:val="24"/>
        </w:rPr>
        <w:t>Nur Mağarası – 610 yılında</w:t>
      </w:r>
    </w:p>
    <w:p w:rsidR="009C7BE9" w:rsidRPr="00401121" w:rsidRDefault="009C7BE9" w:rsidP="006F775B">
      <w:pPr>
        <w:pStyle w:val="NoSpacing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C) Sevr Mağarası – 610 yılında                                      D) Mekke – 622 yılında</w:t>
      </w:r>
      <w:r w:rsidRPr="00401121">
        <w:rPr>
          <w:b/>
          <w:bCs/>
        </w:rPr>
        <w:t xml:space="preserve">?   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AE1459">
      <w:pPr>
        <w:rPr>
          <w:b/>
          <w:bCs/>
        </w:rPr>
      </w:pPr>
      <w:r w:rsidRPr="00401121">
        <w:rPr>
          <w:b/>
          <w:bCs/>
        </w:rPr>
        <w:t xml:space="preserve">S11. Kur’an’ı </w:t>
      </w:r>
      <w:r>
        <w:rPr>
          <w:b/>
          <w:bCs/>
        </w:rPr>
        <w:t xml:space="preserve"> Kerim ‘ i  </w:t>
      </w:r>
      <w:r w:rsidRPr="00401121">
        <w:rPr>
          <w:b/>
          <w:bCs/>
        </w:rPr>
        <w:t xml:space="preserve">baştan sona ezberlemiş kimseye ne denir 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AE1459">
      <w:pPr>
        <w:pStyle w:val="NoSpacing"/>
        <w:jc w:val="both"/>
        <w:rPr>
          <w:b/>
          <w:bCs/>
          <w:sz w:val="24"/>
          <w:szCs w:val="24"/>
        </w:rPr>
      </w:pPr>
    </w:p>
    <w:p w:rsidR="009C7BE9" w:rsidRPr="00401121" w:rsidRDefault="009C7BE9" w:rsidP="00AE1459">
      <w:pPr>
        <w:rPr>
          <w:b/>
          <w:bCs/>
        </w:rPr>
      </w:pPr>
      <w:r w:rsidRPr="00401121">
        <w:rPr>
          <w:b/>
          <w:bCs/>
        </w:rPr>
        <w:t xml:space="preserve">     A) Üstad</w:t>
      </w:r>
      <w:r w:rsidRPr="00401121">
        <w:rPr>
          <w:b/>
          <w:bCs/>
        </w:rPr>
        <w:tab/>
        <w:t xml:space="preserve">                           B) Hoca</w:t>
      </w:r>
      <w:r w:rsidRPr="00401121">
        <w:rPr>
          <w:b/>
          <w:bCs/>
        </w:rPr>
        <w:tab/>
        <w:t xml:space="preserve">                         C) Derviş                                      D) Hafız   </w:t>
      </w:r>
    </w:p>
    <w:p w:rsidR="009C7BE9" w:rsidRPr="00401121" w:rsidRDefault="009C7BE9" w:rsidP="005D5B8E">
      <w:pPr>
        <w:rPr>
          <w:b/>
          <w:bCs/>
        </w:rPr>
      </w:pPr>
    </w:p>
    <w:p w:rsidR="009C7BE9" w:rsidRPr="00401121" w:rsidRDefault="009C7BE9" w:rsidP="005D5B8E">
      <w:pPr>
        <w:rPr>
          <w:b/>
          <w:bCs/>
        </w:rPr>
      </w:pPr>
      <w:r w:rsidRPr="00401121">
        <w:rPr>
          <w:b/>
          <w:bCs/>
        </w:rPr>
        <w:t xml:space="preserve">S12.  Kur’an-ı </w:t>
      </w:r>
      <w:r>
        <w:rPr>
          <w:b/>
          <w:bCs/>
        </w:rPr>
        <w:t xml:space="preserve"> </w:t>
      </w:r>
      <w:r w:rsidRPr="00401121">
        <w:rPr>
          <w:b/>
          <w:bCs/>
        </w:rPr>
        <w:t xml:space="preserve">Kerim ayetlerini iner inmez yazan kişilere ne denir?       </w:t>
      </w:r>
      <w:r w:rsidRPr="00401121">
        <w:rPr>
          <w:b/>
          <w:bCs/>
          <w:highlight w:val="green"/>
        </w:rPr>
        <w:t>5 PUAN</w:t>
      </w:r>
      <w:r w:rsidRPr="00401121">
        <w:rPr>
          <w:b/>
          <w:bCs/>
        </w:rPr>
        <w:t xml:space="preserve"> </w:t>
      </w:r>
    </w:p>
    <w:p w:rsidR="009C7BE9" w:rsidRPr="00401121" w:rsidRDefault="009C7BE9" w:rsidP="005D5B8E">
      <w:pPr>
        <w:pStyle w:val="NoSpacing"/>
        <w:rPr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Hafız                     B) Hadis katibi                             C) Vahiy katibi                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>D) Müezzin</w:t>
      </w:r>
      <w:r w:rsidRPr="00401121">
        <w:rPr>
          <w:b/>
          <w:bCs/>
        </w:rPr>
        <w:t xml:space="preserve">     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A34376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S13. </w:t>
      </w:r>
      <w:r w:rsidRPr="00401121">
        <w:rPr>
          <w:b/>
          <w:bCs/>
          <w:sz w:val="24"/>
          <w:szCs w:val="24"/>
        </w:rPr>
        <w:t>Yüce Allah tarafından tüm insanlara gönderilen son ve evrensel kitap hangisidir?</w:t>
      </w:r>
      <w:r w:rsidRPr="00401121">
        <w:rPr>
          <w:rStyle w:val="Emphasis"/>
          <w:b w:val="0"/>
          <w:bCs w:val="0"/>
          <w:sz w:val="24"/>
          <w:szCs w:val="24"/>
        </w:rPr>
        <w:t xml:space="preserve">   </w:t>
      </w:r>
      <w:r w:rsidRPr="00401121">
        <w:rPr>
          <w:b/>
          <w:bCs/>
          <w:sz w:val="24"/>
          <w:szCs w:val="24"/>
        </w:rPr>
        <w:t>5 PUAN</w:t>
      </w:r>
    </w:p>
    <w:p w:rsidR="009C7BE9" w:rsidRPr="00401121" w:rsidRDefault="009C7BE9" w:rsidP="00A34376">
      <w:pPr>
        <w:pStyle w:val="NoSpacing"/>
        <w:rPr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 A) İncil 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 xml:space="preserve">B) Tevrat                                   C) Zebur 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 xml:space="preserve">                  D) Kur</w:t>
      </w:r>
      <w:r>
        <w:rPr>
          <w:b/>
          <w:bCs/>
          <w:sz w:val="24"/>
          <w:szCs w:val="24"/>
        </w:rPr>
        <w:t>’</w:t>
      </w:r>
      <w:r w:rsidRPr="00401121">
        <w:rPr>
          <w:b/>
          <w:bCs/>
          <w:sz w:val="24"/>
          <w:szCs w:val="24"/>
        </w:rPr>
        <w:t>an-ı Kerim</w:t>
      </w:r>
      <w:r w:rsidRPr="00401121">
        <w:rPr>
          <w:b/>
          <w:bCs/>
        </w:rPr>
        <w:t xml:space="preserve">     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472FCD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S14.  </w:t>
      </w:r>
      <w:r w:rsidRPr="00401121">
        <w:rPr>
          <w:b/>
          <w:bCs/>
          <w:sz w:val="24"/>
          <w:szCs w:val="24"/>
        </w:rPr>
        <w:t>Kur</w:t>
      </w:r>
      <w:r>
        <w:rPr>
          <w:b/>
          <w:bCs/>
          <w:sz w:val="24"/>
          <w:szCs w:val="24"/>
        </w:rPr>
        <w:t>’</w:t>
      </w:r>
      <w:r w:rsidRPr="00401121">
        <w:rPr>
          <w:b/>
          <w:bCs/>
          <w:sz w:val="24"/>
          <w:szCs w:val="24"/>
        </w:rPr>
        <w:t>an</w:t>
      </w:r>
      <w:r>
        <w:rPr>
          <w:b/>
          <w:bCs/>
          <w:sz w:val="24"/>
          <w:szCs w:val="24"/>
        </w:rPr>
        <w:t xml:space="preserve">- </w:t>
      </w:r>
      <w:r w:rsidRPr="00401121">
        <w:rPr>
          <w:b/>
          <w:bCs/>
          <w:sz w:val="24"/>
          <w:szCs w:val="24"/>
        </w:rPr>
        <w:t>ı</w:t>
      </w:r>
      <w:r>
        <w:rPr>
          <w:b/>
          <w:bCs/>
          <w:sz w:val="24"/>
          <w:szCs w:val="24"/>
        </w:rPr>
        <w:t xml:space="preserve">  K</w:t>
      </w:r>
      <w:r w:rsidRPr="00401121">
        <w:rPr>
          <w:b/>
          <w:bCs/>
          <w:sz w:val="24"/>
          <w:szCs w:val="24"/>
        </w:rPr>
        <w:t xml:space="preserve">erim’in inmesinin tamamlanması yaklaşık olarak kaç yıl sürmüştür 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472FCD">
      <w:pPr>
        <w:rPr>
          <w:b/>
          <w:bCs/>
        </w:rPr>
      </w:pPr>
      <w:r w:rsidRPr="00401121">
        <w:rPr>
          <w:b/>
          <w:bCs/>
        </w:rPr>
        <w:t xml:space="preserve">      A) 10  yıl</w:t>
      </w:r>
      <w:r w:rsidRPr="00401121">
        <w:rPr>
          <w:b/>
          <w:bCs/>
        </w:rPr>
        <w:tab/>
        <w:t xml:space="preserve">                           </w:t>
      </w:r>
      <w:r w:rsidRPr="00401121">
        <w:rPr>
          <w:b/>
          <w:bCs/>
        </w:rPr>
        <w:tab/>
        <w:t>B) 23</w:t>
      </w:r>
      <w:r w:rsidRPr="00401121">
        <w:rPr>
          <w:b/>
          <w:bCs/>
        </w:rPr>
        <w:tab/>
        <w:t xml:space="preserve">yıl                          </w:t>
      </w:r>
      <w:r w:rsidRPr="00401121">
        <w:rPr>
          <w:b/>
          <w:bCs/>
        </w:rPr>
        <w:tab/>
        <w:t>C) 13</w:t>
      </w:r>
      <w:r w:rsidRPr="00401121">
        <w:rPr>
          <w:b/>
          <w:bCs/>
        </w:rPr>
        <w:tab/>
        <w:t xml:space="preserve">yıl                                    D) 33   yıl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472FCD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S15. </w:t>
      </w:r>
      <w:r w:rsidRPr="00401121">
        <w:rPr>
          <w:b/>
          <w:bCs/>
          <w:sz w:val="24"/>
          <w:szCs w:val="24"/>
        </w:rPr>
        <w:t>Kur’an-</w:t>
      </w:r>
      <w:r>
        <w:rPr>
          <w:b/>
          <w:bCs/>
          <w:sz w:val="24"/>
          <w:szCs w:val="24"/>
        </w:rPr>
        <w:t xml:space="preserve"> </w:t>
      </w:r>
      <w:r w:rsidRPr="00401121">
        <w:rPr>
          <w:b/>
          <w:bCs/>
          <w:sz w:val="24"/>
          <w:szCs w:val="24"/>
        </w:rPr>
        <w:t xml:space="preserve">ı </w:t>
      </w:r>
      <w:r>
        <w:rPr>
          <w:b/>
          <w:bCs/>
          <w:sz w:val="24"/>
          <w:szCs w:val="24"/>
        </w:rPr>
        <w:t xml:space="preserve"> </w:t>
      </w:r>
      <w:r w:rsidRPr="00401121">
        <w:rPr>
          <w:b/>
          <w:bCs/>
          <w:sz w:val="24"/>
          <w:szCs w:val="24"/>
        </w:rPr>
        <w:t xml:space="preserve">Kerim hangi gecede indirilmeye başlanmıştır ?   </w:t>
      </w:r>
      <w:r w:rsidRPr="00401121">
        <w:rPr>
          <w:b/>
          <w:bCs/>
          <w:highlight w:val="green"/>
        </w:rPr>
        <w:t>5 PUAN</w:t>
      </w:r>
    </w:p>
    <w:p w:rsidR="009C7BE9" w:rsidRPr="00401121" w:rsidRDefault="009C7BE9" w:rsidP="00472FCD">
      <w:pPr>
        <w:pStyle w:val="NoSpacing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  A) Kadir Gecesi</w:t>
      </w:r>
      <w:r w:rsidRPr="00401121">
        <w:rPr>
          <w:b/>
          <w:bCs/>
          <w:sz w:val="24"/>
          <w:szCs w:val="24"/>
        </w:rPr>
        <w:tab/>
        <w:t xml:space="preserve">   </w:t>
      </w:r>
      <w:r w:rsidRPr="00401121">
        <w:rPr>
          <w:b/>
          <w:bCs/>
          <w:sz w:val="24"/>
          <w:szCs w:val="24"/>
        </w:rPr>
        <w:tab/>
        <w:t>B) Mi’rac Gecesi                          C) Berat Gecesi</w:t>
      </w:r>
      <w:r w:rsidRPr="00401121">
        <w:rPr>
          <w:b/>
          <w:bCs/>
          <w:sz w:val="24"/>
          <w:szCs w:val="24"/>
        </w:rPr>
        <w:tab/>
        <w:t xml:space="preserve">              D) Regaib Gecesi</w:t>
      </w:r>
      <w:r w:rsidRPr="00401121">
        <w:rPr>
          <w:b/>
          <w:bCs/>
        </w:rPr>
        <w:t xml:space="preserve"> 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387046">
      <w:pPr>
        <w:pStyle w:val="NoSpacing"/>
        <w:jc w:val="both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S16. </w:t>
      </w:r>
      <w:r>
        <w:rPr>
          <w:noProof/>
        </w:rPr>
        <w:pict>
          <v:oval id="_x0000_s1026" style="position:absolute;left:0;text-align:left;margin-left:-126.65pt;margin-top:117.65pt;width:14.25pt;height:14.25pt;z-index:251658240;mso-position-horizontal-relative:text;mso-position-vertical-relative:text" filled="f" strokecolor="red" strokeweight="2.25pt"/>
        </w:pict>
      </w:r>
      <w:r w:rsidRPr="00401121">
        <w:rPr>
          <w:b/>
          <w:bCs/>
          <w:sz w:val="24"/>
          <w:szCs w:val="24"/>
        </w:rPr>
        <w:t>Peygamberimize gelen ilk vahyin anlamı hangisidir?</w:t>
      </w:r>
      <w:r>
        <w:rPr>
          <w:b/>
          <w:bCs/>
          <w:sz w:val="24"/>
          <w:szCs w:val="24"/>
        </w:rPr>
        <w:t xml:space="preserve">   </w:t>
      </w:r>
      <w:r w:rsidRPr="0018199E">
        <w:rPr>
          <w:b/>
          <w:bCs/>
          <w:sz w:val="24"/>
          <w:szCs w:val="24"/>
          <w:highlight w:val="green"/>
        </w:rPr>
        <w:t>5 PUAN</w:t>
      </w:r>
    </w:p>
    <w:p w:rsidR="009C7BE9" w:rsidRPr="00401121" w:rsidRDefault="009C7BE9" w:rsidP="00387046">
      <w:pPr>
        <w:pStyle w:val="NoSpacing"/>
        <w:rPr>
          <w:b/>
          <w:bCs/>
          <w:sz w:val="24"/>
          <w:szCs w:val="24"/>
        </w:rPr>
      </w:pPr>
      <w:r w:rsidRPr="00401121">
        <w:rPr>
          <w:b/>
          <w:bCs/>
          <w:sz w:val="24"/>
          <w:szCs w:val="24"/>
        </w:rPr>
        <w:t xml:space="preserve">   A) Oku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>B) Namaz kıl                                   C) Oruç tut</w:t>
      </w:r>
      <w:r w:rsidRPr="00401121">
        <w:rPr>
          <w:b/>
          <w:bCs/>
          <w:sz w:val="24"/>
          <w:szCs w:val="24"/>
        </w:rPr>
        <w:tab/>
      </w:r>
      <w:r w:rsidRPr="00401121">
        <w:rPr>
          <w:b/>
          <w:bCs/>
          <w:sz w:val="24"/>
          <w:szCs w:val="24"/>
        </w:rPr>
        <w:tab/>
        <w:t xml:space="preserve">                   D) Dinle</w:t>
      </w:r>
      <w:r w:rsidRPr="00401121">
        <w:rPr>
          <w:b/>
          <w:bCs/>
        </w:rPr>
        <w:t xml:space="preserve"> </w:t>
      </w: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</w:rPr>
        <w:t xml:space="preserve">     </w:t>
      </w:r>
    </w:p>
    <w:p w:rsidR="009C7BE9" w:rsidRPr="00CD3F88" w:rsidRDefault="009C7BE9" w:rsidP="002043F1">
      <w:pPr>
        <w:rPr>
          <w:b/>
          <w:bCs/>
        </w:rPr>
      </w:pPr>
    </w:p>
    <w:p w:rsidR="009C7BE9" w:rsidRPr="00943723" w:rsidRDefault="009C7BE9" w:rsidP="00CD3F8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S-17. -Peygamberimizin doğduğu çevre ile ilgili verilen bilgilerden hangisi </w:t>
      </w:r>
      <w:r w:rsidRPr="00943723">
        <w:rPr>
          <w:rFonts w:ascii="Times New Roman" w:hAnsi="Times New Roman" w:cs="Times New Roman"/>
          <w:b/>
          <w:bCs/>
          <w:sz w:val="24"/>
          <w:szCs w:val="24"/>
          <w:u w:val="single"/>
          <w:lang w:eastAsia="ja-JP"/>
        </w:rPr>
        <w:t>yanlıştır</w:t>
      </w: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?   </w:t>
      </w:r>
      <w:r w:rsidRPr="00943723">
        <w:rPr>
          <w:rFonts w:ascii="Times New Roman" w:hAnsi="Times New Roman" w:cs="Times New Roman"/>
          <w:b/>
          <w:bCs/>
          <w:sz w:val="24"/>
          <w:szCs w:val="24"/>
          <w:highlight w:val="green"/>
          <w:lang w:eastAsia="ja-JP"/>
        </w:rPr>
        <w:t>5 PUAN</w:t>
      </w:r>
    </w:p>
    <w:p w:rsidR="009C7BE9" w:rsidRPr="00943723" w:rsidRDefault="009C7BE9" w:rsidP="00CD3F8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A ) Peygamberimizin doğduğu yıllarda Kabe’de putlar vardı.</w:t>
      </w:r>
    </w:p>
    <w:p w:rsidR="009C7BE9" w:rsidRPr="00943723" w:rsidRDefault="009C7BE9" w:rsidP="00CD3F8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B ) O dönemde halk arasında çatışmalar ve kan davaları vardı.</w:t>
      </w:r>
    </w:p>
    <w:p w:rsidR="009C7BE9" w:rsidRPr="00943723" w:rsidRDefault="009C7BE9" w:rsidP="00CD3F8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C ) Peygamberimizin doğduğu yıllarda kölelere ve kadınlara çok değer verilirdi.</w:t>
      </w:r>
    </w:p>
    <w:p w:rsidR="009C7BE9" w:rsidRPr="00943723" w:rsidRDefault="009C7BE9" w:rsidP="00CD3F88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943723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  D ) Peygamberimizin doğduğu yıllarda bazı cahil insanlar yeni doğan çocuklarını kız olduğu için </w:t>
      </w:r>
      <w:r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</w:t>
      </w:r>
    </w:p>
    <w:p w:rsidR="009C7BE9" w:rsidRDefault="009C7BE9" w:rsidP="00EA1C02">
      <w:pPr>
        <w:rPr>
          <w:b/>
          <w:bCs/>
          <w:lang w:eastAsia="ja-JP"/>
        </w:rPr>
      </w:pPr>
      <w:r w:rsidRPr="00CD3F88">
        <w:rPr>
          <w:b/>
          <w:bCs/>
        </w:rPr>
        <w:t xml:space="preserve"> </w:t>
      </w:r>
      <w:r>
        <w:rPr>
          <w:b/>
          <w:bCs/>
        </w:rPr>
        <w:t xml:space="preserve">           </w:t>
      </w:r>
      <w:r w:rsidRPr="00943723">
        <w:rPr>
          <w:b/>
          <w:bCs/>
          <w:lang w:eastAsia="ja-JP"/>
        </w:rPr>
        <w:t>öldürürlerdi.</w:t>
      </w:r>
    </w:p>
    <w:p w:rsidR="009C7BE9" w:rsidRDefault="009C7BE9" w:rsidP="00EA1C02">
      <w:pPr>
        <w:rPr>
          <w:b/>
          <w:bCs/>
        </w:rPr>
      </w:pPr>
      <w:r w:rsidRPr="00401121">
        <w:rPr>
          <w:b/>
          <w:bCs/>
        </w:rPr>
        <w:t xml:space="preserve"> </w:t>
      </w:r>
    </w:p>
    <w:p w:rsidR="009C7BE9" w:rsidRDefault="009C7BE9" w:rsidP="00943723">
      <w:pPr>
        <w:pStyle w:val="NoSpacing"/>
        <w:spacing w:line="480" w:lineRule="auto"/>
        <w:rPr>
          <w:b/>
          <w:bCs/>
          <w:sz w:val="24"/>
          <w:szCs w:val="24"/>
        </w:rPr>
      </w:pPr>
      <w:r w:rsidRPr="00401121">
        <w:rPr>
          <w:b/>
          <w:bCs/>
        </w:rPr>
        <w:t xml:space="preserve">S18. </w:t>
      </w:r>
      <w:r w:rsidRPr="00401121">
        <w:rPr>
          <w:b/>
          <w:bCs/>
          <w:sz w:val="24"/>
          <w:szCs w:val="24"/>
        </w:rPr>
        <w:t>Kuran-ı Kerim</w:t>
      </w:r>
      <w:r w:rsidRPr="00401121">
        <w:rPr>
          <w:b/>
          <w:bCs/>
          <w:sz w:val="24"/>
          <w:szCs w:val="24"/>
          <w:u w:val="dotted"/>
        </w:rPr>
        <w:t xml:space="preserve"> kim </w:t>
      </w:r>
      <w:r w:rsidRPr="00401121">
        <w:rPr>
          <w:b/>
          <w:bCs/>
          <w:sz w:val="24"/>
          <w:szCs w:val="24"/>
        </w:rPr>
        <w:t>zamanında kitap haline dönüştürülmüştür ?</w:t>
      </w:r>
    </w:p>
    <w:p w:rsidR="009C7BE9" w:rsidRPr="00943723" w:rsidRDefault="009C7BE9" w:rsidP="00943723">
      <w:pPr>
        <w:pStyle w:val="NoSpacing"/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>
        <w:rPr>
          <w:b/>
          <w:bCs/>
        </w:rPr>
        <w:t xml:space="preserve">   </w:t>
      </w:r>
      <w:r w:rsidRPr="00401121">
        <w:rPr>
          <w:b/>
          <w:bCs/>
        </w:rPr>
        <w:t xml:space="preserve">A . Hz. Osman                         B. Hz. Ali                           C. Hz. Ebu Bekir                          D. Hz. Ömer               </w:t>
      </w:r>
    </w:p>
    <w:p w:rsidR="009C7BE9" w:rsidRPr="00401121" w:rsidRDefault="009C7BE9" w:rsidP="002043F1">
      <w:pPr>
        <w:rPr>
          <w:b/>
          <w:bCs/>
          <w:highlight w:val="green"/>
        </w:rPr>
      </w:pPr>
      <w:r w:rsidRPr="00401121">
        <w:rPr>
          <w:b/>
          <w:bCs/>
          <w:highlight w:val="green"/>
        </w:rPr>
        <w:t>NOT BAREMİ : 1,</w:t>
      </w:r>
      <w:r>
        <w:rPr>
          <w:b/>
          <w:bCs/>
          <w:highlight w:val="green"/>
        </w:rPr>
        <w:t xml:space="preserve"> </w:t>
      </w:r>
      <w:r w:rsidRPr="00401121">
        <w:rPr>
          <w:b/>
          <w:bCs/>
          <w:highlight w:val="green"/>
        </w:rPr>
        <w:t>2, SORULAR 10’ AR PUAN ,</w:t>
      </w:r>
    </w:p>
    <w:p w:rsidR="009C7BE9" w:rsidRPr="00401121" w:rsidRDefault="009C7BE9" w:rsidP="002043F1">
      <w:pPr>
        <w:rPr>
          <w:b/>
          <w:bCs/>
          <w:highlight w:val="green"/>
        </w:rPr>
      </w:pPr>
    </w:p>
    <w:p w:rsidR="009C7BE9" w:rsidRPr="00401121" w:rsidRDefault="009C7BE9" w:rsidP="002043F1">
      <w:pPr>
        <w:rPr>
          <w:b/>
          <w:bCs/>
        </w:rPr>
      </w:pPr>
      <w:r w:rsidRPr="00401121">
        <w:rPr>
          <w:b/>
          <w:bCs/>
          <w:highlight w:val="green"/>
        </w:rPr>
        <w:t xml:space="preserve"> 3,4,5,6,7,8,9,10,11,12,13,14,15, 16 , 17,18  SORULAR  5’ER  PUANDIR.</w:t>
      </w:r>
    </w:p>
    <w:p w:rsidR="009C7BE9" w:rsidRPr="00401121" w:rsidRDefault="009C7BE9" w:rsidP="002043F1">
      <w:pPr>
        <w:rPr>
          <w:b/>
          <w:bCs/>
        </w:rPr>
      </w:pPr>
    </w:p>
    <w:p w:rsidR="009C7BE9" w:rsidRPr="00401121" w:rsidRDefault="009C7BE9" w:rsidP="002043F1">
      <w:pPr>
        <w:tabs>
          <w:tab w:val="left" w:pos="3315"/>
        </w:tabs>
        <w:rPr>
          <w:b/>
          <w:bCs/>
        </w:rPr>
      </w:pPr>
      <w:r>
        <w:rPr>
          <w:b/>
          <w:bCs/>
        </w:rPr>
        <w:tab/>
        <w:t xml:space="preserve">  </w:t>
      </w:r>
    </w:p>
    <w:p w:rsidR="009C7BE9" w:rsidRPr="00401121" w:rsidRDefault="009C7BE9" w:rsidP="002043F1">
      <w:pPr>
        <w:tabs>
          <w:tab w:val="left" w:pos="3315"/>
        </w:tabs>
        <w:rPr>
          <w:b/>
          <w:bCs/>
        </w:rPr>
      </w:pPr>
    </w:p>
    <w:p w:rsidR="009C7BE9" w:rsidRDefault="009C7BE9" w:rsidP="001116C5">
      <w:pPr>
        <w:tabs>
          <w:tab w:val="left" w:pos="3750"/>
        </w:tabs>
        <w:rPr>
          <w:b/>
          <w:bCs/>
        </w:rPr>
      </w:pPr>
      <w:r w:rsidRPr="00401121">
        <w:rPr>
          <w:b/>
          <w:bCs/>
        </w:rPr>
        <w:tab/>
      </w:r>
      <w:r>
        <w:rPr>
          <w:b/>
          <w:bCs/>
        </w:rPr>
        <w:t xml:space="preserve">                                                            </w:t>
      </w:r>
    </w:p>
    <w:p w:rsidR="009C7BE9" w:rsidRDefault="009C7BE9" w:rsidP="001116C5">
      <w:pPr>
        <w:tabs>
          <w:tab w:val="left" w:pos="3750"/>
        </w:tabs>
        <w:rPr>
          <w:b/>
          <w:bCs/>
          <w:color w:val="FF0000"/>
        </w:rPr>
      </w:pPr>
      <w:r>
        <w:rPr>
          <w:b/>
          <w:bCs/>
        </w:rPr>
        <w:t xml:space="preserve">                                                                  </w:t>
      </w:r>
      <w:r>
        <w:rPr>
          <w:b/>
          <w:bCs/>
          <w:color w:val="FF0000"/>
          <w:highlight w:val="yellow"/>
        </w:rPr>
        <w:t>CEVAP ANAH</w:t>
      </w:r>
      <w:r w:rsidRPr="001116C5">
        <w:rPr>
          <w:b/>
          <w:bCs/>
          <w:color w:val="FF0000"/>
          <w:highlight w:val="yellow"/>
        </w:rPr>
        <w:t>TARI</w:t>
      </w:r>
    </w:p>
    <w:p w:rsidR="009C7BE9" w:rsidRPr="001116C5" w:rsidRDefault="009C7BE9" w:rsidP="001116C5">
      <w:pPr>
        <w:tabs>
          <w:tab w:val="left" w:pos="3750"/>
        </w:tabs>
        <w:rPr>
          <w:b/>
          <w:bCs/>
          <w:color w:val="FF0000"/>
        </w:rPr>
      </w:pPr>
    </w:p>
    <w:p w:rsidR="009C7BE9" w:rsidRDefault="009C7BE9" w:rsidP="00401121">
      <w:pPr>
        <w:rPr>
          <w:sz w:val="22"/>
          <w:szCs w:val="22"/>
        </w:rPr>
      </w:pPr>
      <w:r>
        <w:rPr>
          <w:b/>
          <w:bCs/>
          <w:sz w:val="22"/>
          <w:szCs w:val="22"/>
        </w:rPr>
        <w:t>2014/ 2015  EĞİTİM ÖĞRETİM YILI 2. DÖNEM  1. DİN KÜLTÜRÜ VE AHLAK  BİLGİSİ YAZILI    SORULARI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r>
        <w:t>****************************************************************************************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S1. Aşağıdaki cümlelerde noktalı yerlere ,verilen sözcük ve sözcük gruplarından uygun olanları yazınız.                                            </w:t>
      </w:r>
    </w:p>
    <w:p w:rsidR="009C7BE9" w:rsidRDefault="009C7BE9" w:rsidP="00401121">
      <w:pPr>
        <w:tabs>
          <w:tab w:val="left" w:pos="9300"/>
        </w:tabs>
        <w:rPr>
          <w:b/>
          <w:bCs/>
        </w:rPr>
      </w:pPr>
      <w:r>
        <w:rPr>
          <w:b/>
          <w:bCs/>
        </w:rPr>
        <w:tab/>
        <w:t xml:space="preserve">( </w:t>
      </w:r>
      <w:r>
        <w:rPr>
          <w:b/>
          <w:bCs/>
          <w:highlight w:val="green"/>
        </w:rPr>
        <w:t>10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376"/>
        <w:gridCol w:w="1967"/>
        <w:gridCol w:w="2168"/>
        <w:gridCol w:w="2168"/>
        <w:gridCol w:w="2168"/>
      </w:tblGrid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Arabistan – Mekke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Hasan - Hüseyin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632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ticaretle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Amine</w:t>
            </w:r>
          </w:p>
        </w:tc>
      </w:tr>
      <w:tr w:rsidR="009C7BE9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Abdül Muttalip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Fatma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Kabe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Abdullah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7BE9" w:rsidRDefault="009C7BE9" w:rsidP="00161C8D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571</w:t>
            </w:r>
          </w:p>
        </w:tc>
      </w:tr>
    </w:tbl>
    <w:p w:rsidR="009C7BE9" w:rsidRDefault="009C7BE9" w:rsidP="00401121">
      <w:pPr>
        <w:rPr>
          <w:b/>
          <w:bCs/>
        </w:rPr>
      </w:pPr>
    </w:p>
    <w:p w:rsidR="009C7BE9" w:rsidRPr="00FB5D02" w:rsidRDefault="009C7BE9" w:rsidP="00401121">
      <w:pPr>
        <w:rPr>
          <w:b/>
          <w:bCs/>
        </w:rPr>
      </w:pPr>
      <w:r>
        <w:rPr>
          <w:b/>
          <w:bCs/>
        </w:rPr>
        <w:t xml:space="preserve">   A</w:t>
      </w:r>
      <w:r w:rsidRPr="00FB5D02">
        <w:rPr>
          <w:b/>
          <w:bCs/>
        </w:rPr>
        <w:t>. Hz. Muhammed  ARABİSTAN ‘ ın    MEKKE  şehrinde  doğdu.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B. Hz. Muhammed ‘ in  babasının adı  ABDULLAH ’ tır.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C. Mekke ‘ de yaşayan halk TİCARETLE  uğraşıyordu.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Ç. Hz. Muhammed ‘ in   annesinin adı  AMİNE ’ dir.</w:t>
      </w:r>
    </w:p>
    <w:p w:rsidR="009C7BE9" w:rsidRPr="00FB5D02" w:rsidRDefault="009C7BE9" w:rsidP="00401121">
      <w:pPr>
        <w:rPr>
          <w:b/>
          <w:bCs/>
        </w:rPr>
      </w:pPr>
      <w:r>
        <w:rPr>
          <w:b/>
          <w:bCs/>
        </w:rPr>
        <w:t xml:space="preserve">   D. Hz . Muhammed ‘in   dede</w:t>
      </w:r>
      <w:r w:rsidRPr="00FB5D02">
        <w:rPr>
          <w:b/>
          <w:bCs/>
        </w:rPr>
        <w:t>sinin adı  ABDÜLMUTTALİP’  tir.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E. Yüce Allah ‘</w:t>
      </w:r>
      <w:r>
        <w:rPr>
          <w:b/>
          <w:bCs/>
        </w:rPr>
        <w:t xml:space="preserve">a </w:t>
      </w:r>
      <w:r w:rsidRPr="00FB5D02">
        <w:rPr>
          <w:b/>
          <w:bCs/>
        </w:rPr>
        <w:t xml:space="preserve"> ibadet etmek amacıyla yapılmış olan  KABE  Mekke ‘dedir.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F. Hz . Muhammed 632    yılında öldü.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G. Hz. Muhammed ‘ in  kızının adı FATIMA’  dır.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Ğ. Hz. Muhammed 571  yılında   doğdu.</w:t>
      </w:r>
    </w:p>
    <w:p w:rsidR="009C7BE9" w:rsidRPr="00FB5D02" w:rsidRDefault="009C7BE9" w:rsidP="00401121">
      <w:pPr>
        <w:rPr>
          <w:b/>
          <w:bCs/>
        </w:rPr>
      </w:pPr>
      <w:r w:rsidRPr="00FB5D02">
        <w:rPr>
          <w:b/>
          <w:bCs/>
        </w:rPr>
        <w:t xml:space="preserve">   H. Hz. Muhammed ‘in torunlarının adları  HASAN   ve  HÜSEYİN ‘dir.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S2. Aşağıdaki tümcelerden doğru olanların başına “ D” , yanlış olanların </w:t>
      </w:r>
      <w:r>
        <w:t xml:space="preserve"> </w:t>
      </w:r>
      <w:r>
        <w:rPr>
          <w:b/>
          <w:bCs/>
        </w:rPr>
        <w:t xml:space="preserve">başına “ Y “ yazınız.  </w:t>
      </w:r>
      <w:r>
        <w:rPr>
          <w:b/>
          <w:bCs/>
          <w:highlight w:val="green"/>
        </w:rPr>
        <w:t>10 PUAN</w:t>
      </w:r>
      <w:r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A.  Hz. Muhammed ‘ in yetişmesinde önemli katkısı olan  sütannesinin adı Halime ‘dir.    (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B.  Hz. Muhammed ‘in sütkardeşinin adı Şeyma ‘ dır.  ( D )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C.  Hz . Muhammed ‘in annesinin babasının adı Vehb ‘tir.  ( D 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Ç.  Hz. Muhammed 40 yaşında iken peygamberlikle müjdelendirilmiştir. ( D 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D.  Hz. Muhammed 25 yaşında iken Hz. Hatice ile evlendi. (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E.  Hz. Muhammed daha dünyaya gelmeden babasını kaybetti.  (  D 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F.  Hz. Muhammed ‘in  6 yaşındayken annesi de  öldü. ( 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G. Hz. Muhammed 8 yaşından 25 yaşına kadar amcası Ebu Talip ‘in yanında yaşadı .  ( D )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G. Peygamberimiz Hz. Muhammed ‘in dadısının adı Ümmü Eymen ‘dir ( D )</w:t>
      </w:r>
    </w:p>
    <w:p w:rsidR="009C7BE9" w:rsidRDefault="009C7BE9" w:rsidP="00401121">
      <w:r>
        <w:rPr>
          <w:b/>
          <w:bCs/>
        </w:rPr>
        <w:t xml:space="preserve"> H.  Müslümanlar Ehli Beyt ‘ e olan sevgisinden dolayı çocuklarına  Ali   ,  Fatma , Hasan , Hüseyin adlarını çok vermişlerdir. ( D  )</w:t>
      </w:r>
    </w:p>
    <w:p w:rsidR="009C7BE9" w:rsidRDefault="009C7BE9" w:rsidP="00401121"/>
    <w:p w:rsidR="009C7BE9" w:rsidRDefault="009C7BE9" w:rsidP="00401121"/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S3. İlahi kitapların adlarını yazınız.  </w:t>
      </w:r>
      <w:r>
        <w:rPr>
          <w:b/>
          <w:bCs/>
          <w:highlight w:val="green"/>
        </w:rPr>
        <w:t>5 PUAN</w:t>
      </w:r>
    </w:p>
    <w:p w:rsidR="009C7BE9" w:rsidRDefault="009C7BE9" w:rsidP="00401121">
      <w:pPr>
        <w:rPr>
          <w:b/>
          <w:bCs/>
        </w:rPr>
      </w:pPr>
    </w:p>
    <w:p w:rsidR="009C7BE9" w:rsidRPr="00356345" w:rsidRDefault="009C7BE9" w:rsidP="00401121">
      <w:pPr>
        <w:rPr>
          <w:b/>
          <w:bCs/>
          <w:color w:val="FF0000"/>
        </w:rPr>
      </w:pPr>
      <w:r>
        <w:rPr>
          <w:b/>
          <w:bCs/>
          <w:color w:val="FF0000"/>
        </w:rPr>
        <w:t>C3.</w:t>
      </w:r>
      <w:r w:rsidRPr="00356345">
        <w:rPr>
          <w:b/>
          <w:bCs/>
          <w:color w:val="FF0000"/>
        </w:rPr>
        <w:t xml:space="preserve"> 1. Tevrat           2. Zebur             3. İncil               4. Kur ‘an -  Kerim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S4. Kendisine kitap indirilen peygamberlerin adlarını yazınız.     </w:t>
      </w:r>
      <w:r>
        <w:rPr>
          <w:b/>
          <w:bCs/>
          <w:highlight w:val="green"/>
        </w:rPr>
        <w:t xml:space="preserve">  5 PUAN</w:t>
      </w:r>
    </w:p>
    <w:p w:rsidR="009C7BE9" w:rsidRDefault="009C7BE9" w:rsidP="00401121">
      <w:pPr>
        <w:rPr>
          <w:b/>
          <w:bCs/>
        </w:rPr>
      </w:pPr>
    </w:p>
    <w:p w:rsidR="009C7BE9" w:rsidRPr="00356345" w:rsidRDefault="009C7BE9" w:rsidP="00401121">
      <w:pPr>
        <w:rPr>
          <w:b/>
          <w:bCs/>
          <w:color w:val="FF0000"/>
        </w:rPr>
      </w:pPr>
      <w:r>
        <w:rPr>
          <w:b/>
          <w:bCs/>
          <w:color w:val="FF0000"/>
        </w:rPr>
        <w:t>C4.</w:t>
      </w:r>
      <w:r w:rsidRPr="00356345">
        <w:rPr>
          <w:b/>
          <w:bCs/>
          <w:color w:val="FF0000"/>
        </w:rPr>
        <w:t>1. Hz. Musa              2.  Hz. Davut                           3. Hz. İsa                           4. Hz. Muhammed</w:t>
      </w:r>
    </w:p>
    <w:p w:rsidR="009C7BE9" w:rsidRDefault="009C7BE9" w:rsidP="00401121"/>
    <w:p w:rsidR="009C7BE9" w:rsidRDefault="009C7BE9" w:rsidP="00401121"/>
    <w:p w:rsidR="009C7BE9" w:rsidRDefault="009C7BE9" w:rsidP="00401121"/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S5. Sizce Kur’an – ı  Kerim  Hz. Ebu Bekir zamanında kitap haline getirilmemiş olsaydı neler olabilirdi ?      </w:t>
      </w:r>
    </w:p>
    <w:p w:rsidR="009C7BE9" w:rsidRPr="00356345" w:rsidRDefault="009C7BE9" w:rsidP="003C23E1">
      <w:pPr>
        <w:tabs>
          <w:tab w:val="left" w:pos="9495"/>
        </w:tabs>
        <w:rPr>
          <w:b/>
          <w:bCs/>
          <w:color w:val="FF0000"/>
        </w:rPr>
      </w:pPr>
      <w:r>
        <w:rPr>
          <w:b/>
          <w:bCs/>
        </w:rPr>
        <w:t xml:space="preserve">      </w:t>
      </w:r>
      <w:r>
        <w:rPr>
          <w:b/>
          <w:bCs/>
        </w:rPr>
        <w:tab/>
        <w:t xml:space="preserve">    </w:t>
      </w:r>
      <w:r>
        <w:rPr>
          <w:b/>
          <w:bCs/>
          <w:highlight w:val="green"/>
        </w:rPr>
        <w:t>5 PUAN</w:t>
      </w:r>
    </w:p>
    <w:p w:rsidR="009C7BE9" w:rsidRPr="00356345" w:rsidRDefault="009C7BE9" w:rsidP="00401121">
      <w:pPr>
        <w:rPr>
          <w:b/>
          <w:bCs/>
          <w:color w:val="FF0000"/>
        </w:rPr>
      </w:pPr>
      <w:r>
        <w:rPr>
          <w:b/>
          <w:bCs/>
          <w:color w:val="FF0000"/>
        </w:rPr>
        <w:t>C5.</w:t>
      </w:r>
      <w:r w:rsidRPr="00356345">
        <w:rPr>
          <w:color w:val="FF0000"/>
        </w:rPr>
        <w:t xml:space="preserve"> </w:t>
      </w:r>
      <w:r w:rsidRPr="00356345">
        <w:rPr>
          <w:b/>
          <w:bCs/>
          <w:color w:val="FF0000"/>
        </w:rPr>
        <w:t>Kur ‘an - ı   Kerim  kitap haline getirilmemiş olsaydı zamanla  unutulabilir veya kaybolabilirdi.</w:t>
      </w:r>
    </w:p>
    <w:p w:rsidR="009C7BE9" w:rsidRDefault="009C7BE9" w:rsidP="00401121">
      <w:pPr>
        <w:rPr>
          <w:b/>
          <w:bCs/>
          <w:color w:val="00B0F0"/>
        </w:rPr>
      </w:pPr>
      <w:r w:rsidRPr="00356345">
        <w:rPr>
          <w:b/>
          <w:bCs/>
          <w:color w:val="00B0F0"/>
        </w:rPr>
        <w:t xml:space="preserve"> </w:t>
      </w:r>
    </w:p>
    <w:p w:rsidR="009C7BE9" w:rsidRPr="00356345" w:rsidRDefault="009C7BE9" w:rsidP="00401121">
      <w:pPr>
        <w:rPr>
          <w:b/>
          <w:bCs/>
          <w:color w:val="FF0000"/>
        </w:rPr>
      </w:pPr>
      <w:r w:rsidRPr="00356345">
        <w:rPr>
          <w:b/>
          <w:bCs/>
          <w:color w:val="00B0F0"/>
        </w:rPr>
        <w:t xml:space="preserve"> ÇÜNKÜ</w:t>
      </w:r>
      <w:r w:rsidRPr="00356345">
        <w:rPr>
          <w:b/>
          <w:bCs/>
          <w:color w:val="FF0000"/>
        </w:rPr>
        <w:t xml:space="preserve"> : Savaşlarda Kur ‘an - ı   Kerim ‘ i  ezbere</w:t>
      </w:r>
      <w:r>
        <w:rPr>
          <w:b/>
          <w:bCs/>
          <w:color w:val="FF0000"/>
        </w:rPr>
        <w:t xml:space="preserve"> bilen birçok hafız şehit ol</w:t>
      </w:r>
      <w:r w:rsidRPr="00356345">
        <w:rPr>
          <w:b/>
          <w:bCs/>
          <w:color w:val="FF0000"/>
        </w:rPr>
        <w:t>du.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Default="009C7BE9" w:rsidP="00153274"/>
    <w:p w:rsidR="009C7BE9" w:rsidRPr="0051500C" w:rsidRDefault="009C7BE9" w:rsidP="00153274">
      <w:pPr>
        <w:rPr>
          <w:b/>
          <w:bCs/>
        </w:rPr>
      </w:pPr>
      <w:r w:rsidRPr="0051500C">
        <w:rPr>
          <w:b/>
          <w:bCs/>
        </w:rPr>
        <w:t xml:space="preserve">S6. Aşağıdakilerden hangisi Kevser kelimesinin anlamlarından biridir ?   </w:t>
      </w:r>
      <w:r w:rsidRPr="0051500C">
        <w:rPr>
          <w:b/>
          <w:bCs/>
          <w:highlight w:val="green"/>
        </w:rPr>
        <w:t>5 PUAN</w:t>
      </w:r>
    </w:p>
    <w:p w:rsidR="009C7BE9" w:rsidRPr="0051500C" w:rsidRDefault="009C7BE9" w:rsidP="00153274">
      <w:pPr>
        <w:rPr>
          <w:b/>
          <w:bCs/>
        </w:rPr>
      </w:pPr>
      <w:r w:rsidRPr="0051500C">
        <w:rPr>
          <w:b/>
          <w:bCs/>
        </w:rPr>
        <w:t xml:space="preserve">    </w:t>
      </w:r>
      <w:r>
        <w:rPr>
          <w:b/>
          <w:bCs/>
        </w:rPr>
        <w:t xml:space="preserve">  </w:t>
      </w:r>
      <w:r w:rsidRPr="0051500C">
        <w:rPr>
          <w:b/>
          <w:bCs/>
        </w:rPr>
        <w:t>A. Dürüstlük                      B. Bereket                              C. Güven                             D. Sonsuzluk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      </w:t>
      </w:r>
    </w:p>
    <w:p w:rsidR="009C7BE9" w:rsidRPr="00176720" w:rsidRDefault="009C7BE9" w:rsidP="00401121">
      <w:pPr>
        <w:pStyle w:val="NoSpacing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</w:rPr>
        <w:t xml:space="preserve">S7. </w:t>
      </w:r>
      <w:r w:rsidRPr="00176720">
        <w:rPr>
          <w:b/>
          <w:bCs/>
          <w:sz w:val="24"/>
          <w:szCs w:val="24"/>
        </w:rPr>
        <w:t xml:space="preserve">Aşağıdakilerden hangisi temizlik türü açısından diğerlerinden </w:t>
      </w:r>
      <w:r w:rsidRPr="00176720">
        <w:rPr>
          <w:b/>
          <w:bCs/>
          <w:sz w:val="24"/>
          <w:szCs w:val="24"/>
          <w:u w:val="single"/>
        </w:rPr>
        <w:t>farklıdır?</w:t>
      </w:r>
      <w:r>
        <w:rPr>
          <w:b/>
          <w:bCs/>
          <w:sz w:val="24"/>
          <w:szCs w:val="24"/>
          <w:u w:val="single"/>
        </w:rPr>
        <w:t xml:space="preserve">    </w:t>
      </w:r>
      <w:r>
        <w:rPr>
          <w:b/>
          <w:bCs/>
          <w:highlight w:val="green"/>
        </w:rPr>
        <w:t>5 PUAN</w:t>
      </w:r>
      <w:r>
        <w:rPr>
          <w:b/>
          <w:bCs/>
          <w:sz w:val="24"/>
          <w:szCs w:val="24"/>
          <w:u w:val="single"/>
        </w:rPr>
        <w:t xml:space="preserve"> </w:t>
      </w:r>
    </w:p>
    <w:p w:rsidR="009C7BE9" w:rsidRPr="00350753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350753">
        <w:rPr>
          <w:b/>
          <w:bCs/>
          <w:sz w:val="24"/>
          <w:szCs w:val="24"/>
        </w:rPr>
        <w:t>A) Elleri yıkamak.</w:t>
      </w:r>
      <w:r w:rsidRPr="00350753">
        <w:rPr>
          <w:b/>
          <w:bCs/>
          <w:sz w:val="24"/>
          <w:szCs w:val="24"/>
        </w:rPr>
        <w:tab/>
        <w:t xml:space="preserve">                                                             </w:t>
      </w:r>
      <w:r>
        <w:rPr>
          <w:b/>
          <w:bCs/>
          <w:sz w:val="24"/>
          <w:szCs w:val="24"/>
        </w:rPr>
        <w:t xml:space="preserve">     </w:t>
      </w:r>
      <w:r w:rsidRPr="00350753">
        <w:rPr>
          <w:b/>
          <w:bCs/>
          <w:sz w:val="24"/>
          <w:szCs w:val="24"/>
        </w:rPr>
        <w:t xml:space="preserve">    C) Elbiseleri temiz tutmak</w:t>
      </w:r>
    </w:p>
    <w:p w:rsidR="009C7BE9" w:rsidRPr="00350753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350753">
        <w:rPr>
          <w:b/>
          <w:bCs/>
          <w:sz w:val="24"/>
          <w:szCs w:val="24"/>
        </w:rPr>
        <w:t xml:space="preserve">B) Çevreyi temiz tutmak.                                                           </w:t>
      </w:r>
      <w:r w:rsidRPr="00350753">
        <w:rPr>
          <w:b/>
          <w:bCs/>
          <w:color w:val="FF0000"/>
          <w:sz w:val="24"/>
          <w:szCs w:val="24"/>
        </w:rPr>
        <w:t>D) Kötü sözlerden uzak durmak</w:t>
      </w:r>
      <w:r w:rsidRPr="00350753">
        <w:rPr>
          <w:b/>
          <w:bCs/>
          <w:color w:val="FF0000"/>
        </w:rPr>
        <w:t xml:space="preserve"> .</w:t>
      </w:r>
      <w:r w:rsidRPr="00350753">
        <w:rPr>
          <w:b/>
          <w:bCs/>
        </w:rPr>
        <w:t xml:space="preserve"> 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    </w:t>
      </w:r>
    </w:p>
    <w:p w:rsidR="009C7BE9" w:rsidRPr="00935970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</w:rPr>
        <w:t>S8.</w:t>
      </w:r>
      <w:r w:rsidRPr="00DF03A3">
        <w:rPr>
          <w:b/>
          <w:bCs/>
        </w:rPr>
        <w:t xml:space="preserve"> </w:t>
      </w:r>
      <w:r w:rsidRPr="00935970">
        <w:rPr>
          <w:b/>
          <w:bCs/>
          <w:sz w:val="24"/>
          <w:szCs w:val="24"/>
        </w:rPr>
        <w:t>Hz. Lokman ile ilgili verilen bilgilerden hangisi yanlıştır?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highlight w:val="green"/>
        </w:rPr>
        <w:t>5 PUAN</w:t>
      </w:r>
    </w:p>
    <w:p w:rsidR="009C7BE9" w:rsidRPr="00DF03A3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DF03A3">
        <w:rPr>
          <w:b/>
          <w:bCs/>
          <w:sz w:val="24"/>
          <w:szCs w:val="24"/>
        </w:rPr>
        <w:t>A) Hz. Lokman,  Hz. Davut peygamber zamanında yaşamış bilge bir insandır.</w:t>
      </w:r>
    </w:p>
    <w:p w:rsidR="009C7BE9" w:rsidRPr="00DF03A3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DF03A3">
        <w:rPr>
          <w:b/>
          <w:bCs/>
          <w:sz w:val="24"/>
          <w:szCs w:val="24"/>
        </w:rPr>
        <w:t>B) Kuran-ı Kerim’de Allah tarafından güzel özellikleri nedeniyle övülmüştür.</w:t>
      </w:r>
    </w:p>
    <w:p w:rsidR="009C7BE9" w:rsidRPr="00DF03A3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DF03A3">
        <w:rPr>
          <w:b/>
          <w:bCs/>
          <w:sz w:val="24"/>
          <w:szCs w:val="24"/>
        </w:rPr>
        <w:t>C) Kuran-ı Kerim’de Hz. Lokman ile ilgili ayetlerin olduğu Lokman Suresi vardır.</w:t>
      </w:r>
    </w:p>
    <w:p w:rsidR="009C7BE9" w:rsidRPr="00DF03A3" w:rsidRDefault="009C7BE9" w:rsidP="00401121">
      <w:pPr>
        <w:rPr>
          <w:b/>
          <w:bCs/>
        </w:rPr>
      </w:pPr>
      <w:r>
        <w:rPr>
          <w:b/>
          <w:bCs/>
          <w:color w:val="FF0000"/>
        </w:rPr>
        <w:t xml:space="preserve">    </w:t>
      </w:r>
      <w:r w:rsidRPr="00DF03A3">
        <w:rPr>
          <w:b/>
          <w:bCs/>
          <w:color w:val="FF0000"/>
        </w:rPr>
        <w:t>D) Hz. Lokman son peygamberdir</w:t>
      </w:r>
      <w:r w:rsidRPr="00DF03A3">
        <w:rPr>
          <w:b/>
          <w:bCs/>
        </w:rPr>
        <w:t xml:space="preserve">. 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</w:t>
      </w:r>
    </w:p>
    <w:p w:rsidR="009C7BE9" w:rsidRPr="0007175C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S9. </w:t>
      </w:r>
      <w:r w:rsidRPr="0007175C">
        <w:rPr>
          <w:b/>
          <w:bCs/>
          <w:sz w:val="24"/>
          <w:szCs w:val="24"/>
        </w:rPr>
        <w:t>Hz. Muhammed (SAV) ‘in doğum tarihi ve yeri  hangi seçenekte doğru  verilmiştir?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highlight w:val="green"/>
        </w:rPr>
        <w:t>5 PUAN</w:t>
      </w:r>
    </w:p>
    <w:p w:rsidR="009C7BE9" w:rsidRPr="00971952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 </w:t>
      </w:r>
      <w:r w:rsidRPr="00AE1459">
        <w:rPr>
          <w:b/>
          <w:bCs/>
          <w:color w:val="FF0000"/>
          <w:sz w:val="24"/>
          <w:szCs w:val="24"/>
        </w:rPr>
        <w:t>A) 20 Nisan  571- Mekke</w:t>
      </w:r>
      <w:r>
        <w:rPr>
          <w:b/>
          <w:bCs/>
          <w:sz w:val="24"/>
          <w:szCs w:val="24"/>
        </w:rPr>
        <w:t xml:space="preserve">                                                 </w:t>
      </w:r>
      <w:r w:rsidRPr="00971952">
        <w:rPr>
          <w:b/>
          <w:bCs/>
          <w:sz w:val="24"/>
          <w:szCs w:val="24"/>
        </w:rPr>
        <w:t>B) 20 Şubat 571- Medine</w:t>
      </w:r>
    </w:p>
    <w:p w:rsidR="009C7BE9" w:rsidRPr="00971952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971952">
        <w:rPr>
          <w:b/>
          <w:bCs/>
          <w:sz w:val="24"/>
          <w:szCs w:val="24"/>
        </w:rPr>
        <w:t>C) 20 Mart   571- Mekke</w:t>
      </w:r>
      <w:r>
        <w:rPr>
          <w:b/>
          <w:bCs/>
          <w:sz w:val="24"/>
          <w:szCs w:val="24"/>
        </w:rPr>
        <w:t xml:space="preserve">                                                 </w:t>
      </w:r>
      <w:r w:rsidRPr="00971952">
        <w:rPr>
          <w:b/>
          <w:bCs/>
          <w:sz w:val="24"/>
          <w:szCs w:val="24"/>
        </w:rPr>
        <w:t>D) 20 Mayıs  571- Medine</w:t>
      </w:r>
      <w:r w:rsidRPr="00971952">
        <w:rPr>
          <w:b/>
          <w:bCs/>
        </w:rPr>
        <w:t xml:space="preserve">     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</w:t>
      </w:r>
    </w:p>
    <w:p w:rsidR="009C7BE9" w:rsidRPr="0007175C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S10.  </w:t>
      </w:r>
      <w:r w:rsidRPr="0007175C">
        <w:rPr>
          <w:b/>
          <w:bCs/>
          <w:sz w:val="24"/>
          <w:szCs w:val="24"/>
        </w:rPr>
        <w:t>Peygamber Efendimiz (sav)’e ilk vahiy nerede ve ne zaman gelmiştir?</w:t>
      </w:r>
      <w:r>
        <w:rPr>
          <w:b/>
          <w:bCs/>
          <w:sz w:val="24"/>
          <w:szCs w:val="24"/>
        </w:rPr>
        <w:t xml:space="preserve">      </w:t>
      </w:r>
      <w:r>
        <w:rPr>
          <w:b/>
          <w:bCs/>
          <w:highlight w:val="green"/>
        </w:rPr>
        <w:t>5 PUAN</w:t>
      </w:r>
    </w:p>
    <w:p w:rsidR="009C7BE9" w:rsidRPr="006F775B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  </w:t>
      </w:r>
      <w:r w:rsidRPr="00AE1459">
        <w:rPr>
          <w:b/>
          <w:bCs/>
          <w:color w:val="FF0000"/>
          <w:sz w:val="24"/>
          <w:szCs w:val="24"/>
        </w:rPr>
        <w:t>A) Medine – 610 yılında</w:t>
      </w:r>
      <w:r w:rsidRPr="006F775B">
        <w:rPr>
          <w:b/>
          <w:bCs/>
          <w:sz w:val="24"/>
          <w:szCs w:val="24"/>
        </w:rPr>
        <w:t xml:space="preserve">                                              </w:t>
      </w:r>
      <w:r>
        <w:rPr>
          <w:b/>
          <w:bCs/>
          <w:sz w:val="24"/>
          <w:szCs w:val="24"/>
        </w:rPr>
        <w:t xml:space="preserve"> </w:t>
      </w:r>
      <w:r w:rsidRPr="006F775B">
        <w:rPr>
          <w:b/>
          <w:bCs/>
          <w:sz w:val="24"/>
          <w:szCs w:val="24"/>
        </w:rPr>
        <w:t xml:space="preserve">   B) Hira</w:t>
      </w:r>
      <w:r>
        <w:rPr>
          <w:b/>
          <w:bCs/>
          <w:sz w:val="24"/>
          <w:szCs w:val="24"/>
        </w:rPr>
        <w:t xml:space="preserve"> Dağı </w:t>
      </w:r>
      <w:r w:rsidRPr="006F775B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 xml:space="preserve"> </w:t>
      </w:r>
      <w:r w:rsidRPr="006F775B">
        <w:rPr>
          <w:b/>
          <w:bCs/>
          <w:sz w:val="24"/>
          <w:szCs w:val="24"/>
        </w:rPr>
        <w:t>Nur Mağarası – 610 yılında</w:t>
      </w:r>
    </w:p>
    <w:p w:rsidR="009C7BE9" w:rsidRPr="006F775B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6F775B">
        <w:rPr>
          <w:b/>
          <w:bCs/>
          <w:sz w:val="24"/>
          <w:szCs w:val="24"/>
        </w:rPr>
        <w:t>C) Sevr Mağarası – 610 yılında                                      D) Mekke – 622 yılında</w:t>
      </w:r>
      <w:r w:rsidRPr="006F775B">
        <w:rPr>
          <w:b/>
          <w:bCs/>
        </w:rPr>
        <w:t xml:space="preserve">?    </w:t>
      </w:r>
    </w:p>
    <w:p w:rsidR="009C7BE9" w:rsidRPr="00AE145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S11. </w:t>
      </w:r>
      <w:r w:rsidRPr="00665B2E">
        <w:rPr>
          <w:b/>
          <w:bCs/>
        </w:rPr>
        <w:t>Kur’an’ı baştan sona ezberlemiş kimseye ne denir</w:t>
      </w:r>
      <w:r>
        <w:rPr>
          <w:b/>
          <w:bCs/>
        </w:rPr>
        <w:t xml:space="preserve"> </w:t>
      </w:r>
      <w:r w:rsidRPr="00665B2E">
        <w:rPr>
          <w:b/>
          <w:bCs/>
        </w:rPr>
        <w:t>?</w:t>
      </w:r>
      <w:r>
        <w:rPr>
          <w:b/>
          <w:bCs/>
        </w:rPr>
        <w:t xml:space="preserve">   </w:t>
      </w:r>
      <w:r>
        <w:rPr>
          <w:b/>
          <w:bCs/>
          <w:highlight w:val="green"/>
        </w:rPr>
        <w:t>5 PUAN</w:t>
      </w:r>
    </w:p>
    <w:p w:rsidR="009C7BE9" w:rsidRPr="00665B2E" w:rsidRDefault="009C7BE9" w:rsidP="00401121">
      <w:pPr>
        <w:pStyle w:val="NoSpacing"/>
        <w:jc w:val="both"/>
        <w:rPr>
          <w:b/>
          <w:bCs/>
          <w:sz w:val="24"/>
          <w:szCs w:val="24"/>
        </w:rPr>
      </w:pPr>
    </w:p>
    <w:p w:rsidR="009C7BE9" w:rsidRPr="00AE1459" w:rsidRDefault="009C7BE9" w:rsidP="00401121">
      <w:pPr>
        <w:rPr>
          <w:b/>
          <w:bCs/>
        </w:rPr>
      </w:pPr>
      <w:r>
        <w:rPr>
          <w:b/>
          <w:bCs/>
        </w:rPr>
        <w:t xml:space="preserve">     </w:t>
      </w:r>
      <w:r w:rsidRPr="00AE1459">
        <w:rPr>
          <w:b/>
          <w:bCs/>
        </w:rPr>
        <w:t>A</w:t>
      </w:r>
      <w:r>
        <w:rPr>
          <w:b/>
          <w:bCs/>
        </w:rPr>
        <w:t>) Üstad</w:t>
      </w:r>
      <w:r w:rsidRPr="00AE1459">
        <w:rPr>
          <w:b/>
          <w:bCs/>
        </w:rPr>
        <w:tab/>
      </w:r>
      <w:r>
        <w:rPr>
          <w:b/>
          <w:bCs/>
        </w:rPr>
        <w:t xml:space="preserve">                           </w:t>
      </w:r>
      <w:r w:rsidRPr="00AE1459">
        <w:rPr>
          <w:b/>
          <w:bCs/>
        </w:rPr>
        <w:t>B) Hoca</w:t>
      </w:r>
      <w:r w:rsidRPr="00AE1459">
        <w:rPr>
          <w:b/>
          <w:bCs/>
        </w:rPr>
        <w:tab/>
      </w:r>
      <w:r>
        <w:rPr>
          <w:b/>
          <w:bCs/>
        </w:rPr>
        <w:t xml:space="preserve">                         </w:t>
      </w:r>
      <w:r w:rsidRPr="00AE1459">
        <w:rPr>
          <w:b/>
          <w:bCs/>
        </w:rPr>
        <w:t xml:space="preserve">C) Derviş    </w:t>
      </w:r>
      <w:r>
        <w:rPr>
          <w:b/>
          <w:bCs/>
        </w:rPr>
        <w:t xml:space="preserve">                             </w:t>
      </w:r>
      <w:r w:rsidRPr="00AE1459">
        <w:rPr>
          <w:b/>
          <w:bCs/>
        </w:rPr>
        <w:t xml:space="preserve">     </w:t>
      </w:r>
      <w:r w:rsidRPr="00961BC3">
        <w:rPr>
          <w:b/>
          <w:bCs/>
          <w:color w:val="FF0000"/>
        </w:rPr>
        <w:t>D) Hafız</w:t>
      </w:r>
      <w:r w:rsidRPr="00AE1459">
        <w:rPr>
          <w:b/>
          <w:bCs/>
        </w:rPr>
        <w:t xml:space="preserve">   </w:t>
      </w:r>
    </w:p>
    <w:p w:rsidR="009C7BE9" w:rsidRDefault="009C7BE9" w:rsidP="00401121">
      <w:pPr>
        <w:rPr>
          <w:b/>
          <w:bCs/>
        </w:rPr>
      </w:pPr>
    </w:p>
    <w:p w:rsidR="009C7BE9" w:rsidRPr="00FE1F23" w:rsidRDefault="009C7BE9" w:rsidP="00401121">
      <w:pPr>
        <w:rPr>
          <w:b/>
          <w:bCs/>
        </w:rPr>
      </w:pPr>
      <w:r>
        <w:rPr>
          <w:b/>
          <w:bCs/>
        </w:rPr>
        <w:t xml:space="preserve">S12.  </w:t>
      </w:r>
      <w:r w:rsidRPr="00FE1F23">
        <w:rPr>
          <w:b/>
          <w:bCs/>
        </w:rPr>
        <w:t xml:space="preserve">Kur’an-ı Kerim ayetlerini iner inmez yazan kişilere ne denir?       </w:t>
      </w:r>
      <w:r w:rsidRPr="005D5B8E">
        <w:rPr>
          <w:b/>
          <w:bCs/>
          <w:highlight w:val="green"/>
        </w:rPr>
        <w:t>5 PUAN</w:t>
      </w:r>
      <w:r>
        <w:rPr>
          <w:b/>
          <w:bCs/>
        </w:rPr>
        <w:t xml:space="preserve"> </w:t>
      </w:r>
    </w:p>
    <w:p w:rsidR="009C7BE9" w:rsidRPr="005D5B8E" w:rsidRDefault="009C7BE9" w:rsidP="00401121">
      <w:pPr>
        <w:pStyle w:val="NoSpacing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5D5B8E">
        <w:rPr>
          <w:b/>
          <w:bCs/>
          <w:sz w:val="24"/>
          <w:szCs w:val="24"/>
        </w:rPr>
        <w:t xml:space="preserve">A) Hafız                     B) Hadis katibi                             </w:t>
      </w:r>
      <w:r w:rsidRPr="005D5B8E">
        <w:rPr>
          <w:b/>
          <w:bCs/>
          <w:color w:val="FF0000"/>
          <w:sz w:val="24"/>
          <w:szCs w:val="24"/>
        </w:rPr>
        <w:t>C) Vahiy katibi</w:t>
      </w:r>
      <w:r w:rsidRPr="005D5B8E">
        <w:rPr>
          <w:b/>
          <w:bCs/>
          <w:sz w:val="24"/>
          <w:szCs w:val="24"/>
        </w:rPr>
        <w:t xml:space="preserve">                </w:t>
      </w:r>
      <w:r w:rsidRPr="005D5B8E">
        <w:rPr>
          <w:b/>
          <w:bCs/>
          <w:sz w:val="24"/>
          <w:szCs w:val="24"/>
        </w:rPr>
        <w:tab/>
      </w:r>
      <w:r w:rsidRPr="005D5B8E">
        <w:rPr>
          <w:b/>
          <w:bCs/>
          <w:sz w:val="24"/>
          <w:szCs w:val="24"/>
        </w:rPr>
        <w:tab/>
        <w:t>D) Müezzin</w:t>
      </w:r>
      <w:r>
        <w:rPr>
          <w:b/>
          <w:bCs/>
        </w:rPr>
        <w:t xml:space="preserve">      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</w:rPr>
      </w:pPr>
    </w:p>
    <w:p w:rsidR="009C7BE9" w:rsidRPr="00FE1F23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</w:rPr>
        <w:t>S13.</w:t>
      </w:r>
      <w:r w:rsidRPr="00A34376">
        <w:rPr>
          <w:b/>
          <w:bCs/>
        </w:rPr>
        <w:t xml:space="preserve"> </w:t>
      </w:r>
      <w:r w:rsidRPr="00FE1F23">
        <w:rPr>
          <w:b/>
          <w:bCs/>
          <w:sz w:val="24"/>
          <w:szCs w:val="24"/>
        </w:rPr>
        <w:t>Yüce Allah tarafından tüm insanlara gönderilen son ve evrensel kitap hangisidir?</w:t>
      </w:r>
      <w:r w:rsidRPr="00FE1F23">
        <w:rPr>
          <w:rStyle w:val="Emphasis"/>
          <w:b w:val="0"/>
          <w:bCs w:val="0"/>
          <w:sz w:val="24"/>
          <w:szCs w:val="24"/>
        </w:rPr>
        <w:t xml:space="preserve"> </w:t>
      </w:r>
      <w:r>
        <w:rPr>
          <w:rStyle w:val="Emphasis"/>
          <w:b w:val="0"/>
          <w:bCs w:val="0"/>
          <w:sz w:val="24"/>
          <w:szCs w:val="24"/>
        </w:rPr>
        <w:t xml:space="preserve">  </w:t>
      </w:r>
      <w:r w:rsidRPr="00A34376">
        <w:rPr>
          <w:b/>
          <w:bCs/>
          <w:sz w:val="24"/>
          <w:szCs w:val="24"/>
        </w:rPr>
        <w:t>5 PUAN</w:t>
      </w:r>
    </w:p>
    <w:p w:rsidR="009C7BE9" w:rsidRPr="00A34376" w:rsidRDefault="009C7BE9" w:rsidP="00401121">
      <w:pPr>
        <w:pStyle w:val="NoSpacing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Pr="00A34376">
        <w:rPr>
          <w:b/>
          <w:bCs/>
          <w:sz w:val="24"/>
          <w:szCs w:val="24"/>
        </w:rPr>
        <w:t xml:space="preserve">A) İncil </w:t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sz w:val="24"/>
          <w:szCs w:val="24"/>
        </w:rPr>
        <w:tab/>
        <w:t xml:space="preserve">B) Tevrat                                   C) Zebur </w:t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sz w:val="24"/>
          <w:szCs w:val="24"/>
        </w:rPr>
        <w:tab/>
      </w:r>
      <w:r w:rsidRPr="00A34376">
        <w:rPr>
          <w:b/>
          <w:bCs/>
          <w:color w:val="FF0000"/>
          <w:sz w:val="24"/>
          <w:szCs w:val="24"/>
        </w:rPr>
        <w:t xml:space="preserve">                  D) Kur</w:t>
      </w:r>
      <w:r>
        <w:rPr>
          <w:b/>
          <w:bCs/>
          <w:color w:val="FF0000"/>
          <w:sz w:val="24"/>
          <w:szCs w:val="24"/>
        </w:rPr>
        <w:t>’</w:t>
      </w:r>
      <w:r w:rsidRPr="00A34376">
        <w:rPr>
          <w:b/>
          <w:bCs/>
          <w:color w:val="FF0000"/>
          <w:sz w:val="24"/>
          <w:szCs w:val="24"/>
        </w:rPr>
        <w:t>an-ı Kerim</w:t>
      </w:r>
      <w:r>
        <w:rPr>
          <w:b/>
          <w:bCs/>
        </w:rPr>
        <w:t xml:space="preserve">      </w:t>
      </w:r>
    </w:p>
    <w:p w:rsidR="009C7BE9" w:rsidRDefault="009C7BE9" w:rsidP="00401121">
      <w:pPr>
        <w:rPr>
          <w:b/>
          <w:bCs/>
        </w:rPr>
      </w:pPr>
    </w:p>
    <w:p w:rsidR="009C7BE9" w:rsidRPr="00090C6A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S14.  </w:t>
      </w:r>
      <w:r w:rsidRPr="00090C6A">
        <w:rPr>
          <w:b/>
          <w:bCs/>
          <w:sz w:val="24"/>
          <w:szCs w:val="24"/>
        </w:rPr>
        <w:t>Kur</w:t>
      </w:r>
      <w:r>
        <w:rPr>
          <w:b/>
          <w:bCs/>
          <w:sz w:val="24"/>
          <w:szCs w:val="24"/>
        </w:rPr>
        <w:t>’</w:t>
      </w:r>
      <w:r w:rsidRPr="00090C6A">
        <w:rPr>
          <w:b/>
          <w:bCs/>
          <w:sz w:val="24"/>
          <w:szCs w:val="24"/>
        </w:rPr>
        <w:t>an</w:t>
      </w:r>
      <w:r>
        <w:rPr>
          <w:b/>
          <w:bCs/>
          <w:sz w:val="24"/>
          <w:szCs w:val="24"/>
        </w:rPr>
        <w:t xml:space="preserve"> ‘ ı  Kerim</w:t>
      </w:r>
      <w:r w:rsidRPr="00090C6A">
        <w:rPr>
          <w:b/>
          <w:bCs/>
          <w:sz w:val="24"/>
          <w:szCs w:val="24"/>
        </w:rPr>
        <w:t>’in inmesinin tamamlanması yaklaşık olarak kaç yıl sürmüştür</w:t>
      </w:r>
      <w:r>
        <w:rPr>
          <w:b/>
          <w:bCs/>
          <w:sz w:val="24"/>
          <w:szCs w:val="24"/>
        </w:rPr>
        <w:t xml:space="preserve"> </w:t>
      </w:r>
      <w:r w:rsidRPr="00090C6A">
        <w:rPr>
          <w:b/>
          <w:bCs/>
          <w:sz w:val="24"/>
          <w:szCs w:val="24"/>
        </w:rPr>
        <w:t>?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highlight w:val="green"/>
        </w:rPr>
        <w:t>5 PU</w:t>
      </w:r>
      <w:r w:rsidRPr="00A34376">
        <w:rPr>
          <w:b/>
          <w:bCs/>
          <w:highlight w:val="green"/>
        </w:rPr>
        <w:t>AN</w:t>
      </w:r>
    </w:p>
    <w:p w:rsidR="009C7BE9" w:rsidRPr="00472FCD" w:rsidRDefault="009C7BE9" w:rsidP="00401121">
      <w:pPr>
        <w:rPr>
          <w:b/>
          <w:bCs/>
        </w:rPr>
      </w:pPr>
      <w:r>
        <w:rPr>
          <w:b/>
          <w:bCs/>
        </w:rPr>
        <w:t xml:space="preserve">      </w:t>
      </w:r>
      <w:r w:rsidRPr="00472FCD">
        <w:rPr>
          <w:b/>
          <w:bCs/>
        </w:rPr>
        <w:t>A) 10</w:t>
      </w:r>
      <w:r>
        <w:rPr>
          <w:b/>
          <w:bCs/>
        </w:rPr>
        <w:t xml:space="preserve">  yıl</w:t>
      </w:r>
      <w:r w:rsidRPr="00472FCD">
        <w:rPr>
          <w:b/>
          <w:bCs/>
        </w:rPr>
        <w:tab/>
        <w:t xml:space="preserve">                           </w:t>
      </w:r>
      <w:r w:rsidRPr="00472FCD">
        <w:rPr>
          <w:b/>
          <w:bCs/>
          <w:color w:val="FF0000"/>
        </w:rPr>
        <w:tab/>
        <w:t>B) 23</w:t>
      </w:r>
      <w:r w:rsidRPr="00472FCD">
        <w:rPr>
          <w:b/>
          <w:bCs/>
          <w:color w:val="FF0000"/>
        </w:rPr>
        <w:tab/>
        <w:t>yıl</w:t>
      </w:r>
      <w:r w:rsidRPr="00472FCD">
        <w:rPr>
          <w:b/>
          <w:bCs/>
        </w:rPr>
        <w:t xml:space="preserve">           </w:t>
      </w:r>
      <w:r>
        <w:rPr>
          <w:b/>
          <w:bCs/>
        </w:rPr>
        <w:t xml:space="preserve">      </w:t>
      </w:r>
      <w:r w:rsidRPr="00472FCD">
        <w:rPr>
          <w:b/>
          <w:bCs/>
        </w:rPr>
        <w:t xml:space="preserve">         </w:t>
      </w:r>
      <w:r w:rsidRPr="00472FCD">
        <w:rPr>
          <w:b/>
          <w:bCs/>
        </w:rPr>
        <w:tab/>
        <w:t>C) 13</w:t>
      </w:r>
      <w:r w:rsidRPr="00472FCD">
        <w:rPr>
          <w:b/>
          <w:bCs/>
        </w:rPr>
        <w:tab/>
      </w:r>
      <w:r>
        <w:rPr>
          <w:b/>
          <w:bCs/>
        </w:rPr>
        <w:t>yıl</w:t>
      </w:r>
      <w:r w:rsidRPr="00472FCD">
        <w:rPr>
          <w:b/>
          <w:bCs/>
        </w:rPr>
        <w:t xml:space="preserve">     </w:t>
      </w:r>
      <w:r>
        <w:rPr>
          <w:b/>
          <w:bCs/>
        </w:rPr>
        <w:t xml:space="preserve">                               </w:t>
      </w:r>
      <w:r w:rsidRPr="00472FCD">
        <w:rPr>
          <w:b/>
          <w:bCs/>
        </w:rPr>
        <w:t xml:space="preserve">D) 33   </w:t>
      </w:r>
      <w:r>
        <w:rPr>
          <w:b/>
          <w:bCs/>
        </w:rPr>
        <w:t>yıl</w:t>
      </w:r>
      <w:r w:rsidRPr="00472FCD"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</w:p>
    <w:p w:rsidR="009C7BE9" w:rsidRPr="002D1A1A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S15. </w:t>
      </w:r>
      <w:r w:rsidRPr="002D1A1A">
        <w:rPr>
          <w:b/>
          <w:bCs/>
          <w:sz w:val="24"/>
          <w:szCs w:val="24"/>
        </w:rPr>
        <w:t>Kur’an-ı Kerim hangi gecede indirilmeye başlanmıştır</w:t>
      </w:r>
      <w:r>
        <w:rPr>
          <w:b/>
          <w:bCs/>
          <w:sz w:val="24"/>
          <w:szCs w:val="24"/>
        </w:rPr>
        <w:t xml:space="preserve"> </w:t>
      </w:r>
      <w:r w:rsidRPr="002D1A1A">
        <w:rPr>
          <w:b/>
          <w:bCs/>
          <w:sz w:val="24"/>
          <w:szCs w:val="24"/>
        </w:rPr>
        <w:t xml:space="preserve">? </w:t>
      </w:r>
      <w:r>
        <w:rPr>
          <w:b/>
          <w:bCs/>
          <w:sz w:val="24"/>
          <w:szCs w:val="24"/>
        </w:rPr>
        <w:t xml:space="preserve">  </w:t>
      </w:r>
      <w:r>
        <w:rPr>
          <w:b/>
          <w:bCs/>
          <w:highlight w:val="green"/>
        </w:rPr>
        <w:t>5 PUAN</w:t>
      </w:r>
    </w:p>
    <w:p w:rsidR="009C7BE9" w:rsidRPr="00472FCD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180A22">
        <w:rPr>
          <w:b/>
          <w:bCs/>
          <w:color w:val="FF0000"/>
          <w:sz w:val="24"/>
          <w:szCs w:val="24"/>
        </w:rPr>
        <w:t>A) Kadir Gecesi</w:t>
      </w:r>
      <w:r w:rsidRPr="00472FC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</w:t>
      </w:r>
      <w:r w:rsidRPr="00472FCD">
        <w:rPr>
          <w:b/>
          <w:bCs/>
          <w:sz w:val="24"/>
          <w:szCs w:val="24"/>
        </w:rPr>
        <w:tab/>
        <w:t xml:space="preserve">B) Mi’rac Gecesi               </w:t>
      </w:r>
      <w:r>
        <w:rPr>
          <w:b/>
          <w:bCs/>
          <w:sz w:val="24"/>
          <w:szCs w:val="24"/>
        </w:rPr>
        <w:t xml:space="preserve">      </w:t>
      </w:r>
      <w:r w:rsidRPr="00472FCD">
        <w:rPr>
          <w:b/>
          <w:bCs/>
          <w:sz w:val="24"/>
          <w:szCs w:val="24"/>
        </w:rPr>
        <w:t xml:space="preserve">     C) Berat Gecesi</w:t>
      </w:r>
      <w:r w:rsidRPr="00472FCD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</w:t>
      </w:r>
      <w:r w:rsidRPr="00472FCD">
        <w:rPr>
          <w:b/>
          <w:bCs/>
          <w:sz w:val="24"/>
          <w:szCs w:val="24"/>
        </w:rPr>
        <w:t>D) Regaib Gecesi</w:t>
      </w:r>
      <w:r w:rsidRPr="00472FCD"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</w:p>
    <w:p w:rsidR="009C7BE9" w:rsidRPr="00387046" w:rsidRDefault="009C7BE9" w:rsidP="00401121">
      <w:pPr>
        <w:pStyle w:val="NoSpacing"/>
        <w:jc w:val="both"/>
        <w:rPr>
          <w:b/>
          <w:bCs/>
          <w:sz w:val="24"/>
          <w:szCs w:val="24"/>
        </w:rPr>
      </w:pPr>
      <w:r w:rsidRPr="00387046">
        <w:rPr>
          <w:b/>
          <w:bCs/>
        </w:rPr>
        <w:t xml:space="preserve">S16. </w:t>
      </w:r>
      <w:r>
        <w:rPr>
          <w:noProof/>
        </w:rPr>
        <w:pict>
          <v:oval id="_x0000_s1027" style="position:absolute;left:0;text-align:left;margin-left:-126.65pt;margin-top:117.65pt;width:14.25pt;height:14.25pt;z-index:251659264;mso-position-horizontal-relative:text;mso-position-vertical-relative:text" filled="f" strokecolor="red" strokeweight="2.25pt"/>
        </w:pict>
      </w:r>
      <w:r w:rsidRPr="00387046">
        <w:rPr>
          <w:b/>
          <w:bCs/>
          <w:sz w:val="24"/>
          <w:szCs w:val="24"/>
        </w:rPr>
        <w:t>Peygamberimize gelen ilk vahy</w:t>
      </w:r>
      <w:r>
        <w:rPr>
          <w:b/>
          <w:bCs/>
          <w:sz w:val="24"/>
          <w:szCs w:val="24"/>
        </w:rPr>
        <w:t xml:space="preserve"> ‘ </w:t>
      </w:r>
      <w:r w:rsidRPr="00387046">
        <w:rPr>
          <w:b/>
          <w:bCs/>
          <w:sz w:val="24"/>
          <w:szCs w:val="24"/>
        </w:rPr>
        <w:t>in anlamı hangisidir</w:t>
      </w:r>
      <w:r>
        <w:rPr>
          <w:b/>
          <w:bCs/>
          <w:sz w:val="24"/>
          <w:szCs w:val="24"/>
        </w:rPr>
        <w:t xml:space="preserve"> </w:t>
      </w:r>
      <w:r w:rsidRPr="00387046">
        <w:rPr>
          <w:b/>
          <w:bCs/>
          <w:sz w:val="24"/>
          <w:szCs w:val="24"/>
        </w:rPr>
        <w:t>?</w:t>
      </w:r>
      <w:r>
        <w:rPr>
          <w:b/>
          <w:bCs/>
          <w:sz w:val="24"/>
          <w:szCs w:val="24"/>
        </w:rPr>
        <w:t xml:space="preserve">   </w:t>
      </w:r>
      <w:r w:rsidRPr="000A03E6">
        <w:rPr>
          <w:b/>
          <w:bCs/>
          <w:sz w:val="24"/>
          <w:szCs w:val="24"/>
          <w:highlight w:val="green"/>
        </w:rPr>
        <w:t>5 PUAN</w:t>
      </w:r>
    </w:p>
    <w:p w:rsidR="009C7BE9" w:rsidRPr="00387046" w:rsidRDefault="009C7BE9" w:rsidP="00401121">
      <w:pPr>
        <w:pStyle w:val="NoSpacing"/>
        <w:rPr>
          <w:b/>
          <w:bCs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   </w:t>
      </w:r>
      <w:r w:rsidRPr="00387046">
        <w:rPr>
          <w:b/>
          <w:bCs/>
          <w:color w:val="FF0000"/>
          <w:sz w:val="24"/>
          <w:szCs w:val="24"/>
        </w:rPr>
        <w:t>A) Oku</w:t>
      </w:r>
      <w:r w:rsidRPr="00387046">
        <w:rPr>
          <w:b/>
          <w:bCs/>
          <w:color w:val="FF0000"/>
          <w:sz w:val="24"/>
          <w:szCs w:val="24"/>
        </w:rPr>
        <w:tab/>
      </w:r>
      <w:r w:rsidRPr="00387046">
        <w:rPr>
          <w:b/>
          <w:bCs/>
          <w:sz w:val="24"/>
          <w:szCs w:val="24"/>
        </w:rPr>
        <w:tab/>
      </w:r>
      <w:r w:rsidRPr="00387046">
        <w:rPr>
          <w:b/>
          <w:bCs/>
          <w:sz w:val="24"/>
          <w:szCs w:val="24"/>
        </w:rPr>
        <w:tab/>
      </w:r>
      <w:r w:rsidRPr="00387046">
        <w:rPr>
          <w:b/>
          <w:bCs/>
          <w:sz w:val="24"/>
          <w:szCs w:val="24"/>
        </w:rPr>
        <w:tab/>
        <w:t xml:space="preserve">B) Namaz kıl                                 </w:t>
      </w:r>
      <w:r>
        <w:rPr>
          <w:b/>
          <w:bCs/>
          <w:sz w:val="24"/>
          <w:szCs w:val="24"/>
        </w:rPr>
        <w:t xml:space="preserve">  C) Oruç tut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     </w:t>
      </w:r>
      <w:r w:rsidRPr="00387046">
        <w:rPr>
          <w:b/>
          <w:bCs/>
          <w:sz w:val="24"/>
          <w:szCs w:val="24"/>
        </w:rPr>
        <w:t>D) Dinle</w:t>
      </w:r>
      <w:r w:rsidRPr="00387046">
        <w:rPr>
          <w:b/>
          <w:bCs/>
        </w:rPr>
        <w:t xml:space="preserve"> </w:t>
      </w:r>
    </w:p>
    <w:p w:rsidR="009C7BE9" w:rsidRDefault="009C7BE9" w:rsidP="00401121">
      <w:pPr>
        <w:rPr>
          <w:b/>
          <w:bCs/>
        </w:rPr>
      </w:pPr>
      <w:r>
        <w:rPr>
          <w:b/>
          <w:bCs/>
        </w:rPr>
        <w:t xml:space="preserve">     </w:t>
      </w:r>
    </w:p>
    <w:p w:rsidR="009C7BE9" w:rsidRPr="00CD3F88" w:rsidRDefault="009C7BE9" w:rsidP="00CD3F88">
      <w:pPr>
        <w:pStyle w:val="NoSpacing"/>
        <w:rPr>
          <w:rFonts w:ascii="Times New Roman" w:hAnsi="Times New Roman" w:cs="Times New Roman"/>
          <w:b/>
          <w:bCs/>
          <w:lang w:eastAsia="ja-JP"/>
        </w:rPr>
      </w:pPr>
      <w:r w:rsidRPr="00CD3F88">
        <w:rPr>
          <w:rFonts w:ascii="Times New Roman" w:hAnsi="Times New Roman" w:cs="Times New Roman"/>
          <w:b/>
          <w:bCs/>
          <w:lang w:eastAsia="ja-JP"/>
        </w:rPr>
        <w:t>S-17. -Peygamberimizin doğduğu çevre ile ilgili verilen bilgilerden hangisi </w:t>
      </w:r>
      <w:r w:rsidRPr="00CD3F88">
        <w:rPr>
          <w:rFonts w:ascii="Times New Roman" w:hAnsi="Times New Roman" w:cs="Times New Roman"/>
          <w:b/>
          <w:bCs/>
          <w:u w:val="single"/>
          <w:lang w:eastAsia="ja-JP"/>
        </w:rPr>
        <w:t>yanlıştır</w:t>
      </w:r>
      <w:r w:rsidRPr="00CD3F88">
        <w:rPr>
          <w:rFonts w:ascii="Times New Roman" w:hAnsi="Times New Roman" w:cs="Times New Roman"/>
          <w:b/>
          <w:bCs/>
          <w:lang w:eastAsia="ja-JP"/>
        </w:rPr>
        <w:t xml:space="preserve">? </w:t>
      </w:r>
      <w:r>
        <w:rPr>
          <w:rFonts w:ascii="Times New Roman" w:hAnsi="Times New Roman" w:cs="Times New Roman"/>
          <w:b/>
          <w:bCs/>
          <w:lang w:eastAsia="ja-JP"/>
        </w:rPr>
        <w:t xml:space="preserve">   </w:t>
      </w:r>
      <w:r w:rsidRPr="00CD3F88">
        <w:rPr>
          <w:rFonts w:ascii="Times New Roman" w:hAnsi="Times New Roman" w:cs="Times New Roman"/>
          <w:b/>
          <w:bCs/>
          <w:highlight w:val="green"/>
          <w:lang w:eastAsia="ja-JP"/>
        </w:rPr>
        <w:t>5 PUAN</w:t>
      </w:r>
    </w:p>
    <w:p w:rsidR="009C7BE9" w:rsidRPr="00CD3F88" w:rsidRDefault="009C7BE9" w:rsidP="00CD3F88">
      <w:pPr>
        <w:pStyle w:val="NoSpacing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 xml:space="preserve">      </w:t>
      </w:r>
      <w:r w:rsidRPr="00CD3F88">
        <w:rPr>
          <w:rFonts w:ascii="Times New Roman" w:hAnsi="Times New Roman" w:cs="Times New Roman"/>
          <w:b/>
          <w:bCs/>
          <w:lang w:eastAsia="ja-JP"/>
        </w:rPr>
        <w:t>A ) Peygamberimizin doğduğu yıllarda Kabe’de putlar vardı</w:t>
      </w:r>
      <w:r>
        <w:rPr>
          <w:rFonts w:ascii="Times New Roman" w:hAnsi="Times New Roman" w:cs="Times New Roman"/>
          <w:b/>
          <w:bCs/>
          <w:lang w:eastAsia="ja-JP"/>
        </w:rPr>
        <w:t xml:space="preserve">. </w:t>
      </w:r>
    </w:p>
    <w:p w:rsidR="009C7BE9" w:rsidRPr="00CD3F88" w:rsidRDefault="009C7BE9" w:rsidP="00CD3F88">
      <w:pPr>
        <w:pStyle w:val="NoSpacing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 xml:space="preserve">      </w:t>
      </w:r>
      <w:r w:rsidRPr="00CD3F88">
        <w:rPr>
          <w:rFonts w:ascii="Times New Roman" w:hAnsi="Times New Roman" w:cs="Times New Roman"/>
          <w:b/>
          <w:bCs/>
          <w:lang w:eastAsia="ja-JP"/>
        </w:rPr>
        <w:t>B ) O dönemde halk arasında çatışmalar ve kan davaları vardı</w:t>
      </w:r>
      <w:r>
        <w:rPr>
          <w:rFonts w:ascii="Times New Roman" w:hAnsi="Times New Roman" w:cs="Times New Roman"/>
          <w:b/>
          <w:bCs/>
          <w:lang w:eastAsia="ja-JP"/>
        </w:rPr>
        <w:t>.</w:t>
      </w:r>
    </w:p>
    <w:p w:rsidR="009C7BE9" w:rsidRPr="00180A22" w:rsidRDefault="009C7BE9" w:rsidP="00CD3F88">
      <w:pPr>
        <w:pStyle w:val="NoSpacing"/>
        <w:rPr>
          <w:rFonts w:ascii="Times New Roman" w:hAnsi="Times New Roman" w:cs="Times New Roman"/>
          <w:b/>
          <w:bCs/>
          <w:color w:val="FF0000"/>
          <w:lang w:eastAsia="ja-JP"/>
        </w:rPr>
      </w:pPr>
      <w:r w:rsidRPr="00180A22">
        <w:rPr>
          <w:rFonts w:ascii="Times New Roman" w:hAnsi="Times New Roman" w:cs="Times New Roman"/>
          <w:b/>
          <w:bCs/>
          <w:color w:val="FF0000"/>
          <w:lang w:eastAsia="ja-JP"/>
        </w:rPr>
        <w:t xml:space="preserve">      C ) Peygamberimizin doğduğu yıllarda kölelere ve kadınlara çok değer verilirdi.</w:t>
      </w:r>
    </w:p>
    <w:p w:rsidR="009C7BE9" w:rsidRPr="00CD3F88" w:rsidRDefault="009C7BE9" w:rsidP="00CD3F88">
      <w:pPr>
        <w:pStyle w:val="NoSpacing"/>
        <w:rPr>
          <w:rFonts w:ascii="Times New Roman" w:hAnsi="Times New Roman" w:cs="Times New Roman"/>
          <w:b/>
          <w:bCs/>
          <w:lang w:eastAsia="ja-JP"/>
        </w:rPr>
      </w:pPr>
      <w:r>
        <w:rPr>
          <w:rFonts w:ascii="Times New Roman" w:hAnsi="Times New Roman" w:cs="Times New Roman"/>
          <w:b/>
          <w:bCs/>
          <w:lang w:eastAsia="ja-JP"/>
        </w:rPr>
        <w:t xml:space="preserve">      </w:t>
      </w:r>
      <w:r w:rsidRPr="00CD3F88">
        <w:rPr>
          <w:rFonts w:ascii="Times New Roman" w:hAnsi="Times New Roman" w:cs="Times New Roman"/>
          <w:b/>
          <w:bCs/>
          <w:lang w:eastAsia="ja-JP"/>
        </w:rPr>
        <w:t>D ) Peygamberimizin doğduğu yıllarda bazı cahil insanlar yeni doğan çocuklarını kız olduğu için öldürürlerdi</w:t>
      </w:r>
      <w:r>
        <w:rPr>
          <w:rFonts w:ascii="Times New Roman" w:hAnsi="Times New Roman" w:cs="Times New Roman"/>
          <w:b/>
          <w:bCs/>
          <w:lang w:eastAsia="ja-JP"/>
        </w:rPr>
        <w:t>.</w:t>
      </w:r>
    </w:p>
    <w:p w:rsidR="009C7BE9" w:rsidRPr="00DD0774" w:rsidRDefault="009C7BE9" w:rsidP="00401121">
      <w:pPr>
        <w:rPr>
          <w:b/>
          <w:bCs/>
        </w:rPr>
      </w:pPr>
      <w:r w:rsidRPr="00DD0774">
        <w:rPr>
          <w:b/>
          <w:bCs/>
        </w:rPr>
        <w:t xml:space="preserve">  </w:t>
      </w:r>
    </w:p>
    <w:p w:rsidR="009C7BE9" w:rsidRPr="0081130A" w:rsidRDefault="009C7BE9" w:rsidP="00401121">
      <w:pPr>
        <w:pStyle w:val="NoSpacing"/>
        <w:spacing w:line="480" w:lineRule="auto"/>
        <w:rPr>
          <w:b/>
          <w:bCs/>
          <w:sz w:val="24"/>
          <w:szCs w:val="24"/>
        </w:rPr>
      </w:pPr>
      <w:r w:rsidRPr="0081130A">
        <w:rPr>
          <w:b/>
          <w:bCs/>
        </w:rPr>
        <w:t xml:space="preserve"> S18. </w:t>
      </w:r>
      <w:r w:rsidRPr="0081130A">
        <w:rPr>
          <w:b/>
          <w:bCs/>
          <w:sz w:val="24"/>
          <w:szCs w:val="24"/>
        </w:rPr>
        <w:t>Kuran-ı Kerim</w:t>
      </w:r>
      <w:r w:rsidRPr="0081130A">
        <w:rPr>
          <w:b/>
          <w:bCs/>
          <w:sz w:val="24"/>
          <w:szCs w:val="24"/>
          <w:u w:val="dotted"/>
        </w:rPr>
        <w:t xml:space="preserve"> </w:t>
      </w:r>
      <w:r>
        <w:rPr>
          <w:b/>
          <w:bCs/>
          <w:sz w:val="24"/>
          <w:szCs w:val="24"/>
          <w:u w:val="dotted"/>
        </w:rPr>
        <w:t xml:space="preserve"> </w:t>
      </w:r>
      <w:r w:rsidRPr="0081130A">
        <w:rPr>
          <w:b/>
          <w:bCs/>
          <w:sz w:val="24"/>
          <w:szCs w:val="24"/>
          <w:u w:val="dotted"/>
        </w:rPr>
        <w:t>kim</w:t>
      </w:r>
      <w:r w:rsidRPr="0081130A">
        <w:rPr>
          <w:b/>
          <w:bCs/>
          <w:color w:val="FF0000"/>
          <w:sz w:val="24"/>
          <w:szCs w:val="24"/>
          <w:u w:val="dotted"/>
        </w:rPr>
        <w:t xml:space="preserve"> </w:t>
      </w:r>
      <w:r w:rsidRPr="0081130A">
        <w:rPr>
          <w:b/>
          <w:bCs/>
          <w:sz w:val="24"/>
          <w:szCs w:val="24"/>
        </w:rPr>
        <w:t>zamanınd</w:t>
      </w:r>
      <w:r>
        <w:rPr>
          <w:b/>
          <w:bCs/>
          <w:sz w:val="24"/>
          <w:szCs w:val="24"/>
        </w:rPr>
        <w:t>a kitap haline dönüştürülmüştür ?</w:t>
      </w:r>
    </w:p>
    <w:p w:rsidR="009C7BE9" w:rsidRPr="0081130A" w:rsidRDefault="009C7BE9" w:rsidP="00401121">
      <w:pPr>
        <w:rPr>
          <w:b/>
          <w:bCs/>
        </w:rPr>
      </w:pPr>
      <w:r w:rsidRPr="0081130A">
        <w:rPr>
          <w:b/>
          <w:bCs/>
        </w:rPr>
        <w:t xml:space="preserve">  A . Hz. Osman                         B. Hz. Ali                         </w:t>
      </w:r>
      <w:r w:rsidRPr="0081130A">
        <w:rPr>
          <w:b/>
          <w:bCs/>
          <w:color w:val="FF0000"/>
        </w:rPr>
        <w:t xml:space="preserve">  C. Hz. Ebu Bekir                          </w:t>
      </w:r>
      <w:r w:rsidRPr="0081130A">
        <w:rPr>
          <w:b/>
          <w:bCs/>
        </w:rPr>
        <w:t xml:space="preserve">D. Hz. Ömer               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rPr>
          <w:b/>
          <w:bCs/>
          <w:highlight w:val="green"/>
        </w:rPr>
      </w:pPr>
      <w:r>
        <w:rPr>
          <w:b/>
          <w:bCs/>
          <w:highlight w:val="green"/>
        </w:rPr>
        <w:t>NOT BAREMİ : 1,2, SORULAR 10’ AR PUAN ,</w:t>
      </w:r>
    </w:p>
    <w:p w:rsidR="009C7BE9" w:rsidRDefault="009C7BE9" w:rsidP="00401121">
      <w:pPr>
        <w:rPr>
          <w:b/>
          <w:bCs/>
          <w:highlight w:val="green"/>
        </w:rPr>
      </w:pPr>
    </w:p>
    <w:p w:rsidR="009C7BE9" w:rsidRDefault="009C7BE9" w:rsidP="00401121">
      <w:pPr>
        <w:rPr>
          <w:b/>
          <w:bCs/>
        </w:rPr>
      </w:pPr>
      <w:r>
        <w:rPr>
          <w:b/>
          <w:bCs/>
          <w:highlight w:val="green"/>
        </w:rPr>
        <w:t xml:space="preserve"> 3,4,5,6,7,8,9,10,11,12,13,14,15, 16 , 17,18  SORULAR  5’ER  PUANDIR.</w:t>
      </w:r>
    </w:p>
    <w:p w:rsidR="009C7BE9" w:rsidRDefault="009C7BE9" w:rsidP="00401121">
      <w:pPr>
        <w:rPr>
          <w:b/>
          <w:bCs/>
        </w:rPr>
      </w:pPr>
    </w:p>
    <w:p w:rsidR="009C7BE9" w:rsidRDefault="009C7BE9" w:rsidP="00401121">
      <w:pPr>
        <w:tabs>
          <w:tab w:val="left" w:pos="3315"/>
        </w:tabs>
        <w:rPr>
          <w:b/>
          <w:bCs/>
        </w:rPr>
      </w:pPr>
      <w:r>
        <w:rPr>
          <w:b/>
          <w:bCs/>
        </w:rPr>
        <w:tab/>
        <w:t xml:space="preserve">   </w:t>
      </w:r>
    </w:p>
    <w:p w:rsidR="009C7BE9" w:rsidRDefault="009C7BE9"/>
    <w:sectPr w:rsidR="009C7BE9" w:rsidSect="00645799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90243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128DD"/>
    <w:multiLevelType w:val="hybridMultilevel"/>
    <w:tmpl w:val="041C1FE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8B2"/>
    <w:rsid w:val="000021B5"/>
    <w:rsid w:val="00005520"/>
    <w:rsid w:val="000502AA"/>
    <w:rsid w:val="0007175C"/>
    <w:rsid w:val="00090C6A"/>
    <w:rsid w:val="000A03E6"/>
    <w:rsid w:val="000C3F0A"/>
    <w:rsid w:val="000C5F77"/>
    <w:rsid w:val="000D1D13"/>
    <w:rsid w:val="000D2F4F"/>
    <w:rsid w:val="000F35F8"/>
    <w:rsid w:val="000F403A"/>
    <w:rsid w:val="000F475E"/>
    <w:rsid w:val="001116C5"/>
    <w:rsid w:val="00120433"/>
    <w:rsid w:val="0012470F"/>
    <w:rsid w:val="00153274"/>
    <w:rsid w:val="00161C8D"/>
    <w:rsid w:val="001627F5"/>
    <w:rsid w:val="00174179"/>
    <w:rsid w:val="00176313"/>
    <w:rsid w:val="00176720"/>
    <w:rsid w:val="00180821"/>
    <w:rsid w:val="00180A22"/>
    <w:rsid w:val="0018199E"/>
    <w:rsid w:val="00182078"/>
    <w:rsid w:val="00193DEA"/>
    <w:rsid w:val="001A0DC1"/>
    <w:rsid w:val="001A192A"/>
    <w:rsid w:val="001D07F4"/>
    <w:rsid w:val="002043F1"/>
    <w:rsid w:val="002274D9"/>
    <w:rsid w:val="002311E0"/>
    <w:rsid w:val="0024027B"/>
    <w:rsid w:val="00263E08"/>
    <w:rsid w:val="00292763"/>
    <w:rsid w:val="002D1A1A"/>
    <w:rsid w:val="002F2424"/>
    <w:rsid w:val="002F52DA"/>
    <w:rsid w:val="003034AA"/>
    <w:rsid w:val="003269B1"/>
    <w:rsid w:val="00350753"/>
    <w:rsid w:val="00356345"/>
    <w:rsid w:val="0036212F"/>
    <w:rsid w:val="003840D9"/>
    <w:rsid w:val="00387046"/>
    <w:rsid w:val="003C23E1"/>
    <w:rsid w:val="003D2643"/>
    <w:rsid w:val="00401121"/>
    <w:rsid w:val="00423F07"/>
    <w:rsid w:val="004406DC"/>
    <w:rsid w:val="00461EFB"/>
    <w:rsid w:val="004669B0"/>
    <w:rsid w:val="00472FCD"/>
    <w:rsid w:val="004954BD"/>
    <w:rsid w:val="00497592"/>
    <w:rsid w:val="004B5EF6"/>
    <w:rsid w:val="004C3114"/>
    <w:rsid w:val="0051500C"/>
    <w:rsid w:val="00576959"/>
    <w:rsid w:val="005855DC"/>
    <w:rsid w:val="00587A63"/>
    <w:rsid w:val="00597D76"/>
    <w:rsid w:val="005D5B8E"/>
    <w:rsid w:val="00645799"/>
    <w:rsid w:val="006536C4"/>
    <w:rsid w:val="00665B2E"/>
    <w:rsid w:val="00681948"/>
    <w:rsid w:val="006858FD"/>
    <w:rsid w:val="006A468E"/>
    <w:rsid w:val="006B0927"/>
    <w:rsid w:val="006C0099"/>
    <w:rsid w:val="006F58B2"/>
    <w:rsid w:val="006F775B"/>
    <w:rsid w:val="00700C32"/>
    <w:rsid w:val="007276FE"/>
    <w:rsid w:val="00733779"/>
    <w:rsid w:val="007E1368"/>
    <w:rsid w:val="007E1ECA"/>
    <w:rsid w:val="007E7E8A"/>
    <w:rsid w:val="008010CF"/>
    <w:rsid w:val="00801498"/>
    <w:rsid w:val="0081130A"/>
    <w:rsid w:val="00816C62"/>
    <w:rsid w:val="0086703B"/>
    <w:rsid w:val="00890334"/>
    <w:rsid w:val="008917A2"/>
    <w:rsid w:val="008B3126"/>
    <w:rsid w:val="008D4544"/>
    <w:rsid w:val="008F5F2A"/>
    <w:rsid w:val="0090666D"/>
    <w:rsid w:val="00916F36"/>
    <w:rsid w:val="009232C2"/>
    <w:rsid w:val="00932D5A"/>
    <w:rsid w:val="00933A02"/>
    <w:rsid w:val="00935970"/>
    <w:rsid w:val="00943723"/>
    <w:rsid w:val="00945DAE"/>
    <w:rsid w:val="00960556"/>
    <w:rsid w:val="00961BC3"/>
    <w:rsid w:val="00971952"/>
    <w:rsid w:val="00987057"/>
    <w:rsid w:val="009A317D"/>
    <w:rsid w:val="009C31C8"/>
    <w:rsid w:val="009C3BBB"/>
    <w:rsid w:val="009C66F1"/>
    <w:rsid w:val="009C72CE"/>
    <w:rsid w:val="009C7BE9"/>
    <w:rsid w:val="009D65AA"/>
    <w:rsid w:val="00A17A6C"/>
    <w:rsid w:val="00A34376"/>
    <w:rsid w:val="00AA6E5B"/>
    <w:rsid w:val="00AB3420"/>
    <w:rsid w:val="00AB68D1"/>
    <w:rsid w:val="00AD3A47"/>
    <w:rsid w:val="00AE1459"/>
    <w:rsid w:val="00AF31F3"/>
    <w:rsid w:val="00AF7808"/>
    <w:rsid w:val="00B03D60"/>
    <w:rsid w:val="00B67932"/>
    <w:rsid w:val="00B76A6D"/>
    <w:rsid w:val="00B871CC"/>
    <w:rsid w:val="00BA1263"/>
    <w:rsid w:val="00BC168A"/>
    <w:rsid w:val="00C04836"/>
    <w:rsid w:val="00C67F7F"/>
    <w:rsid w:val="00C9786D"/>
    <w:rsid w:val="00CB10CA"/>
    <w:rsid w:val="00CD3F88"/>
    <w:rsid w:val="00CE36EA"/>
    <w:rsid w:val="00CE3F13"/>
    <w:rsid w:val="00D0173E"/>
    <w:rsid w:val="00D13927"/>
    <w:rsid w:val="00D13C47"/>
    <w:rsid w:val="00D1529A"/>
    <w:rsid w:val="00D25EB9"/>
    <w:rsid w:val="00D42B57"/>
    <w:rsid w:val="00D506C6"/>
    <w:rsid w:val="00D51612"/>
    <w:rsid w:val="00D620C0"/>
    <w:rsid w:val="00D81713"/>
    <w:rsid w:val="00D970D4"/>
    <w:rsid w:val="00DB343E"/>
    <w:rsid w:val="00DD0774"/>
    <w:rsid w:val="00DE1107"/>
    <w:rsid w:val="00DF03A3"/>
    <w:rsid w:val="00E01719"/>
    <w:rsid w:val="00E04A29"/>
    <w:rsid w:val="00E1518A"/>
    <w:rsid w:val="00E6005B"/>
    <w:rsid w:val="00E77620"/>
    <w:rsid w:val="00E90169"/>
    <w:rsid w:val="00EA1C02"/>
    <w:rsid w:val="00EA76EC"/>
    <w:rsid w:val="00EC78C0"/>
    <w:rsid w:val="00F13630"/>
    <w:rsid w:val="00F33729"/>
    <w:rsid w:val="00F3507B"/>
    <w:rsid w:val="00F72D57"/>
    <w:rsid w:val="00F83987"/>
    <w:rsid w:val="00F95184"/>
    <w:rsid w:val="00FA4399"/>
    <w:rsid w:val="00FB02D5"/>
    <w:rsid w:val="00FB1878"/>
    <w:rsid w:val="00FB305B"/>
    <w:rsid w:val="00FB5D02"/>
    <w:rsid w:val="00FE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350753"/>
    <w:rPr>
      <w:rFonts w:cs="Calibri"/>
    </w:rPr>
  </w:style>
  <w:style w:type="character" w:customStyle="1" w:styleId="NoSpacingChar">
    <w:name w:val="No Spacing Char"/>
    <w:link w:val="NoSpacing"/>
    <w:uiPriority w:val="99"/>
    <w:locked/>
    <w:rsid w:val="00350753"/>
    <w:rPr>
      <w:sz w:val="22"/>
      <w:szCs w:val="22"/>
      <w:lang w:eastAsia="tr-TR"/>
    </w:rPr>
  </w:style>
  <w:style w:type="character" w:styleId="Emphasis">
    <w:name w:val="Emphasis"/>
    <w:basedOn w:val="DefaultParagraphFont"/>
    <w:uiPriority w:val="99"/>
    <w:qFormat/>
    <w:rsid w:val="00A34376"/>
    <w:rPr>
      <w:b/>
      <w:bCs/>
    </w:rPr>
  </w:style>
  <w:style w:type="character" w:styleId="Hyperlink">
    <w:name w:val="Hyperlink"/>
    <w:basedOn w:val="DefaultParagraphFont"/>
    <w:uiPriority w:val="99"/>
    <w:semiHidden/>
    <w:rsid w:val="001D07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53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4</Pages>
  <Words>1894</Words>
  <Characters>10797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kadir</dc:creator>
  <cp:keywords>www.sorubak.com</cp:keywords>
  <dc:description/>
  <cp:lastModifiedBy>edanur</cp:lastModifiedBy>
  <cp:revision>98</cp:revision>
  <dcterms:created xsi:type="dcterms:W3CDTF">2015-03-31T16:06:00Z</dcterms:created>
  <dcterms:modified xsi:type="dcterms:W3CDTF">2015-04-07T12:55:00Z</dcterms:modified>
  <cp:category>www.sorubak.com</cp:category>
</cp:coreProperties>
</file>