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F0" w:rsidRPr="00F34432" w:rsidRDefault="008618F0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>2014- 2015 EĞİTİM-ÖĞRETİM YILI KAZIM KARABEKİR  İLKOKULU</w:t>
      </w:r>
    </w:p>
    <w:p w:rsidR="008618F0" w:rsidRDefault="008618F0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 xml:space="preserve">4-A SINIFI DİN KÜLTÜRÜ DERSİ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 w:rsidRPr="00F34432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8618F0" w:rsidRPr="00F34432" w:rsidRDefault="008618F0" w:rsidP="00F344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 : ……………………………………      Sınıfı : ……..                                       Puanı :…….</w:t>
      </w:r>
    </w:p>
    <w:p w:rsidR="008618F0" w:rsidRPr="00297DCA" w:rsidRDefault="008618F0" w:rsidP="00297DC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297DCA">
        <w:rPr>
          <w:rFonts w:ascii="Times New Roman" w:hAnsi="Times New Roman" w:cs="Times New Roman"/>
          <w:b/>
          <w:bCs/>
        </w:rPr>
        <w:t>Aşağıdaki soruları cevaplayınız.  (15 x 4 = 60)</w:t>
      </w:r>
    </w:p>
    <w:p w:rsidR="008618F0" w:rsidRPr="002A7C36" w:rsidRDefault="008618F0" w:rsidP="003A02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1-Kuran-ı Kerim’in ayetlerini peygamberimize getiren meleğin adı aşağıdakilerden hangisidir? </w:t>
      </w:r>
    </w:p>
    <w:p w:rsidR="008618F0" w:rsidRPr="002A7C36" w:rsidRDefault="008618F0" w:rsidP="003A0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A-Azrail                        B-İsrafil                      C-Mikail                       D-Cebrail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2- Allah’ın  Hz. Muhammed’e gönderdiği kutsal kitabın adı nedir?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A-Tevrat                          B-Kuran-ı Kerim                          C-İncil                     D-Mesnevi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3-‘’ Kuran-ı Kerim  …………… ve …………… tarihleri arasında indirilmiştir.’’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Yukarıdaki cümlede boş bırakılan yerlere sırasıyla hangi tarihler gelmelidir?</w:t>
      </w:r>
    </w:p>
    <w:p w:rsidR="008618F0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A-571-573                        B-610-632                           C-622-632                        D-632-634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4- Kuran-ı Kerim’in ilk ayetleri aşağıdaki yerlerden hangisinde  indirilmiştir?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A-Kabe                              B-Hira Mağarası                        C-Kudüs                            D-Mescid-i Nebevi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5- Kuran-ı Kerim hangi halife zamanında toplanarak kitap haline getirilmiştir?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 Hz. Ömer                          B-Hz. Ali                        C-Hz. Ebu Bekir                      D- Hz. Osman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6-Kuran- Kerim’in 20 sayfalık bölümlerine ne denir?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A-Cüz                                     B-Ayet                                C-Sure                               D-Kitap</w:t>
      </w:r>
    </w:p>
    <w:p w:rsidR="008618F0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7-Kuran-ı Kerim ile ilgili verilen aşağıdaki bilgilerden hangisi yanlıştır?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A-Kuran-ı Kerim’de her surenin bir adı vardır.              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Kerim’in en kısa suresi Bakara suresidir.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C-Kuran-ı Kerim’in ilk suresi Fatiha suresidir.               </w:t>
      </w:r>
    </w:p>
    <w:p w:rsidR="008618F0" w:rsidRPr="002A7C36" w:rsidRDefault="008618F0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D-Kuran-ı Kerim’de otuz cüz vardır.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8-Kuran-ı Kerim’in iç düzeni ile ilgili verilen bilgilerden hangisi doğrudur?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A-Kuran-ı Kerim’de 114 sure bulunur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Kerim’deki ayetlerin hepsi aynı uzunluktadır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 Kerim’in yaklaşık 600 ayet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D-En uzun sure 286 ayetten oluşan İhlas suresidir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9- Peygamberimizin ailesi ile verilen bilgilerden hangisi doğrudur?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A-Dedesinin adı Abdullah’tır                                         B-Annesinin adı Hatice’dir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C-Amcasının adı Abdulmuttalip’tir                                D-Süt annesinin adı Halime’dir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10- Peygamberimiz Hz.Muhammed (S.A.V.)’e küçüklüğünden itibaren niçin “Muhammedü’l-Emin”deniliyordu?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A) Çalışkan olduğu için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B) Peygamber olduğu için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C) Güvenilir olduğu için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D) Vahiy aldığı için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11-Peygamber Efendimize nerede ve ne zaman vefat etmiştir?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A-622 yılında İstanbul’da                                          B-640 yılında Mekke’de      </w:t>
      </w:r>
    </w:p>
    <w:p w:rsidR="008618F0" w:rsidRPr="002A7C36" w:rsidRDefault="008618F0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C-632 yılında Medine’de                                           D-611 yılında Kudüs’te        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12- Kur’an-ı Kerim’in her bir cümlesine ne denir?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A) Kur’an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B) Cüz          C) Sure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D) Ayet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13- Kur’an-ı Kerim’in ilk ve son sureleri hangileridir?</w:t>
      </w:r>
    </w:p>
    <w:p w:rsidR="008618F0" w:rsidRPr="002A7C36" w:rsidRDefault="008618F0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A)Fatiha / Bakara     </w:t>
      </w:r>
      <w:r w:rsidRPr="002A7C36">
        <w:rPr>
          <w:rFonts w:ascii="Times New Roman" w:hAnsi="Times New Roman" w:cs="Times New Roman"/>
          <w:sz w:val="24"/>
          <w:szCs w:val="24"/>
        </w:rPr>
        <w:tab/>
      </w:r>
      <w:r w:rsidRPr="002A7C36">
        <w:rPr>
          <w:rFonts w:ascii="Times New Roman" w:hAnsi="Times New Roman" w:cs="Times New Roman"/>
          <w:sz w:val="24"/>
          <w:szCs w:val="24"/>
        </w:rPr>
        <w:tab/>
        <w:t>B)Fatiha / Nas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7C36">
        <w:rPr>
          <w:rFonts w:ascii="Times New Roman" w:hAnsi="Times New Roman" w:cs="Times New Roman"/>
          <w:sz w:val="24"/>
          <w:szCs w:val="24"/>
        </w:rPr>
        <w:t xml:space="preserve">C)Fatiha / Kevser         </w:t>
      </w:r>
      <w:r w:rsidRPr="002A7C36">
        <w:rPr>
          <w:rFonts w:ascii="Times New Roman" w:hAnsi="Times New Roman" w:cs="Times New Roman"/>
          <w:sz w:val="24"/>
          <w:szCs w:val="24"/>
        </w:rPr>
        <w:tab/>
        <w:t>D)Bakara / Kevser</w:t>
      </w:r>
    </w:p>
    <w:p w:rsidR="008618F0" w:rsidRPr="002A7C36" w:rsidRDefault="008618F0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14- Hz. Lokman ile ilgili verilen bilgilerden hangisi yanlıştır?</w:t>
      </w: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A-Hz. Lokman,  Hz. Davut peygamber zamanında yaşamış bilge bir insandır.</w:t>
      </w: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 Allah tarafından güzel özellikleri nedeniyle övülmüştür.</w:t>
      </w:r>
    </w:p>
    <w:p w:rsidR="008618F0" w:rsidRPr="002A7C36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C-Kuran-ı Kerim’de Hz. Lokman ile ilgili ayetlerin olduğu Lokman Suresi vardır.</w:t>
      </w:r>
    </w:p>
    <w:p w:rsidR="008618F0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D-Hz. Lokman son peygamberdir.</w:t>
      </w:r>
    </w:p>
    <w:p w:rsidR="008618F0" w:rsidRDefault="008618F0" w:rsidP="009033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18F0" w:rsidRPr="003D05CC" w:rsidRDefault="008618F0" w:rsidP="003D05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D05CC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5CC">
        <w:rPr>
          <w:rFonts w:ascii="Times New Roman" w:hAnsi="Times New Roman" w:cs="Times New Roman"/>
          <w:b/>
          <w:bCs/>
          <w:sz w:val="24"/>
          <w:szCs w:val="24"/>
        </w:rPr>
        <w:t>Peygamberimize gelen ilk vahiy ne olmuştur?</w:t>
      </w:r>
    </w:p>
    <w:p w:rsidR="008618F0" w:rsidRPr="003D05CC" w:rsidRDefault="008618F0" w:rsidP="003D0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5CC">
        <w:rPr>
          <w:rFonts w:ascii="Times New Roman" w:hAnsi="Times New Roman" w:cs="Times New Roman"/>
          <w:sz w:val="24"/>
          <w:szCs w:val="24"/>
        </w:rPr>
        <w:t xml:space="preserve">      A)</w:t>
      </w:r>
      <w:r w:rsidRPr="003D05CC">
        <w:rPr>
          <w:rFonts w:ascii="Times New Roman" w:hAnsi="Times New Roman" w:cs="Times New Roman"/>
          <w:sz w:val="24"/>
          <w:szCs w:val="24"/>
        </w:rPr>
        <w:tab/>
        <w:t>Oku</w:t>
      </w:r>
      <w:r w:rsidRPr="003D05CC">
        <w:rPr>
          <w:rFonts w:ascii="Times New Roman" w:hAnsi="Times New Roman" w:cs="Times New Roman"/>
          <w:sz w:val="24"/>
          <w:szCs w:val="24"/>
        </w:rPr>
        <w:tab/>
        <w:t xml:space="preserve">     B) Yaz                 C)  </w:t>
      </w:r>
      <w:r>
        <w:rPr>
          <w:rFonts w:ascii="Times New Roman" w:hAnsi="Times New Roman" w:cs="Times New Roman"/>
          <w:sz w:val="24"/>
          <w:szCs w:val="24"/>
        </w:rPr>
        <w:t>Oruç tut</w:t>
      </w:r>
      <w:r w:rsidRPr="003D05CC">
        <w:rPr>
          <w:rFonts w:ascii="Times New Roman" w:hAnsi="Times New Roman" w:cs="Times New Roman"/>
          <w:sz w:val="24"/>
          <w:szCs w:val="24"/>
        </w:rPr>
        <w:tab/>
      </w:r>
      <w:r w:rsidRPr="003D05CC">
        <w:rPr>
          <w:rFonts w:ascii="Times New Roman" w:hAnsi="Times New Roman" w:cs="Times New Roman"/>
          <w:sz w:val="24"/>
          <w:szCs w:val="24"/>
        </w:rPr>
        <w:tab/>
        <w:t>D) Allah birdir</w:t>
      </w:r>
    </w:p>
    <w:p w:rsidR="008618F0" w:rsidRDefault="008618F0" w:rsidP="00382201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6"/>
        <w:gridCol w:w="1781"/>
        <w:gridCol w:w="1753"/>
        <w:gridCol w:w="1889"/>
        <w:gridCol w:w="1888"/>
        <w:gridCol w:w="1773"/>
      </w:tblGrid>
      <w:tr w:rsidR="008618F0" w:rsidRPr="00164EAC">
        <w:tc>
          <w:tcPr>
            <w:tcW w:w="1796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Mushaf</w:t>
            </w:r>
          </w:p>
        </w:tc>
        <w:tc>
          <w:tcPr>
            <w:tcW w:w="1781" w:type="dxa"/>
            <w:shd w:val="clear" w:color="auto" w:fill="DAEEF3"/>
          </w:tcPr>
          <w:p w:rsidR="008618F0" w:rsidRPr="00164EAC" w:rsidRDefault="008618F0" w:rsidP="00164EA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 xml:space="preserve">Amine </w:t>
            </w:r>
          </w:p>
        </w:tc>
        <w:tc>
          <w:tcPr>
            <w:tcW w:w="175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114</w:t>
            </w:r>
          </w:p>
        </w:tc>
        <w:tc>
          <w:tcPr>
            <w:tcW w:w="1889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571</w:t>
            </w:r>
          </w:p>
        </w:tc>
        <w:tc>
          <w:tcPr>
            <w:tcW w:w="1888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Vahiy katibi</w:t>
            </w:r>
          </w:p>
        </w:tc>
        <w:tc>
          <w:tcPr>
            <w:tcW w:w="177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Hz. Osman</w:t>
            </w:r>
          </w:p>
        </w:tc>
      </w:tr>
      <w:tr w:rsidR="008618F0" w:rsidRPr="00164EAC">
        <w:tc>
          <w:tcPr>
            <w:tcW w:w="1796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Abdullah</w:t>
            </w:r>
          </w:p>
        </w:tc>
        <w:tc>
          <w:tcPr>
            <w:tcW w:w="1781" w:type="dxa"/>
            <w:shd w:val="clear" w:color="auto" w:fill="DAEEF3"/>
          </w:tcPr>
          <w:p w:rsidR="008618F0" w:rsidRPr="00164EAC" w:rsidRDefault="008618F0" w:rsidP="00164EAC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Sure</w:t>
            </w:r>
          </w:p>
        </w:tc>
        <w:tc>
          <w:tcPr>
            <w:tcW w:w="175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Ayet</w:t>
            </w:r>
          </w:p>
        </w:tc>
        <w:tc>
          <w:tcPr>
            <w:tcW w:w="1889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Kevser</w:t>
            </w:r>
          </w:p>
        </w:tc>
        <w:tc>
          <w:tcPr>
            <w:tcW w:w="1888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Hz. Hatice</w:t>
            </w:r>
          </w:p>
        </w:tc>
        <w:tc>
          <w:tcPr>
            <w:tcW w:w="1773" w:type="dxa"/>
            <w:shd w:val="clear" w:color="auto" w:fill="DAEEF3"/>
          </w:tcPr>
          <w:p w:rsidR="008618F0" w:rsidRPr="00164EAC" w:rsidRDefault="008618F0" w:rsidP="00164EAC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164EAC">
              <w:rPr>
                <w:rFonts w:ascii="Comic Sans MS" w:hAnsi="Comic Sans MS" w:cs="Times New Roman"/>
                <w:b/>
                <w:bCs/>
              </w:rPr>
              <w:t>Kadir</w:t>
            </w:r>
          </w:p>
        </w:tc>
      </w:tr>
    </w:tbl>
    <w:p w:rsidR="008618F0" w:rsidRPr="00D438C1" w:rsidRDefault="008618F0" w:rsidP="00382201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618F0" w:rsidRPr="00AA06A5" w:rsidRDefault="008618F0" w:rsidP="004D3E5F">
      <w:pPr>
        <w:spacing w:after="0"/>
        <w:rPr>
          <w:rFonts w:ascii="Comic Sans MS" w:hAnsi="Comic Sans MS" w:cs="Comic Sans MS"/>
          <w:b/>
          <w:bCs/>
        </w:rPr>
      </w:pPr>
      <w:r w:rsidRPr="00AA06A5">
        <w:rPr>
          <w:rFonts w:ascii="Comic Sans MS" w:hAnsi="Comic Sans MS" w:cs="Comic Sans MS"/>
          <w:b/>
          <w:bCs/>
        </w:rPr>
        <w:t>B-Aşağıdaki boşluklara yukarıdaki tabloda verilen kelimelerden uygun olanını yazınız.( 2</w:t>
      </w:r>
      <w:r>
        <w:rPr>
          <w:rFonts w:ascii="Comic Sans MS" w:hAnsi="Comic Sans MS" w:cs="Comic Sans MS"/>
          <w:b/>
          <w:bCs/>
        </w:rPr>
        <w:t xml:space="preserve">2 </w:t>
      </w:r>
      <w:r w:rsidRPr="00AA06A5">
        <w:rPr>
          <w:rFonts w:ascii="Comic Sans MS" w:hAnsi="Comic Sans MS" w:cs="Comic Sans MS"/>
          <w:b/>
          <w:bCs/>
        </w:rPr>
        <w:t>puan )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1-Kuran-ı Kerim ……………………… gecesi indirilmeye başlanmıştır.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2-Peygamberimizin annesinin adı ………………………………dir.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3-……………………………… suresi en kısa suredir.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4-Kuran ayetlerini yazan kişilere …………………………………………………… adı verilmiştir.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5-……………………………………… Kuran-ı Kerim’i kitap halinde çoğaltan halifedir.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6-………………………………………… peygamberimizin babasının adıdır.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7-Peygamberimiz 25 yaşında iken …………………………………………………ile evlenmiştir.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8-Hz. Muhammed …………… yılında Mekke’de doğmuştur.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9-Kuran-ı Kerim’in ilk nüshasına …………………………..  denir.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</w:t>
      </w:r>
      <w:r w:rsidRPr="00F34432">
        <w:rPr>
          <w:rFonts w:ascii="Times New Roman" w:hAnsi="Times New Roman" w:cs="Times New Roman"/>
        </w:rPr>
        <w:t>.  Kur’an-ı Kerim’de ………………….  sure vardır.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F34432">
        <w:rPr>
          <w:rFonts w:ascii="Times New Roman" w:hAnsi="Times New Roman" w:cs="Times New Roman"/>
        </w:rPr>
        <w:t>.  Sureleri oluşturan  Kur’an cümlelerine ………………….. denir.</w:t>
      </w:r>
    </w:p>
    <w:p w:rsidR="008618F0" w:rsidRPr="00F34432" w:rsidRDefault="008618F0" w:rsidP="00903362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8618F0" w:rsidRPr="00F34432" w:rsidRDefault="008618F0" w:rsidP="00382201">
      <w:pPr>
        <w:spacing w:after="0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C. Aşağıdaki cümlelerde verilen bilgiler doğru ise parantezin içine D yanlış ise Y yazınız.( 10 puan )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1-( ___ )  Kuran’daki en uzun sure Bakara suresidir. 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2-( ___ )  Kuran-ı Kerim Hıristiyanların kutsal kitabıdır.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3-( ___ )  Kuran-ı Kerim Hz. Musa’ya indirilen kutsal kitaptır.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4-( ___ )  Kuran-ı Kerim birbirinden farklı uzunluklardaki  ayetlerden oluşur.  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5-( ___ )  Kuran Hz. Muhammed zamanında kitap haline getirilmiş ve çoğaltılmıştır. 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6-( ___ )  Tevbe suresi Besmele ile başlamaz.               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7-( ___ )  Hz. Muhammed 622 yılında Medine’den Mekke’ye hicret etmiştir.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8-( ___ )  Kur’an-ı Kerim’de Hz. Lokman’ın oğluna verdiği öğütler Lokman suresinde anlatılmaktadır.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9-( ___ )  Kuran-ı Kerim’i baştan sona okumaya hatim denir.                </w:t>
      </w:r>
    </w:p>
    <w:p w:rsidR="008618F0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10-( ___ )  Kuran- Kerim yaklaşık 6666 sure bulunmaktadır.</w:t>
      </w: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:rsidR="008618F0" w:rsidRPr="00F34432" w:rsidRDefault="008618F0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D.  Dört büyük ilahi kitabın isimlerini yazınız.</w:t>
      </w:r>
      <w:r>
        <w:rPr>
          <w:rFonts w:ascii="Times New Roman" w:hAnsi="Times New Roman" w:cs="Times New Roman"/>
          <w:b/>
          <w:bCs/>
        </w:rPr>
        <w:t xml:space="preserve"> ( 8 p)</w:t>
      </w:r>
    </w:p>
    <w:p w:rsidR="008618F0" w:rsidRDefault="008618F0" w:rsidP="00A112B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……………………………………….                                                       2………………………………………..</w:t>
      </w:r>
    </w:p>
    <w:p w:rsidR="008618F0" w:rsidRPr="00F34432" w:rsidRDefault="008618F0" w:rsidP="00F344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F34432">
        <w:rPr>
          <w:rFonts w:ascii="Times New Roman" w:hAnsi="Times New Roman" w:cs="Times New Roman"/>
        </w:rPr>
        <w:t xml:space="preserve">. ……………………………………….                                                       </w:t>
      </w:r>
      <w:r>
        <w:rPr>
          <w:rFonts w:ascii="Times New Roman" w:hAnsi="Times New Roman" w:cs="Times New Roman"/>
        </w:rPr>
        <w:t>4</w:t>
      </w:r>
      <w:r w:rsidRPr="00F34432">
        <w:rPr>
          <w:rFonts w:ascii="Times New Roman" w:hAnsi="Times New Roman" w:cs="Times New Roman"/>
        </w:rPr>
        <w:t>………………………………………..</w:t>
      </w:r>
    </w:p>
    <w:p w:rsidR="008618F0" w:rsidRDefault="008618F0" w:rsidP="008E70B9">
      <w:pPr>
        <w:jc w:val="right"/>
        <w:rPr>
          <w:b/>
          <w:bCs/>
          <w:sz w:val="18"/>
          <w:szCs w:val="18"/>
        </w:rPr>
      </w:pPr>
      <w:hyperlink r:id="rId7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p w:rsidR="008618F0" w:rsidRDefault="008618F0" w:rsidP="00A112B0">
      <w:pPr>
        <w:spacing w:after="0" w:line="360" w:lineRule="auto"/>
        <w:rPr>
          <w:rFonts w:ascii="Times New Roman" w:hAnsi="Times New Roman" w:cs="Times New Roman"/>
        </w:rPr>
      </w:pPr>
    </w:p>
    <w:p w:rsidR="008618F0" w:rsidRDefault="008618F0" w:rsidP="00382201">
      <w:pPr>
        <w:spacing w:after="0"/>
        <w:rPr>
          <w:rFonts w:ascii="Comic Sans MS" w:hAnsi="Comic Sans MS" w:cs="Comic Sans MS"/>
        </w:rPr>
      </w:pPr>
    </w:p>
    <w:sectPr w:rsidR="008618F0" w:rsidSect="00A112B0"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8F0" w:rsidRDefault="008618F0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618F0" w:rsidRDefault="008618F0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8F0" w:rsidRDefault="008618F0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618F0" w:rsidRDefault="008618F0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B5800"/>
    <w:multiLevelType w:val="hybridMultilevel"/>
    <w:tmpl w:val="9572D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9C0"/>
    <w:rsid w:val="000E1E35"/>
    <w:rsid w:val="00164EAC"/>
    <w:rsid w:val="00180710"/>
    <w:rsid w:val="00182A29"/>
    <w:rsid w:val="00225EA6"/>
    <w:rsid w:val="00267C49"/>
    <w:rsid w:val="00297DCA"/>
    <w:rsid w:val="002A7C36"/>
    <w:rsid w:val="002E4E8B"/>
    <w:rsid w:val="002F7B7F"/>
    <w:rsid w:val="00382201"/>
    <w:rsid w:val="003A02A6"/>
    <w:rsid w:val="003C41C3"/>
    <w:rsid w:val="003D05CC"/>
    <w:rsid w:val="00424D14"/>
    <w:rsid w:val="00445764"/>
    <w:rsid w:val="00455997"/>
    <w:rsid w:val="004616DF"/>
    <w:rsid w:val="004D3E5F"/>
    <w:rsid w:val="005241E1"/>
    <w:rsid w:val="0056747A"/>
    <w:rsid w:val="005F05BE"/>
    <w:rsid w:val="00686282"/>
    <w:rsid w:val="006E53A5"/>
    <w:rsid w:val="00774B0B"/>
    <w:rsid w:val="008618F0"/>
    <w:rsid w:val="008E70B9"/>
    <w:rsid w:val="008F46A0"/>
    <w:rsid w:val="00903362"/>
    <w:rsid w:val="009839C0"/>
    <w:rsid w:val="00A112B0"/>
    <w:rsid w:val="00AA06A5"/>
    <w:rsid w:val="00AB31B2"/>
    <w:rsid w:val="00AE76A5"/>
    <w:rsid w:val="00B43A9B"/>
    <w:rsid w:val="00B51738"/>
    <w:rsid w:val="00BA57B4"/>
    <w:rsid w:val="00BF38B5"/>
    <w:rsid w:val="00C2640A"/>
    <w:rsid w:val="00C87D11"/>
    <w:rsid w:val="00CC2768"/>
    <w:rsid w:val="00CF2696"/>
    <w:rsid w:val="00D438C1"/>
    <w:rsid w:val="00D518E5"/>
    <w:rsid w:val="00E0655E"/>
    <w:rsid w:val="00EA14F8"/>
    <w:rsid w:val="00EE6333"/>
    <w:rsid w:val="00F32D6D"/>
    <w:rsid w:val="00F34432"/>
    <w:rsid w:val="00FD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01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82201"/>
    <w:pPr>
      <w:ind w:left="720"/>
    </w:pPr>
  </w:style>
  <w:style w:type="table" w:styleId="TableGrid">
    <w:name w:val="Table Grid"/>
    <w:basedOn w:val="TableNormal"/>
    <w:uiPriority w:val="99"/>
    <w:rsid w:val="00382201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2201"/>
    <w:rPr>
      <w:rFonts w:eastAsia="Times New Roman"/>
      <w:lang w:eastAsia="tr-TR"/>
    </w:rPr>
  </w:style>
  <w:style w:type="paragraph" w:styleId="Footer">
    <w:name w:val="footer"/>
    <w:basedOn w:val="Normal"/>
    <w:link w:val="Footer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2201"/>
    <w:rPr>
      <w:rFonts w:eastAsia="Times New Roman"/>
      <w:lang w:eastAsia="tr-TR"/>
    </w:rPr>
  </w:style>
  <w:style w:type="character" w:styleId="Hyperlink">
    <w:name w:val="Hyperlink"/>
    <w:basedOn w:val="DefaultParagraphFont"/>
    <w:uiPriority w:val="99"/>
    <w:semiHidden/>
    <w:rsid w:val="008E70B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819</Words>
  <Characters>4670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bilal</dc:creator>
  <cp:keywords>www.sorubak.com</cp:keywords>
  <dc:description/>
  <cp:lastModifiedBy>edanur</cp:lastModifiedBy>
  <cp:revision>6</cp:revision>
  <dcterms:created xsi:type="dcterms:W3CDTF">2015-03-25T16:42:00Z</dcterms:created>
  <dcterms:modified xsi:type="dcterms:W3CDTF">2015-03-29T19:40:00Z</dcterms:modified>
  <cp:category>www.sorubak.com</cp:category>
  <cp:contentType>www.sorubak.com</cp:contentType>
</cp:coreProperties>
</file>