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5432"/>
        <w:gridCol w:w="2080"/>
      </w:tblGrid>
      <w:tr w:rsidR="00522EDA" w:rsidRPr="008A14C8">
        <w:trPr>
          <w:trHeight w:val="1408"/>
        </w:trPr>
        <w:tc>
          <w:tcPr>
            <w:tcW w:w="3369" w:type="dxa"/>
            <w:vAlign w:val="center"/>
          </w:tcPr>
          <w:p w:rsidR="00522EDA" w:rsidRPr="008A14C8" w:rsidRDefault="00522EDA" w:rsidP="00A97CD4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>Adı:……………………...................</w:t>
            </w:r>
          </w:p>
          <w:p w:rsidR="00522EDA" w:rsidRPr="008A14C8" w:rsidRDefault="00522EDA" w:rsidP="00A97CD4">
            <w:pPr>
              <w:spacing w:line="276" w:lineRule="auto"/>
              <w:rPr>
                <w:rFonts w:ascii="Cambria" w:hAnsi="Cambria" w:cs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>Soyadı:………….……................</w:t>
            </w:r>
          </w:p>
          <w:p w:rsidR="00522EDA" w:rsidRPr="008A14C8" w:rsidRDefault="00522EDA" w:rsidP="00A97CD4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 w:rsidRPr="008A14C8">
              <w:rPr>
                <w:rFonts w:ascii="Cambria" w:hAnsi="Cambria" w:cs="Cambria"/>
                <w:b/>
                <w:bCs/>
              </w:rPr>
              <w:t xml:space="preserve"> No:……………</w:t>
            </w:r>
          </w:p>
        </w:tc>
        <w:tc>
          <w:tcPr>
            <w:tcW w:w="5432" w:type="dxa"/>
            <w:vAlign w:val="center"/>
          </w:tcPr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 xml:space="preserve">2014-2015 EĞİTİM-ÖĞRETİM YILI                                       SADETTİN-MİYESE BİLGİN İLKOKULU </w:t>
            </w:r>
          </w:p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 xml:space="preserve">4/C SINIFI </w:t>
            </w:r>
            <w:r>
              <w:rPr>
                <w:rFonts w:ascii="Cambria" w:hAnsi="Cambria" w:cs="Cambria"/>
                <w:b/>
                <w:bCs/>
              </w:rPr>
              <w:t xml:space="preserve">DİN K. VE AHLAK BİLGİSİ </w:t>
            </w:r>
            <w:r w:rsidRPr="008A14C8">
              <w:rPr>
                <w:rFonts w:ascii="Cambria" w:hAnsi="Cambria" w:cs="Cambria"/>
                <w:b/>
                <w:bCs/>
              </w:rPr>
              <w:t xml:space="preserve">DERSİ </w:t>
            </w:r>
          </w:p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/>
                <w:b/>
                <w:bCs/>
                <w:lang w:eastAsia="en-US"/>
              </w:rPr>
            </w:pPr>
            <w:r w:rsidRPr="008A14C8">
              <w:rPr>
                <w:rFonts w:ascii="Cambria" w:hAnsi="Cambria" w:cs="Cambria"/>
                <w:b/>
                <w:bCs/>
              </w:rPr>
              <w:t>2.DÖNEM 1.YAZILI SORULARI</w:t>
            </w:r>
          </w:p>
        </w:tc>
        <w:tc>
          <w:tcPr>
            <w:tcW w:w="2080" w:type="dxa"/>
            <w:vAlign w:val="center"/>
          </w:tcPr>
          <w:p w:rsidR="00522EDA" w:rsidRPr="008A14C8" w:rsidRDefault="00522EDA" w:rsidP="00A97CD4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>Aldığı Puan:………………</w:t>
            </w:r>
          </w:p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/>
                <w:b/>
                <w:bCs/>
                <w:lang w:eastAsia="en-US"/>
              </w:rPr>
            </w:pPr>
          </w:p>
        </w:tc>
      </w:tr>
    </w:tbl>
    <w:p w:rsidR="00522EDA" w:rsidRDefault="00522EDA" w:rsidP="00EF15C4">
      <w:pPr>
        <w:pStyle w:val="NoSpacing"/>
        <w:jc w:val="both"/>
        <w:rPr>
          <w:rFonts w:cs="Times New Roman"/>
          <w:b/>
          <w:bCs/>
          <w:color w:val="FFFFFF"/>
          <w:sz w:val="24"/>
          <w:szCs w:val="24"/>
          <w:highlight w:val="black"/>
        </w:rPr>
      </w:pPr>
    </w:p>
    <w:p w:rsidR="00522EDA" w:rsidRPr="005F4944" w:rsidRDefault="00522EDA" w:rsidP="00EF15C4">
      <w:pPr>
        <w:pStyle w:val="NoSpacing"/>
        <w:jc w:val="both"/>
        <w:rPr>
          <w:rFonts w:cs="Times New Roman"/>
          <w:b/>
          <w:bCs/>
          <w:color w:val="C00000"/>
          <w:sz w:val="24"/>
          <w:szCs w:val="24"/>
        </w:rPr>
      </w:pPr>
      <w:r w:rsidRPr="005F4944">
        <w:rPr>
          <w:b/>
          <w:bCs/>
          <w:color w:val="FFFFFF"/>
          <w:sz w:val="24"/>
          <w:szCs w:val="24"/>
          <w:highlight w:val="black"/>
        </w:rPr>
        <w:t>A- Aşağıdaki bilgilerden doğru olanların başına (D), yanlış olanların başına (Y) yazınız.</w:t>
      </w:r>
      <w:r w:rsidRPr="005F4944">
        <w:rPr>
          <w:b/>
          <w:bCs/>
          <w:color w:val="FFFFFF"/>
          <w:sz w:val="28"/>
          <w:szCs w:val="28"/>
          <w:highlight w:val="black"/>
        </w:rPr>
        <w:t xml:space="preserve"> </w:t>
      </w:r>
      <w:r>
        <w:rPr>
          <w:b/>
          <w:bCs/>
          <w:color w:val="FFFFFF"/>
          <w:sz w:val="28"/>
          <w:szCs w:val="28"/>
          <w:highlight w:val="black"/>
        </w:rPr>
        <w:t>7</w:t>
      </w:r>
      <w:r w:rsidRPr="005F4944">
        <w:rPr>
          <w:b/>
          <w:bCs/>
          <w:color w:val="FFFFFF"/>
          <w:sz w:val="28"/>
          <w:szCs w:val="28"/>
          <w:highlight w:val="black"/>
        </w:rPr>
        <w:t xml:space="preserve">x 1 = </w:t>
      </w:r>
      <w:r>
        <w:rPr>
          <w:b/>
          <w:bCs/>
          <w:color w:val="FFFFFF"/>
          <w:sz w:val="28"/>
          <w:szCs w:val="28"/>
          <w:highlight w:val="black"/>
        </w:rPr>
        <w:t>7</w:t>
      </w:r>
      <w:r w:rsidRPr="005F4944">
        <w:rPr>
          <w:b/>
          <w:bCs/>
          <w:color w:val="FFFFFF"/>
          <w:sz w:val="28"/>
          <w:szCs w:val="28"/>
          <w:highlight w:val="black"/>
        </w:rPr>
        <w:t xml:space="preserve"> Puan)</w:t>
      </w:r>
    </w:p>
    <w:p w:rsidR="00522EDA" w:rsidRPr="00C243B2" w:rsidRDefault="00522EDA" w:rsidP="00EF15C4">
      <w:pPr>
        <w:pStyle w:val="NoSpacing"/>
        <w:jc w:val="right"/>
        <w:rPr>
          <w:rFonts w:cs="Times New Roman"/>
          <w:b/>
          <w:bCs/>
          <w:color w:val="C00000"/>
          <w:sz w:val="28"/>
          <w:szCs w:val="28"/>
        </w:rPr>
      </w:pPr>
      <w:r w:rsidRPr="005F4944">
        <w:rPr>
          <w:b/>
          <w:bCs/>
          <w:color w:val="0070C0"/>
          <w:sz w:val="24"/>
          <w:szCs w:val="24"/>
        </w:rPr>
        <w:t>(</w:t>
      </w:r>
    </w:p>
    <w:p w:rsidR="00522EDA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 Kuran-ı Kerim’in</w:t>
      </w:r>
      <w:r>
        <w:rPr>
          <w:sz w:val="24"/>
          <w:szCs w:val="24"/>
        </w:rPr>
        <w:t xml:space="preserve"> ilk inen ayetleri Alak Suresi 1-5 ayetlerdir.</w:t>
      </w:r>
    </w:p>
    <w:p w:rsidR="00522EDA" w:rsidRPr="004333E4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 Kur’an-ı Kerimi, peygamberimize vahiy olarak getiren “Azrail ” meleğidir.</w:t>
      </w:r>
    </w:p>
    <w:p w:rsidR="00522EDA" w:rsidRPr="004333E4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 Peygamberimiz doğduğunda  Mekke halkı putlara tapıyordu.</w:t>
      </w:r>
    </w:p>
    <w:p w:rsidR="00522EDA" w:rsidRPr="004333E4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 xml:space="preserve">(……) Kuran-ı Kerim Hıristiyanların kutsal kitabıdır.             </w:t>
      </w:r>
    </w:p>
    <w:p w:rsidR="00522EDA" w:rsidRPr="00EF15C4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4333E4">
        <w:rPr>
          <w:sz w:val="24"/>
          <w:szCs w:val="24"/>
        </w:rPr>
        <w:t>(……)</w:t>
      </w:r>
      <w:r>
        <w:rPr>
          <w:sz w:val="24"/>
          <w:szCs w:val="24"/>
        </w:rPr>
        <w:t xml:space="preserve"> </w:t>
      </w:r>
      <w:r w:rsidRPr="004333E4">
        <w:rPr>
          <w:sz w:val="24"/>
          <w:szCs w:val="24"/>
        </w:rPr>
        <w:t>İlk inen ayette oku emri verilmiştir.</w:t>
      </w:r>
    </w:p>
    <w:p w:rsidR="00522EDA" w:rsidRPr="00EF15C4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4333E4">
        <w:rPr>
          <w:sz w:val="24"/>
          <w:szCs w:val="24"/>
        </w:rPr>
        <w:t xml:space="preserve">(……) Peygamberimiz gençliğinde ticaret ile uğraşmıştır.               </w:t>
      </w:r>
    </w:p>
    <w:p w:rsidR="00522EDA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4333E4">
        <w:rPr>
          <w:sz w:val="24"/>
          <w:szCs w:val="24"/>
        </w:rPr>
        <w:t xml:space="preserve"> (……)Kuran-ı Kerim Hz. Musa’ya indirilen kutsal kitaptır.</w:t>
      </w:r>
      <w:r w:rsidRPr="00EF15C4">
        <w:rPr>
          <w:sz w:val="24"/>
          <w:szCs w:val="24"/>
        </w:rPr>
        <w:t xml:space="preserve">  </w:t>
      </w:r>
    </w:p>
    <w:p w:rsidR="00522EDA" w:rsidRPr="004333E4" w:rsidRDefault="00522EDA" w:rsidP="00EF15C4">
      <w:pPr>
        <w:pStyle w:val="NoSpacing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EF15C4">
        <w:rPr>
          <w:sz w:val="24"/>
          <w:szCs w:val="24"/>
        </w:rPr>
        <w:t xml:space="preserve">     </w:t>
      </w:r>
    </w:p>
    <w:p w:rsidR="00522EDA" w:rsidRPr="005F4944" w:rsidRDefault="00522EDA" w:rsidP="005F4944">
      <w:pPr>
        <w:pStyle w:val="NoSpacing"/>
        <w:spacing w:line="348" w:lineRule="auto"/>
        <w:ind w:left="68"/>
        <w:rPr>
          <w:rFonts w:cs="Times New Roman"/>
          <w:b/>
          <w:bCs/>
          <w:color w:val="FFFFFF"/>
          <w:sz w:val="24"/>
          <w:szCs w:val="24"/>
        </w:rPr>
      </w:pPr>
      <w:r w:rsidRPr="005F4944">
        <w:rPr>
          <w:b/>
          <w:bCs/>
          <w:color w:val="FFFFFF"/>
          <w:sz w:val="24"/>
          <w:szCs w:val="24"/>
          <w:highlight w:val="black"/>
        </w:rPr>
        <w:t>B- Peygamber Efendimiz Hz. Muhammed’in ailesi ve hayatı ile ilgili boşlukları doldurunuz. (8 x 2 = 16 P)</w:t>
      </w:r>
    </w:p>
    <w:tbl>
      <w:tblPr>
        <w:tblW w:w="0" w:type="auto"/>
        <w:tblInd w:w="-106" w:type="dxa"/>
        <w:tblLook w:val="00A0"/>
      </w:tblPr>
      <w:tblGrid>
        <w:gridCol w:w="5244"/>
        <w:gridCol w:w="5244"/>
      </w:tblGrid>
      <w:tr w:rsidR="00522EDA" w:rsidRPr="00EF15C4">
        <w:tc>
          <w:tcPr>
            <w:tcW w:w="5244" w:type="dxa"/>
          </w:tcPr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Doğum yeri :…………………………………………………</w:t>
            </w:r>
          </w:p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Annesinin adı :………………………………………………</w:t>
            </w:r>
          </w:p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Babasının adı :………………………………………………</w:t>
            </w:r>
          </w:p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Süt annesinin adı :…………………………………………</w:t>
            </w:r>
          </w:p>
        </w:tc>
        <w:tc>
          <w:tcPr>
            <w:tcW w:w="5244" w:type="dxa"/>
          </w:tcPr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Doğum yılı :……………………………………………………</w:t>
            </w:r>
          </w:p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Dedesinin Adı :………………………………………………</w:t>
            </w:r>
          </w:p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Amcasının adı :………………………………………………</w:t>
            </w:r>
          </w:p>
          <w:p w:rsidR="00522EDA" w:rsidRPr="00EF15C4" w:rsidRDefault="00522EDA" w:rsidP="00EF15C4">
            <w:pPr>
              <w:pStyle w:val="NoSpacing"/>
              <w:numPr>
                <w:ilvl w:val="0"/>
                <w:numId w:val="2"/>
              </w:numPr>
              <w:spacing w:line="348" w:lineRule="auto"/>
            </w:pPr>
            <w:r w:rsidRPr="00EF15C4">
              <w:t>Eşinin Adı :……………………………………………………</w:t>
            </w:r>
          </w:p>
        </w:tc>
      </w:tr>
    </w:tbl>
    <w:p w:rsidR="00522EDA" w:rsidRPr="00EF15C4" w:rsidRDefault="00522EDA" w:rsidP="00EF15C4">
      <w:pPr>
        <w:pStyle w:val="NoSpacing"/>
        <w:spacing w:line="348" w:lineRule="auto"/>
        <w:ind w:left="425"/>
        <w:rPr>
          <w:rFonts w:cs="Times New Roman"/>
        </w:rPr>
      </w:pPr>
    </w:p>
    <w:p w:rsidR="00522EDA" w:rsidRPr="005F4944" w:rsidRDefault="00522EDA" w:rsidP="009A11A3">
      <w:pPr>
        <w:pStyle w:val="NoSpacing"/>
        <w:spacing w:line="348" w:lineRule="auto"/>
        <w:ind w:left="425"/>
        <w:rPr>
          <w:rFonts w:cs="Times New Roman"/>
          <w:b/>
          <w:bCs/>
          <w:color w:val="FFFFFF"/>
        </w:rPr>
      </w:pPr>
      <w:r w:rsidRPr="005F4944">
        <w:rPr>
          <w:b/>
          <w:bCs/>
          <w:color w:val="FFFFFF"/>
          <w:highlight w:val="black"/>
        </w:rPr>
        <w:t>C- Aşağıda karışık olarak verilen Kevser suresini  sıraya sokarak tekrar yazınız. (1</w:t>
      </w:r>
      <w:r>
        <w:rPr>
          <w:b/>
          <w:bCs/>
          <w:color w:val="FFFFFF"/>
          <w:highlight w:val="black"/>
        </w:rPr>
        <w:t>0</w:t>
      </w:r>
      <w:r w:rsidRPr="005F4944">
        <w:rPr>
          <w:b/>
          <w:bCs/>
          <w:color w:val="FFFFFF"/>
          <w:highlight w:val="black"/>
        </w:rPr>
        <w:t xml:space="preserve"> Puan)</w:t>
      </w:r>
    </w:p>
    <w:p w:rsidR="00522EDA" w:rsidRPr="00EF15C4" w:rsidRDefault="00522EDA" w:rsidP="009A11A3">
      <w:pPr>
        <w:pStyle w:val="NoSpacing"/>
        <w:spacing w:line="348" w:lineRule="auto"/>
        <w:ind w:left="425"/>
        <w:rPr>
          <w:rFonts w:cs="Times New Roman"/>
          <w:b/>
          <w:bCs/>
        </w:rPr>
      </w:pPr>
      <w:r>
        <w:rPr>
          <w:noProof/>
        </w:rPr>
        <w:pict>
          <v:group id="Grup 10" o:spid="_x0000_s1026" style="position:absolute;left:0;text-align:left;margin-left:12.2pt;margin-top:10.55pt;width:486pt;height:48.85pt;z-index:251644928" coordorigin="1095,4588" coordsize="9720,977">
            <v:roundrect id="AutoShape 12" o:spid="_x0000_s1027" style="position:absolute;left:109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İnnâ</w:t>
                    </w:r>
                  </w:p>
                </w:txbxContent>
              </v:textbox>
            </v:roundrect>
            <v:roundrect id="AutoShape 13" o:spid="_x0000_s1028" style="position:absolute;left:352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venhar</w:t>
                    </w:r>
                  </w:p>
                </w:txbxContent>
              </v:textbox>
            </v:roundrect>
            <v:roundrect id="AutoShape 14" o:spid="_x0000_s1029" style="position:absolute;left:595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a’taynâ</w:t>
                    </w:r>
                  </w:p>
                </w:txbxContent>
              </v:textbox>
            </v:roundrect>
            <v:roundrect id="AutoShape 15" o:spid="_x0000_s1030" style="position:absolute;left:838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lirabbike</w:t>
                    </w:r>
                  </w:p>
                </w:txbxContent>
              </v:textbox>
            </v:roundrect>
            <v:roundrect id="AutoShape 16" o:spid="_x0000_s1031" style="position:absolute;left:838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kelkevser</w:t>
                    </w:r>
                  </w:p>
                </w:txbxContent>
              </v:textbox>
            </v:roundrect>
            <v:roundrect id="AutoShape 17" o:spid="_x0000_s1032" style="position:absolute;left:109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hüvel ebter</w:t>
                    </w:r>
                  </w:p>
                </w:txbxContent>
              </v:textbox>
            </v:roundrect>
            <v:roundrect id="AutoShape 18" o:spid="_x0000_s1033" style="position:absolute;left:352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İnne şânieke</w:t>
                    </w:r>
                  </w:p>
                </w:txbxContent>
              </v:textbox>
            </v:roundrect>
            <v:roundrect id="AutoShape 19" o:spid="_x0000_s1034" style="position:absolute;left:595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Fesalli</w:t>
                    </w:r>
                  </w:p>
                </w:txbxContent>
              </v:textbox>
            </v:roundrect>
          </v:group>
        </w:pict>
      </w:r>
    </w:p>
    <w:p w:rsidR="00522EDA" w:rsidRPr="00EF15C4" w:rsidRDefault="00522EDA" w:rsidP="00EF15C4">
      <w:pPr>
        <w:pStyle w:val="NoSpacing"/>
        <w:spacing w:line="348" w:lineRule="auto"/>
        <w:ind w:left="425"/>
        <w:rPr>
          <w:rFonts w:cs="Times New Roman"/>
          <w:b/>
          <w:bCs/>
          <w:i/>
          <w:iCs/>
        </w:rPr>
      </w:pPr>
    </w:p>
    <w:p w:rsidR="00522EDA" w:rsidRPr="00EF15C4" w:rsidRDefault="00522EDA" w:rsidP="00EF15C4">
      <w:pPr>
        <w:pStyle w:val="NoSpacing"/>
        <w:spacing w:line="348" w:lineRule="auto"/>
        <w:ind w:left="425"/>
        <w:rPr>
          <w:rFonts w:cs="Times New Roman"/>
          <w:b/>
          <w:bCs/>
          <w:i/>
          <w:iCs/>
        </w:rPr>
      </w:pPr>
    </w:p>
    <w:p w:rsidR="00522EDA" w:rsidRPr="00EF15C4" w:rsidRDefault="00522EDA" w:rsidP="00EF15C4">
      <w:pPr>
        <w:pStyle w:val="NoSpacing"/>
        <w:spacing w:line="348" w:lineRule="auto"/>
        <w:ind w:left="425"/>
        <w:rPr>
          <w:rFonts w:cs="Times New Roman"/>
        </w:rPr>
      </w:pPr>
    </w:p>
    <w:p w:rsidR="00522EDA" w:rsidRPr="00EF15C4" w:rsidRDefault="00522EDA" w:rsidP="00EF15C4">
      <w:pPr>
        <w:pStyle w:val="NoSpacing"/>
        <w:spacing w:line="348" w:lineRule="auto"/>
        <w:ind w:left="425"/>
      </w:pPr>
      <w:r w:rsidRPr="00EF15C4">
        <w:t>.........................................................................................................................................................................</w:t>
      </w:r>
    </w:p>
    <w:p w:rsidR="00522EDA" w:rsidRPr="00EF15C4" w:rsidRDefault="00522EDA" w:rsidP="00EF15C4">
      <w:pPr>
        <w:pStyle w:val="NoSpacing"/>
        <w:spacing w:line="348" w:lineRule="auto"/>
        <w:ind w:left="425"/>
      </w:pPr>
      <w:r w:rsidRPr="00EF15C4">
        <w:t>.........................................................................................................................................................................</w:t>
      </w:r>
    </w:p>
    <w:p w:rsidR="00522EDA" w:rsidRDefault="00522EDA" w:rsidP="00EF15C4">
      <w:pPr>
        <w:pStyle w:val="NoSpacing"/>
        <w:spacing w:line="348" w:lineRule="auto"/>
        <w:ind w:left="425"/>
        <w:rPr>
          <w:rFonts w:cs="Times New Roman"/>
        </w:rPr>
      </w:pPr>
      <w:r w:rsidRPr="00EF15C4">
        <w:t>.........................................................................................................................................................................</w:t>
      </w:r>
    </w:p>
    <w:p w:rsidR="00522EDA" w:rsidRDefault="00522EDA" w:rsidP="00EF15C4">
      <w:pPr>
        <w:pStyle w:val="NoSpacing"/>
        <w:spacing w:line="348" w:lineRule="auto"/>
        <w:ind w:left="425"/>
        <w:rPr>
          <w:rFonts w:cs="Times New Roman"/>
          <w:b/>
          <w:bCs/>
          <w:color w:val="FFFFFF"/>
          <w:highlight w:val="black"/>
        </w:rPr>
      </w:pPr>
    </w:p>
    <w:p w:rsidR="00522EDA" w:rsidRPr="009A11A3" w:rsidRDefault="00522EDA" w:rsidP="00EF15C4">
      <w:pPr>
        <w:pStyle w:val="NoSpacing"/>
        <w:spacing w:line="348" w:lineRule="auto"/>
        <w:ind w:left="425"/>
        <w:rPr>
          <w:rFonts w:cs="Times New Roman"/>
          <w:b/>
          <w:bCs/>
          <w:color w:val="FFFFFF"/>
        </w:rPr>
      </w:pPr>
      <w:r w:rsidRPr="009A11A3">
        <w:rPr>
          <w:b/>
          <w:bCs/>
          <w:color w:val="FFFFFF"/>
          <w:highlight w:val="black"/>
        </w:rPr>
        <w:t>D- Aşağıdaki bulmacayı tamamlayınız.</w:t>
      </w:r>
      <w:r w:rsidRPr="005F4944">
        <w:rPr>
          <w:b/>
          <w:bCs/>
          <w:color w:val="FFFFFF"/>
          <w:sz w:val="24"/>
          <w:szCs w:val="24"/>
          <w:highlight w:val="black"/>
        </w:rPr>
        <w:t xml:space="preserve"> (</w:t>
      </w:r>
      <w:r>
        <w:rPr>
          <w:b/>
          <w:bCs/>
          <w:color w:val="FFFFFF"/>
          <w:sz w:val="24"/>
          <w:szCs w:val="24"/>
          <w:highlight w:val="black"/>
        </w:rPr>
        <w:t>7</w:t>
      </w:r>
      <w:r w:rsidRPr="005F4944">
        <w:rPr>
          <w:b/>
          <w:bCs/>
          <w:color w:val="FFFFFF"/>
          <w:sz w:val="24"/>
          <w:szCs w:val="24"/>
          <w:highlight w:val="black"/>
        </w:rPr>
        <w:t xml:space="preserve">x </w:t>
      </w:r>
      <w:r>
        <w:rPr>
          <w:b/>
          <w:bCs/>
          <w:color w:val="FFFFFF"/>
          <w:sz w:val="24"/>
          <w:szCs w:val="24"/>
          <w:highlight w:val="black"/>
        </w:rPr>
        <w:t>3</w:t>
      </w:r>
      <w:r w:rsidRPr="005F4944">
        <w:rPr>
          <w:b/>
          <w:bCs/>
          <w:color w:val="FFFFFF"/>
          <w:sz w:val="24"/>
          <w:szCs w:val="24"/>
          <w:highlight w:val="black"/>
        </w:rPr>
        <w:t xml:space="preserve"> = </w:t>
      </w:r>
      <w:r>
        <w:rPr>
          <w:b/>
          <w:bCs/>
          <w:color w:val="FFFFFF"/>
          <w:sz w:val="24"/>
          <w:szCs w:val="24"/>
          <w:highlight w:val="black"/>
        </w:rPr>
        <w:t>21</w:t>
      </w:r>
      <w:r w:rsidRPr="005F4944">
        <w:rPr>
          <w:b/>
          <w:bCs/>
          <w:color w:val="FFFFFF"/>
          <w:sz w:val="24"/>
          <w:szCs w:val="24"/>
          <w:highlight w:val="black"/>
        </w:rPr>
        <w:t>P)</w:t>
      </w:r>
    </w:p>
    <w:tbl>
      <w:tblPr>
        <w:tblpPr w:leftFromText="141" w:rightFromText="141" w:vertAnchor="text" w:horzAnchor="page" w:tblpX="861" w:tblpY="271"/>
        <w:tblW w:w="0" w:type="auto"/>
        <w:tblCellMar>
          <w:left w:w="70" w:type="dxa"/>
          <w:right w:w="70" w:type="dxa"/>
        </w:tblCellMar>
        <w:tblLook w:val="00A0"/>
      </w:tblPr>
      <w:tblGrid>
        <w:gridCol w:w="520"/>
        <w:gridCol w:w="520"/>
        <w:gridCol w:w="590"/>
        <w:gridCol w:w="450"/>
        <w:gridCol w:w="520"/>
        <w:gridCol w:w="520"/>
        <w:gridCol w:w="520"/>
        <w:gridCol w:w="520"/>
        <w:gridCol w:w="520"/>
      </w:tblGrid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spacing w:after="200" w:line="276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522EDA" w:rsidRDefault="00522EDA" w:rsidP="00EF15C4">
      <w:pPr>
        <w:pStyle w:val="NoSpacing"/>
        <w:spacing w:line="348" w:lineRule="auto"/>
        <w:ind w:left="425"/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35" type="#_x0000_t202" style="position:absolute;left:0;text-align:left;margin-left:15.7pt;margin-top:2.2pt;width:269.25pt;height:171pt;z-index:251645952;visibility:visible;mso-position-horizontal-relative:text;mso-position-vertical-relative:text" stroked="f" strokeweight=".5pt">
            <v:textbox>
              <w:txbxContent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1.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74589F">
                    <w:rPr>
                      <w:rFonts w:ascii="Arial" w:hAnsi="Arial" w:cs="Arial"/>
                    </w:rPr>
                    <w:t>Kur’an-ı Kerim’in en uzun suresi.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2.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yirmişer sayfadan oluşan her bir bölümüne verilen ad.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3.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ayetlerden oluşan her bir bölümü.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4.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birinci suresi.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5.</w:t>
                  </w:r>
                  <w:r w:rsidRPr="0074589F">
                    <w:rPr>
                      <w:rFonts w:ascii="Arial" w:hAnsi="Arial" w:cs="Arial"/>
                    </w:rPr>
                    <w:t>Sureleri oluşturan Kur’an cümlelerine verilen ad.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6.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son suresi.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7.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Kerim’de iki ayeti birbirinden ayıran işaret.</w:t>
                  </w:r>
                </w:p>
              </w:txbxContent>
            </v:textbox>
          </v:shape>
        </w:pict>
      </w:r>
    </w:p>
    <w:p w:rsidR="00522EDA" w:rsidRPr="00EF15C4" w:rsidRDefault="00522EDA" w:rsidP="00EF15C4">
      <w:pPr>
        <w:pStyle w:val="NoSpacing"/>
        <w:spacing w:line="348" w:lineRule="auto"/>
        <w:ind w:left="425"/>
        <w:rPr>
          <w:rFonts w:cs="Times New Roman"/>
        </w:rPr>
      </w:pPr>
    </w:p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Pr="005F4944" w:rsidRDefault="00522EDA">
      <w:pPr>
        <w:rPr>
          <w:b/>
          <w:bCs/>
          <w:color w:val="FFFFFF"/>
        </w:rPr>
      </w:pPr>
      <w:r w:rsidRPr="005F4944">
        <w:rPr>
          <w:b/>
          <w:bCs/>
          <w:color w:val="FFFFFF"/>
          <w:highlight w:val="black"/>
        </w:rPr>
        <w:t>E- Aşağıdaki kavram haritasını yandaki kutuda yer alan sözcüklerle tamamlayınız.</w:t>
      </w:r>
      <w:r>
        <w:rPr>
          <w:b/>
          <w:bCs/>
          <w:color w:val="FFFFFF"/>
          <w:highlight w:val="black"/>
        </w:rPr>
        <w:t>7</w:t>
      </w:r>
      <w:r w:rsidRPr="005F4944">
        <w:rPr>
          <w:b/>
          <w:bCs/>
          <w:color w:val="FFFFFF"/>
          <w:highlight w:val="black"/>
        </w:rPr>
        <w:t>x</w:t>
      </w:r>
      <w:r>
        <w:rPr>
          <w:b/>
          <w:bCs/>
          <w:color w:val="FFFFFF"/>
          <w:highlight w:val="black"/>
        </w:rPr>
        <w:t>2</w:t>
      </w:r>
      <w:r w:rsidRPr="005F4944">
        <w:rPr>
          <w:b/>
          <w:bCs/>
          <w:color w:val="FFFFFF"/>
          <w:highlight w:val="black"/>
        </w:rPr>
        <w:t>=</w:t>
      </w:r>
      <w:r>
        <w:rPr>
          <w:b/>
          <w:bCs/>
          <w:color w:val="FFFFFF"/>
          <w:highlight w:val="black"/>
        </w:rPr>
        <w:t>14</w:t>
      </w:r>
      <w:r w:rsidRPr="005F4944">
        <w:rPr>
          <w:b/>
          <w:bCs/>
          <w:color w:val="FFFFFF"/>
          <w:highlight w:val="black"/>
        </w:rPr>
        <w:t>p</w:t>
      </w:r>
    </w:p>
    <w:p w:rsidR="00522EDA" w:rsidRPr="0074589F" w:rsidRDefault="00522EDA" w:rsidP="0074589F">
      <w:r>
        <w:rPr>
          <w:noProof/>
        </w:rPr>
        <w:pict>
          <v:shape id="Metin Kutusu 41" o:spid="_x0000_s1036" type="#_x0000_t202" style="position:absolute;margin-left:457.95pt;margin-top:2.3pt;width:81.75pt;height:109.5pt;z-index:251668480;visibility:visible" strokeweight=".5pt">
            <v:textbox>
              <w:txbxContent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Fatiha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6236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Nas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114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Bakara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 xml:space="preserve">30 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Kevser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oval id="Oval 24" o:spid="_x0000_s1037" style="position:absolute;margin-left:285.15pt;margin-top:8.75pt;width:99.75pt;height:36.75pt;z-index:251651072;visibility:visible;v-text-anchor:middle" filled="f" strokecolor="#385d8a" strokeweight="2pt"/>
        </w:pict>
      </w:r>
      <w:r>
        <w:rPr>
          <w:noProof/>
        </w:rPr>
        <w:pict>
          <v:oval id="Oval 22" o:spid="_x0000_s1038" style="position:absolute;margin-left:158.7pt;margin-top:8pt;width:93pt;height:45pt;z-index:251649024;visibility:visible;v-text-anchor:middle" filled="f" strokecolor="#385d8a" strokeweight="2pt"/>
        </w:pict>
      </w:r>
    </w:p>
    <w:p w:rsidR="00522EDA" w:rsidRPr="0074589F" w:rsidRDefault="00522EDA" w:rsidP="0074589F">
      <w:r>
        <w:rPr>
          <w:noProof/>
        </w:rPr>
        <w:pict>
          <v:oval id="Oval 20" o:spid="_x0000_s1039" style="position:absolute;margin-left:10.95pt;margin-top:3.95pt;width:90.75pt;height:42pt;z-index:251646976;visibility:visible;v-text-anchor:middle" filled="f" strokecolor="#243f60" strokeweight="2pt"/>
        </w:pict>
      </w:r>
    </w:p>
    <w:p w:rsidR="00522EDA" w:rsidRPr="0074589F" w:rsidRDefault="00522EDA" w:rsidP="0074589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40" type="#_x0000_t32" style="position:absolute;margin-left:247.2pt;margin-top:13.4pt;width:69pt;height:104.25pt;flip:y;z-index:251655168;visibility:visible">
            <v:stroke endarrow="open"/>
          </v:shape>
        </w:pict>
      </w:r>
    </w:p>
    <w:p w:rsidR="00522EDA" w:rsidRPr="0074589F" w:rsidRDefault="00522EDA" w:rsidP="0074589F">
      <w:r>
        <w:rPr>
          <w:noProof/>
        </w:rPr>
        <w:pict>
          <v:shape id="Düz Ok Bağlayıcısı 32" o:spid="_x0000_s1041" type="#_x0000_t32" style="position:absolute;margin-left:181.2pt;margin-top:11.6pt;width:27pt;height:80.25pt;flip:y;z-index:251659264;visibility:visible" strokecolor="windowText">
            <v:stroke endarrow="open"/>
          </v:shape>
        </w:pict>
      </w:r>
    </w:p>
    <w:p w:rsidR="00522EDA" w:rsidRPr="0074589F" w:rsidRDefault="00522EDA" w:rsidP="0074589F">
      <w:r>
        <w:rPr>
          <w:noProof/>
        </w:rPr>
        <w:pict>
          <v:shape id="Düz Ok Bağlayıcısı 31" o:spid="_x0000_s1042" type="#_x0000_t32" style="position:absolute;margin-left:84.45pt;margin-top:4.55pt;width:74.2pt;height:106.45pt;flip:x y;z-index:251658240;visibility:visible" strokecolor="windowText">
            <v:stroke endarrow="open"/>
          </v:shape>
        </w:pict>
      </w:r>
    </w:p>
    <w:p w:rsidR="00522EDA" w:rsidRPr="0074589F" w:rsidRDefault="00522EDA" w:rsidP="0074589F">
      <w:r>
        <w:rPr>
          <w:noProof/>
        </w:rPr>
        <w:pict>
          <v:shape id="Metin Kutusu 37" o:spid="_x0000_s1043" type="#_x0000_t202" style="position:absolute;margin-left:266.7pt;margin-top:1.25pt;width:47.25pt;height:22.5pt;z-index:251664384;visibility:visible" fillcolor="window" strokeweight=".5pt">
            <v:textbox>
              <w:txbxContent>
                <w:p w:rsidR="00522EDA" w:rsidRDefault="00522EDA" w:rsidP="00CB34D9">
                  <w:r>
                    <w:t>ayettir</w:t>
                  </w:r>
                </w:p>
              </w:txbxContent>
            </v:textbox>
          </v:shape>
        </w:pict>
      </w:r>
    </w:p>
    <w:p w:rsidR="00522EDA" w:rsidRPr="0074589F" w:rsidRDefault="00522EDA" w:rsidP="0074589F">
      <w:r>
        <w:rPr>
          <w:noProof/>
        </w:rPr>
        <w:pict>
          <v:shape id="Metin Kutusu 36" o:spid="_x0000_s1044" type="#_x0000_t202" style="position:absolute;margin-left:168.45pt;margin-top:1.7pt;width:51.75pt;height:18.75pt;z-index:251663360;visibility:visible" fillcolor="window" strokeweight=".5pt">
            <v:textbox>
              <w:txbxContent>
                <w:p w:rsidR="00522EDA" w:rsidRDefault="00522EDA" w:rsidP="00CB34D9">
                  <w:r>
                    <w:t>suredir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5" o:spid="_x0000_s1045" type="#_x0000_t202" style="position:absolute;margin-left:84.45pt;margin-top:9.95pt;width:51.75pt;height:18.75pt;z-index:251662336;visibility:visible" strokeweight=".5pt">
            <v:textbox>
              <w:txbxContent>
                <w:p w:rsidR="00522EDA" w:rsidRDefault="00522EDA">
                  <w:r>
                    <w:t>cüzdür</w:t>
                  </w:r>
                </w:p>
              </w:txbxContent>
            </v:textbox>
          </v:shape>
        </w:pict>
      </w:r>
    </w:p>
    <w:p w:rsidR="00522EDA" w:rsidRPr="0074589F" w:rsidRDefault="00522EDA" w:rsidP="0074589F">
      <w:r>
        <w:rPr>
          <w:noProof/>
        </w:rPr>
        <w:pict>
          <v:oval id="Oval 25" o:spid="_x0000_s1046" style="position:absolute;margin-left:378.65pt;margin-top:8.5pt;width:84pt;height:36.65pt;rotation:328579fd;z-index:251652096;visibility:visible;v-text-anchor:middle" filled="f" strokecolor="#385d8a" strokeweight="2pt"/>
        </w:pict>
      </w:r>
    </w:p>
    <w:p w:rsidR="00522EDA" w:rsidRPr="0074589F" w:rsidRDefault="00522EDA" w:rsidP="0074589F"/>
    <w:p w:rsidR="00522EDA" w:rsidRPr="0074589F" w:rsidRDefault="00522EDA" w:rsidP="0074589F">
      <w:r>
        <w:rPr>
          <w:noProof/>
        </w:rPr>
        <w:pict>
          <v:shape id="Metin Kutusu 40" o:spid="_x0000_s1047" type="#_x0000_t202" style="position:absolute;margin-left:295.9pt;margin-top:8.2pt;width:89.25pt;height:18.75pt;rotation:1453427fd;z-index:251667456;visibility:visible" fillcolor="window" strokeweight=".5pt">
            <v:textbox>
              <w:txbxContent>
                <w:p w:rsidR="00522EDA" w:rsidRDefault="00522EDA" w:rsidP="0055355B">
                  <w:r>
                    <w:t>En uzun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29" o:spid="_x0000_s1048" type="#_x0000_t32" style="position:absolute;margin-left:257.7pt;margin-top:3.05pt;width:119.3pt;height:30pt;flip:y;z-index:251656192;visibility:visible" strokecolor="windowText">
            <v:stroke endarrow="open"/>
          </v:shape>
        </w:pict>
      </w:r>
      <w:r>
        <w:rPr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kış Çizelgesi: Hazırlık 21" o:spid="_x0000_s1049" type="#_x0000_t117" style="position:absolute;margin-left:158.7pt;margin-top:11.3pt;width:105pt;height:60pt;z-index:251648000;visibility:visible;v-text-anchor:middle" filled="f" strokecolor="#243f60" strokeweight="2pt">
            <v:textbox>
              <w:txbxContent>
                <w:p w:rsidR="00522EDA" w:rsidRPr="0074589F" w:rsidRDefault="00522EDA" w:rsidP="0074589F">
                  <w:pPr>
                    <w:jc w:val="center"/>
                  </w:pPr>
                </w:p>
                <w:p w:rsidR="00522EDA" w:rsidRPr="00D4416C" w:rsidRDefault="00522EDA" w:rsidP="0074589F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4416C">
                    <w:rPr>
                      <w:rFonts w:ascii="Arial" w:hAnsi="Arial" w:cs="Arial"/>
                      <w:b/>
                      <w:bCs/>
                      <w:color w:val="000000"/>
                    </w:rPr>
                    <w:t>Kur’an-ı Kerim</w:t>
                  </w:r>
                </w:p>
                <w:p w:rsidR="00522EDA" w:rsidRPr="0074589F" w:rsidRDefault="00522EDA" w:rsidP="0074589F">
                  <w:pPr>
                    <w:tabs>
                      <w:tab w:val="left" w:pos="4035"/>
                    </w:tabs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Kur’an-ı Kerim</w:t>
                  </w:r>
                </w:p>
                <w:p w:rsidR="00522EDA" w:rsidRDefault="00522EDA"/>
              </w:txbxContent>
            </v:textbox>
          </v:shape>
        </w:pict>
      </w:r>
    </w:p>
    <w:p w:rsidR="00522EDA" w:rsidRDefault="00522EDA" w:rsidP="0074589F">
      <w:r>
        <w:rPr>
          <w:noProof/>
        </w:rPr>
        <w:pict>
          <v:shape id="Metin Kutusu 42" o:spid="_x0000_s1050" type="#_x0000_t202" style="position:absolute;margin-left:125.55pt;margin-top:83.95pt;width:89.25pt;height:18.75pt;rotation:1453427fd;z-index:251669504;visibility:visible" fillcolor="window" strokeweight=".5pt">
            <v:textbox>
              <w:txbxContent>
                <w:p w:rsidR="00522EDA" w:rsidRDefault="00522EDA" w:rsidP="0055355B">
                  <w:r>
                    <w:t>En kısa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3" o:spid="_x0000_s1051" type="#_x0000_t32" style="position:absolute;margin-left:125.7pt;margin-top:59.75pt;width:102.7pt;height:43.5pt;flip:x;z-index:251660288;visibility:visible" strokecolor="windowText">
            <v:stroke endarrow="open"/>
          </v:shape>
        </w:pict>
      </w:r>
      <w:r>
        <w:rPr>
          <w:noProof/>
        </w:rPr>
        <w:pict>
          <v:shape id="Metin Kutusu 39" o:spid="_x0000_s1052" type="#_x0000_t202" style="position:absolute;margin-left:84.4pt;margin-top:19.6pt;width:66.7pt;height:20.35pt;rotation:2278407fd;z-index:251666432;visibility:visible" fillcolor="window" strokeweight=".5pt">
            <v:textbox>
              <w:txbxContent>
                <w:p w:rsidR="00522EDA" w:rsidRDefault="00522EDA" w:rsidP="00CB34D9">
                  <w:r>
                    <w:t>Son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4" o:spid="_x0000_s1053" type="#_x0000_t32" style="position:absolute;margin-left:70.95pt;margin-top:26pt;width:87.7pt;height:1.5pt;flip:x;z-index:251661312;visibility:visible" strokecolor="windowText">
            <v:stroke endarrow="open"/>
          </v:shape>
        </w:pict>
      </w:r>
      <w:r>
        <w:rPr>
          <w:noProof/>
        </w:rPr>
        <w:pict>
          <v:oval id="Oval 23" o:spid="_x0000_s1054" style="position:absolute;margin-left:.3pt;margin-top:6.95pt;width:77.25pt;height:36pt;z-index:251650048;visibility:visible;v-text-anchor:middle" filled="f" strokecolor="#385d8a" strokeweight="2pt"/>
        </w:pict>
      </w:r>
      <w:r>
        <w:rPr>
          <w:noProof/>
        </w:rPr>
        <w:pict>
          <v:oval id="Oval 26" o:spid="_x0000_s1055" style="position:absolute;margin-left:61.95pt;margin-top:103.25pt;width:106.5pt;height:32.25pt;z-index:251653120;visibility:visible;v-text-anchor:middle" filled="f" strokecolor="#385d8a" strokeweight="2pt"/>
        </w:pict>
      </w:r>
      <w:r>
        <w:rPr>
          <w:noProof/>
        </w:rPr>
        <w:pict>
          <v:oval id="Oval 27" o:spid="_x0000_s1056" style="position:absolute;margin-left:269.7pt;margin-top:91.25pt;width:132pt;height:34.5pt;z-index:251654144;visibility:visible;v-text-anchor:middle" filled="f" strokecolor="#385d8a" strokeweight="2pt"/>
        </w:pict>
      </w:r>
      <w:r>
        <w:rPr>
          <w:noProof/>
        </w:rPr>
        <w:pict>
          <v:shape id="Metin Kutusu 38" o:spid="_x0000_s1057" type="#_x0000_t202" style="position:absolute;margin-left:266.7pt;margin-top:47.75pt;width:63pt;height:18.75pt;rotation:548162fd;z-index:251665408;visibility:visible" fillcolor="window" strokeweight=".5pt">
            <v:textbox>
              <w:txbxContent>
                <w:p w:rsidR="00522EDA" w:rsidRDefault="00522EDA" w:rsidP="00CB34D9">
                  <w:r>
                    <w:t>İlk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0" o:spid="_x0000_s1058" type="#_x0000_t32" style="position:absolute;margin-left:263.7pt;margin-top:26pt;width:63pt;height:65.25pt;z-index:251657216;visibility:visible" strokecolor="windowText">
            <v:stroke endarrow="open"/>
          </v:shape>
        </w:pict>
      </w:r>
    </w:p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Default="00522EDA" w:rsidP="0055355B"/>
    <w:p w:rsidR="00522EDA" w:rsidRPr="0055355B" w:rsidRDefault="00522EDA" w:rsidP="0055355B">
      <w:pPr>
        <w:spacing w:line="276" w:lineRule="auto"/>
        <w:rPr>
          <w:rFonts w:ascii="Calibri" w:hAnsi="Calibri" w:cs="Calibri"/>
          <w:b/>
          <w:bCs/>
          <w:color w:val="FFFFFF"/>
          <w:sz w:val="28"/>
          <w:szCs w:val="28"/>
        </w:rPr>
      </w:pP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E- Aşağıdaki çoktan seçmeli sorularda doğru cevabı yuvarlak içine alınız. (</w:t>
      </w:r>
      <w:r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8</w:t>
      </w: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 xml:space="preserve"> x </w:t>
      </w:r>
      <w:r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4</w:t>
      </w: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 xml:space="preserve"> =</w:t>
      </w:r>
      <w:r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32</w:t>
      </w: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 xml:space="preserve">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82"/>
        <w:gridCol w:w="5282"/>
      </w:tblGrid>
      <w:tr w:rsidR="00522EDA" w:rsidRPr="0055355B">
        <w:tc>
          <w:tcPr>
            <w:tcW w:w="5282" w:type="dxa"/>
          </w:tcPr>
          <w:p w:rsidR="00522EDA" w:rsidRPr="0055355B" w:rsidRDefault="00522EDA" w:rsidP="0055355B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>Yüce Allah tarafından tüm insanlara gönderilen son ve evrensel kitap hangisidir?</w:t>
            </w:r>
            <w:r w:rsidRPr="0055355B">
              <w:rPr>
                <w:rFonts w:ascii="Calibri" w:hAnsi="Calibri" w:cs="Calibri"/>
              </w:rPr>
              <w:t xml:space="preserve"> 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A) İncil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 xml:space="preserve">B) Tevrat                          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Zebur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Kuran-ı Kerim</w:t>
            </w:r>
          </w:p>
        </w:tc>
        <w:tc>
          <w:tcPr>
            <w:tcW w:w="5282" w:type="dxa"/>
          </w:tcPr>
          <w:p w:rsidR="00522EDA" w:rsidRPr="005F4944" w:rsidRDefault="00522EDA" w:rsidP="005F4944">
            <w:pPr>
              <w:pStyle w:val="ListParagraph"/>
              <w:numPr>
                <w:ilvl w:val="0"/>
                <w:numId w:val="5"/>
              </w:numPr>
              <w:tabs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</w:rPr>
            </w:pPr>
            <w:r w:rsidRPr="005F4944">
              <w:rPr>
                <w:rFonts w:ascii="Calibri" w:hAnsi="Calibri" w:cs="Calibri"/>
                <w:b/>
                <w:bCs/>
              </w:rPr>
              <w:t>Kuranıkerim’in inmesinin tamamlanması yaklaşık olarak kaç yıl sürmüştür?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23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B) 10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C) 13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33</w:t>
            </w:r>
          </w:p>
        </w:tc>
      </w:tr>
      <w:tr w:rsidR="00522EDA" w:rsidRPr="0055355B">
        <w:tc>
          <w:tcPr>
            <w:tcW w:w="5282" w:type="dxa"/>
          </w:tcPr>
          <w:p w:rsidR="00522EDA" w:rsidRPr="005F4944" w:rsidRDefault="00522EDA" w:rsidP="005F4944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</w:rPr>
            </w:pPr>
            <w:r w:rsidRPr="005F4944">
              <w:rPr>
                <w:rFonts w:ascii="Calibri" w:hAnsi="Calibri" w:cs="Calibri"/>
                <w:b/>
                <w:bCs/>
              </w:rPr>
              <w:t>Peygamber Efendimiz (sav)’e ilk vahiy nerede ve ne zaman gelmiştir?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Medine – 610 yılında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Hira-Nur Mağarası – 610 yılında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Sevr Mağarası – 610 yılında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Mekke – 622 yılında</w:t>
            </w:r>
          </w:p>
        </w:tc>
        <w:tc>
          <w:tcPr>
            <w:tcW w:w="5282" w:type="dxa"/>
          </w:tcPr>
          <w:p w:rsidR="00522EDA" w:rsidRPr="0055355B" w:rsidRDefault="00522EDA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>Peygamberimize inen ilk ayetler hangi surededir?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Fatiha</w:t>
            </w:r>
            <w:r w:rsidRPr="0055355B">
              <w:rPr>
                <w:rFonts w:ascii="Calibri" w:hAnsi="Calibri" w:cs="Calibri"/>
              </w:rPr>
              <w:tab/>
              <w:t>B) Bakara</w:t>
            </w:r>
            <w:r w:rsidRPr="0055355B">
              <w:rPr>
                <w:rFonts w:ascii="Calibri" w:hAnsi="Calibri" w:cs="Calibri"/>
              </w:rPr>
              <w:tab/>
              <w:t>C) Alak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Nas</w:t>
            </w:r>
          </w:p>
        </w:tc>
      </w:tr>
      <w:tr w:rsidR="00522EDA" w:rsidRPr="0055355B">
        <w:tc>
          <w:tcPr>
            <w:tcW w:w="5282" w:type="dxa"/>
          </w:tcPr>
          <w:p w:rsidR="00522EDA" w:rsidRPr="005F4944" w:rsidRDefault="00522EDA" w:rsidP="005F4944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</w:rPr>
            </w:pPr>
            <w:r w:rsidRPr="005F4944">
              <w:rPr>
                <w:rFonts w:ascii="Calibri" w:hAnsi="Calibri" w:cs="Calibri"/>
                <w:b/>
                <w:bCs/>
              </w:rPr>
              <w:t>Peygamberimiz Hz.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5F4944">
              <w:rPr>
                <w:rFonts w:ascii="Calibri" w:hAnsi="Calibri" w:cs="Calibri"/>
                <w:b/>
                <w:bCs/>
              </w:rPr>
              <w:t>Muhammed (s.a.v.)’e küçüklüğünden itibaren niçin “Muhammedü’l-Emin” deniliyordu?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Çalışkan olduğu için</w:t>
            </w:r>
            <w:r w:rsidRPr="0055355B">
              <w:rPr>
                <w:rFonts w:ascii="Calibri" w:hAnsi="Calibri" w:cs="Calibri"/>
              </w:rPr>
              <w:tab/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Peygamber olduğu için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Güvenilir olduğu için 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Vahiy aldığı için</w:t>
            </w:r>
          </w:p>
        </w:tc>
        <w:tc>
          <w:tcPr>
            <w:tcW w:w="5282" w:type="dxa"/>
          </w:tcPr>
          <w:p w:rsidR="00522EDA" w:rsidRPr="0055355B" w:rsidRDefault="00522EDA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 xml:space="preserve">Aşağıdakilerden hangisi güvenilir insanın özelliklerinden biri </w:t>
            </w:r>
            <w:r w:rsidRPr="0055355B">
              <w:rPr>
                <w:rFonts w:ascii="Calibri" w:hAnsi="Calibri" w:cs="Calibri"/>
                <w:b/>
                <w:bCs/>
                <w:u w:val="single"/>
              </w:rPr>
              <w:t>değildir</w:t>
            </w:r>
            <w:r w:rsidRPr="0055355B">
              <w:rPr>
                <w:rFonts w:ascii="Calibri" w:hAnsi="Calibri" w:cs="Calibri"/>
                <w:b/>
                <w:bCs/>
              </w:rPr>
              <w:t>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Üzerine düşen görevleri yapar.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Emanete ihanet etmez.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Başkalarını hor görür.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Kötülüğe yaklaşmaz.</w:t>
            </w:r>
          </w:p>
        </w:tc>
      </w:tr>
      <w:tr w:rsidR="00522EDA" w:rsidRPr="0055355B">
        <w:tc>
          <w:tcPr>
            <w:tcW w:w="5282" w:type="dxa"/>
          </w:tcPr>
          <w:p w:rsidR="00522EDA" w:rsidRPr="0055355B" w:rsidRDefault="00522EDA" w:rsidP="005F4944">
            <w:pPr>
              <w:numPr>
                <w:ilvl w:val="0"/>
                <w:numId w:val="5"/>
              </w:numPr>
              <w:spacing w:after="200" w:line="276" w:lineRule="auto"/>
              <w:ind w:left="426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>Kur’an-ı Kerim neden bir seferde değil de parça parça indirilmiştir?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Sadece Peygamberimize geldiği için.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Müslümanlar daha kolay anlayıp emirlerini rahatlıkla uygulasınlar diye.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Müslümanlar kalabalık oldukları için.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Kur’an’ı getiren meleğe kolaylık olsun diye.</w:t>
            </w:r>
          </w:p>
        </w:tc>
        <w:tc>
          <w:tcPr>
            <w:tcW w:w="5282" w:type="dxa"/>
          </w:tcPr>
          <w:p w:rsidR="00522EDA" w:rsidRPr="005F4944" w:rsidRDefault="00522EDA" w:rsidP="005F4944">
            <w:pPr>
              <w:pStyle w:val="ListParagraph"/>
              <w:numPr>
                <w:ilvl w:val="0"/>
                <w:numId w:val="5"/>
              </w:numPr>
              <w:tabs>
                <w:tab w:val="left" w:pos="247"/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  <w:r w:rsidRPr="005F4944">
              <w:rPr>
                <w:rFonts w:ascii="Calibri" w:hAnsi="Calibri" w:cs="Calibri"/>
                <w:b/>
                <w:bCs/>
              </w:rPr>
              <w:t>Aşağıdakilerden hangisi Hz. Lokmanın oğluna verdiği öğütlerden biri</w:t>
            </w:r>
            <w:r w:rsidRPr="005F4944">
              <w:rPr>
                <w:rFonts w:ascii="Calibri" w:hAnsi="Calibri" w:cs="Calibri"/>
                <w:b/>
                <w:bCs/>
                <w:u w:val="single"/>
              </w:rPr>
              <w:t xml:space="preserve"> olamaz?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 Yürüyüşünde tabii ol, sesini alçalt.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  <w:u w:val="single"/>
              </w:rPr>
            </w:pPr>
            <w:r w:rsidRPr="0055355B">
              <w:rPr>
                <w:rFonts w:ascii="Calibri" w:hAnsi="Calibri" w:cs="Calibri"/>
              </w:rPr>
              <w:t>B)  Sana yapılan iyiliğe karşı iyilik, sana yapılan kötülüğe karşı kötülük yap.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İnsanlardan yüz çevirme ve yeryüzünde böbürlenerek yürüme.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Başına gelen musibetlere karşı sabırlı ol.</w:t>
            </w:r>
          </w:p>
        </w:tc>
      </w:tr>
    </w:tbl>
    <w:p w:rsidR="00522EDA" w:rsidRDefault="00522EDA" w:rsidP="00B85E2E">
      <w:pPr>
        <w:ind w:firstLine="708"/>
      </w:pPr>
      <w:r>
        <w:rPr>
          <w:noProof/>
        </w:rPr>
        <w:pict>
          <v:shape id="Metin Kutusu 43" o:spid="_x0000_s1059" type="#_x0000_t202" style="position:absolute;left:0;text-align:left;margin-left:347.7pt;margin-top:7.8pt;width:120.75pt;height:36.75pt;z-index:251670528;visibility:visible;mso-position-horizontal-relative:text;mso-position-vertical-relative:text" stroked="f" strokeweight=".5pt">
            <v:textbox>
              <w:txbxContent>
                <w:p w:rsidR="00522EDA" w:rsidRPr="00F23EA2" w:rsidRDefault="00522EDA">
                  <w:pPr>
                    <w:rPr>
                      <w:b/>
                      <w:bCs/>
                    </w:rPr>
                  </w:pPr>
                  <w:r>
                    <w:t xml:space="preserve">   </w:t>
                  </w:r>
                  <w:r w:rsidRPr="00F23EA2">
                    <w:rPr>
                      <w:b/>
                      <w:bCs/>
                    </w:rPr>
                    <w:t>Alper HOYRAZ</w:t>
                  </w:r>
                </w:p>
                <w:p w:rsidR="00522EDA" w:rsidRPr="00F23EA2" w:rsidRDefault="00522EDA">
                  <w:pPr>
                    <w:rPr>
                      <w:b/>
                      <w:bCs/>
                    </w:rPr>
                  </w:pPr>
                  <w:r w:rsidRPr="00F23EA2">
                    <w:rPr>
                      <w:b/>
                      <w:bCs/>
                    </w:rPr>
                    <w:t>4-C Sınıf Öğretmeni</w:t>
                  </w:r>
                </w:p>
              </w:txbxContent>
            </v:textbox>
          </v:shape>
        </w:pict>
      </w:r>
      <w:r>
        <w:t xml:space="preserve">                                                     </w:t>
      </w:r>
    </w:p>
    <w:p w:rsidR="00522EDA" w:rsidRPr="00F23EA2" w:rsidRDefault="00522EDA" w:rsidP="0055355B">
      <w:pPr>
        <w:ind w:firstLine="708"/>
        <w:rPr>
          <w:b/>
          <w:bCs/>
        </w:rPr>
      </w:pPr>
      <w:r w:rsidRPr="00F23EA2">
        <w:rPr>
          <w:b/>
          <w:bCs/>
        </w:rPr>
        <w:t xml:space="preserve">…BAŞARILAR DİLERİM…                   </w:t>
      </w:r>
      <w:r w:rsidRPr="00F23EA2">
        <w:t xml:space="preserve">        </w:t>
      </w:r>
    </w:p>
    <w:sectPr w:rsidR="00522EDA" w:rsidRPr="00F23EA2" w:rsidSect="009A11A3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2B6"/>
    <w:multiLevelType w:val="hybridMultilevel"/>
    <w:tmpl w:val="5CF47E9C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484B"/>
    <w:multiLevelType w:val="hybridMultilevel"/>
    <w:tmpl w:val="1E38D09A"/>
    <w:lvl w:ilvl="0" w:tplc="233CFE6A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32052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47DB9"/>
    <w:multiLevelType w:val="hybridMultilevel"/>
    <w:tmpl w:val="FD74E96E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060FC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C015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95540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F2207"/>
    <w:multiLevelType w:val="hybridMultilevel"/>
    <w:tmpl w:val="311C7A7A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3A4BE4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188"/>
    <w:rsid w:val="000F0188"/>
    <w:rsid w:val="00215AAA"/>
    <w:rsid w:val="00341FDD"/>
    <w:rsid w:val="004333E4"/>
    <w:rsid w:val="00522EDA"/>
    <w:rsid w:val="0055355B"/>
    <w:rsid w:val="005F4944"/>
    <w:rsid w:val="0074589F"/>
    <w:rsid w:val="008A14C8"/>
    <w:rsid w:val="009A11A3"/>
    <w:rsid w:val="00A97CD4"/>
    <w:rsid w:val="00B85E2E"/>
    <w:rsid w:val="00BF0B79"/>
    <w:rsid w:val="00C243B2"/>
    <w:rsid w:val="00CB34D9"/>
    <w:rsid w:val="00CE5E3C"/>
    <w:rsid w:val="00D43419"/>
    <w:rsid w:val="00D4416C"/>
    <w:rsid w:val="00D95DAA"/>
    <w:rsid w:val="00EF15C4"/>
    <w:rsid w:val="00F23EA2"/>
    <w:rsid w:val="00F3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EF15C4"/>
    <w:rPr>
      <w:rFonts w:eastAsia="Times New Roman" w:cs="Calibri"/>
    </w:rPr>
  </w:style>
  <w:style w:type="character" w:customStyle="1" w:styleId="NoSpacingChar">
    <w:name w:val="No Spacing Char"/>
    <w:link w:val="NoSpacing"/>
    <w:uiPriority w:val="99"/>
    <w:locked/>
    <w:rsid w:val="00EF15C4"/>
    <w:rPr>
      <w:rFonts w:ascii="Calibri" w:hAnsi="Calibri" w:cs="Calibri"/>
      <w:sz w:val="22"/>
      <w:szCs w:val="22"/>
      <w:lang w:eastAsia="tr-TR"/>
    </w:rPr>
  </w:style>
  <w:style w:type="paragraph" w:styleId="ListParagraph">
    <w:name w:val="List Paragraph"/>
    <w:basedOn w:val="Normal"/>
    <w:uiPriority w:val="99"/>
    <w:qFormat/>
    <w:rsid w:val="005F4944"/>
    <w:pPr>
      <w:ind w:left="720"/>
    </w:pPr>
  </w:style>
  <w:style w:type="character" w:styleId="Hyperlink">
    <w:name w:val="Hyperlink"/>
    <w:basedOn w:val="DefaultParagraphFont"/>
    <w:uiPriority w:val="99"/>
    <w:rsid w:val="00B85E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1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562</Words>
  <Characters>3207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Oscar</dc:creator>
  <cp:keywords>www.sorubak.com</cp:keywords>
  <dc:description/>
  <cp:lastModifiedBy>edanur</cp:lastModifiedBy>
  <cp:revision>3</cp:revision>
  <cp:lastPrinted>2015-04-07T12:48:00Z</cp:lastPrinted>
  <dcterms:created xsi:type="dcterms:W3CDTF">2015-04-04T04:09:00Z</dcterms:created>
  <dcterms:modified xsi:type="dcterms:W3CDTF">2015-04-07T12:48:00Z</dcterms:modified>
  <cp:category>www.sorubak.com</cp:category>
</cp:coreProperties>
</file>