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9C" w:rsidRPr="004C5422" w:rsidRDefault="00C07B9C" w:rsidP="00A010ED">
      <w:pPr>
        <w:spacing w:line="276" w:lineRule="auto"/>
        <w:rPr>
          <w:rFonts w:ascii="Cambria" w:hAnsi="Cambria" w:cs="Cambria"/>
        </w:rPr>
      </w:pPr>
      <w:r>
        <w:rPr>
          <w:noProof/>
        </w:rPr>
        <w:pict>
          <v:group id="_x0000_s1026" style="position:absolute;margin-left:2.2pt;margin-top:1.75pt;width:535.8pt;height:71.25pt;z-index:251655680" coordorigin="611,630" coordsize="10677,1340">
            <v:rect id="_x0000_s1027" style="position:absolute;left:611;top:630;width:10677;height:1340" fillcolor="#fbd4b4" strokecolor="#e36c0a" strokeweight="4pt">
              <v:stroke linestyle="thinThick"/>
              <v:shadow color="#868686"/>
              <v:textbox style="mso-next-textbox:#_x0000_s1027">
                <w:txbxContent>
                  <w:p w:rsidR="00C07B9C" w:rsidRDefault="00C07B9C" w:rsidP="00083A20"/>
                </w:txbxContent>
              </v:textbox>
            </v:rect>
            <v:group id="_x0000_s1028" style="position:absolute;left:742;top:741;width:10419;height:1119" coordorigin="819,810" coordsize="10251,1155">
              <v:roundrect id="_x0000_s1029" style="position:absolute;left:3736;top:810;width:5208;height:1155" arcsize="10923f" strokecolor="#e36c0a" strokeweight="5pt">
                <v:stroke linestyle="thickThin"/>
                <v:shadow color="#868686"/>
                <v:textbox style="mso-next-textbox:#_x0000_s1029">
                  <w:txbxContent>
                    <w:p w:rsidR="00C07B9C" w:rsidRPr="00712ADB" w:rsidRDefault="00C07B9C" w:rsidP="00712ADB">
                      <w:pPr>
                        <w:ind w:left="170"/>
                        <w:jc w:val="center"/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</w:pPr>
                      <w:r w:rsidRPr="00712ADB"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  <w:t>4.SINIF FEN VE TEKNOLOJİ</w:t>
                      </w:r>
                    </w:p>
                    <w:p w:rsidR="00C07B9C" w:rsidRPr="00712ADB" w:rsidRDefault="00C07B9C" w:rsidP="00636450">
                      <w:pPr>
                        <w:spacing w:after="200"/>
                        <w:jc w:val="center"/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</w:pPr>
                      <w:r w:rsidRPr="00712ADB"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  <w:t xml:space="preserve">IŞIK VE SES ÜNİTESİ </w:t>
                      </w:r>
                      <w:r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  <w:br/>
                      </w:r>
                      <w:r w:rsidRPr="00712ADB"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  <w:t>SORU VE YANIT ETKİNLİKLERİ</w:t>
                      </w:r>
                    </w:p>
                    <w:p w:rsidR="00C07B9C" w:rsidRPr="0065099F" w:rsidRDefault="00C07B9C" w:rsidP="00083A20">
                      <w:pPr>
                        <w:jc w:val="center"/>
                      </w:pPr>
                    </w:p>
                  </w:txbxContent>
                </v:textbox>
              </v:roundrect>
              <v:roundrect id="_x0000_s1030" style="position:absolute;left:819;top:810;width:2764;height:1155" arcsize="10923f" strokecolor="#e36c0a" strokeweight="5pt">
                <v:stroke linestyle="thickThin"/>
                <v:shadow color="#868686"/>
                <v:textbox style="mso-next-textbox:#_x0000_s1030">
                  <w:txbxContent>
                    <w:p w:rsidR="00C07B9C" w:rsidRPr="00104FDF" w:rsidRDefault="00C07B9C" w:rsidP="00083A20">
                      <w:pPr>
                        <w:ind w:left="-113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104FDF">
                        <w:rPr>
                          <w:rFonts w:ascii="Cambria" w:hAnsi="Cambria" w:cs="Cambria"/>
                          <w:b/>
                          <w:bCs/>
                        </w:rPr>
                        <w:t>Adı:………………….…….…</w:t>
                      </w:r>
                    </w:p>
                    <w:p w:rsidR="00C07B9C" w:rsidRPr="00104FDF" w:rsidRDefault="00C07B9C" w:rsidP="00083A20">
                      <w:pPr>
                        <w:ind w:left="-113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104FDF">
                        <w:rPr>
                          <w:rFonts w:ascii="Cambria" w:hAnsi="Cambria" w:cs="Cambria"/>
                          <w:b/>
                          <w:bCs/>
                        </w:rPr>
                        <w:t>Soyadı:…………….…...…</w:t>
                      </w:r>
                    </w:p>
                    <w:p w:rsidR="00C07B9C" w:rsidRPr="00104FDF" w:rsidRDefault="00C07B9C" w:rsidP="00083A20">
                      <w:pPr>
                        <w:ind w:left="-113"/>
                        <w:rPr>
                          <w:rFonts w:ascii="Cambria" w:hAnsi="Cambria" w:cs="Cambria"/>
                        </w:rPr>
                      </w:pPr>
                      <w:r w:rsidRPr="00104FDF">
                        <w:rPr>
                          <w:rFonts w:ascii="Cambria" w:hAnsi="Cambria" w:cs="Cambria"/>
                          <w:b/>
                          <w:bCs/>
                        </w:rPr>
                        <w:t>Sınıfı ve No…………..…..</w:t>
                      </w:r>
                    </w:p>
                  </w:txbxContent>
                </v:textbox>
              </v:roundrect>
              <v:roundrect id="_x0000_s1031" style="position:absolute;left:9047;top:810;width:2023;height:1155" arcsize="10923f" strokecolor="#e36c0a" strokeweight="5pt">
                <v:stroke linestyle="thickThin"/>
                <v:shadow color="#868686"/>
                <v:textbox style="mso-next-textbox:#_x0000_s1031">
                  <w:txbxContent>
                    <w:p w:rsidR="00C07B9C" w:rsidRDefault="00C07B9C" w:rsidP="00083A2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C07B9C" w:rsidRPr="001F5301" w:rsidRDefault="00C07B9C" w:rsidP="00083A20">
                      <w:pPr>
                        <w:ind w:left="-57"/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>
                        <w:rPr>
                          <w:rFonts w:ascii="Cambria" w:hAnsi="Cambria" w:cs="Cambria"/>
                          <w:b/>
                          <w:bCs/>
                        </w:rPr>
                        <w:t>ETKİNLİK</w:t>
                      </w:r>
                      <w:r w:rsidRPr="001F5301">
                        <w:rPr>
                          <w:rFonts w:ascii="Cambria" w:hAnsi="Cambria" w:cs="Cambria"/>
                          <w:b/>
                          <w:bCs/>
                        </w:rPr>
                        <w:t>-</w:t>
                      </w:r>
                      <w:r>
                        <w:rPr>
                          <w:rFonts w:ascii="Cambria" w:hAnsi="Cambria" w:cs="Cambria"/>
                          <w:b/>
                          <w:bCs/>
                        </w:rPr>
                        <w:t>2</w:t>
                      </w:r>
                    </w:p>
                    <w:p w:rsidR="00C07B9C" w:rsidRPr="001F5301" w:rsidRDefault="00C07B9C" w:rsidP="00083A20">
                      <w:pPr>
                        <w:ind w:left="-57"/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C07B9C" w:rsidRPr="004C5422" w:rsidRDefault="00C07B9C" w:rsidP="00A010ED">
      <w:pPr>
        <w:spacing w:line="276" w:lineRule="auto"/>
        <w:rPr>
          <w:rFonts w:ascii="Cambria" w:hAnsi="Cambria" w:cs="Cambria"/>
        </w:rPr>
      </w:pPr>
    </w:p>
    <w:p w:rsidR="00C07B9C" w:rsidRPr="004C5422" w:rsidRDefault="00C07B9C" w:rsidP="00A010ED">
      <w:pPr>
        <w:spacing w:line="276" w:lineRule="auto"/>
        <w:rPr>
          <w:rFonts w:ascii="Cambria" w:hAnsi="Cambria" w:cs="Cambria"/>
        </w:rPr>
      </w:pPr>
    </w:p>
    <w:p w:rsidR="00C07B9C" w:rsidRPr="004C5422" w:rsidRDefault="00C07B9C" w:rsidP="00A010ED">
      <w:pPr>
        <w:spacing w:line="276" w:lineRule="auto"/>
        <w:rPr>
          <w:rFonts w:ascii="Cambria" w:hAnsi="Cambria" w:cs="Cambria"/>
        </w:rPr>
        <w:sectPr w:rsidR="00C07B9C" w:rsidRPr="004C5422" w:rsidSect="00A307F9">
          <w:footerReference w:type="default" r:id="rId7"/>
          <w:pgSz w:w="11906" w:h="16838"/>
          <w:pgMar w:top="567" w:right="567" w:bottom="567" w:left="567" w:header="709" w:footer="709" w:gutter="0"/>
          <w:pgBorders w:offsetFrom="page">
            <w:top w:val="ovals" w:sz="4" w:space="24" w:color="E36C0A"/>
            <w:left w:val="ovals" w:sz="4" w:space="24" w:color="E36C0A"/>
            <w:bottom w:val="ovals" w:sz="4" w:space="24" w:color="E36C0A"/>
            <w:right w:val="ovals" w:sz="4" w:space="24" w:color="E36C0A"/>
          </w:pgBorders>
          <w:cols w:num="2" w:space="708"/>
          <w:docGrid w:linePitch="360"/>
        </w:sectPr>
      </w:pPr>
    </w:p>
    <w:p w:rsidR="00C07B9C" w:rsidRPr="004C5422" w:rsidRDefault="00C07B9C" w:rsidP="00FA3CED">
      <w:pPr>
        <w:rPr>
          <w:rFonts w:ascii="Cambria" w:hAnsi="Cambria" w:cs="Cambria"/>
          <w:b/>
          <w:bCs/>
        </w:rPr>
      </w:pPr>
      <w:r w:rsidRPr="004C5422">
        <w:rPr>
          <w:rFonts w:ascii="Cambria" w:hAnsi="Cambria" w:cs="Cambria"/>
          <w:b/>
          <w:bCs/>
        </w:rPr>
        <w:t xml:space="preserve">     </w:t>
      </w:r>
    </w:p>
    <w:p w:rsidR="00C07B9C" w:rsidRDefault="00C07B9C" w:rsidP="00FA3CED">
      <w:pPr>
        <w:rPr>
          <w:rFonts w:ascii="Cambria" w:hAnsi="Cambria" w:cs="Cambria"/>
          <w:b/>
          <w:bCs/>
        </w:rPr>
      </w:pPr>
      <w:r w:rsidRPr="004C5422">
        <w:rPr>
          <w:rFonts w:ascii="Cambria" w:hAnsi="Cambria" w:cs="Cambria"/>
          <w:b/>
          <w:bCs/>
        </w:rPr>
        <w:t xml:space="preserve">    </w:t>
      </w:r>
    </w:p>
    <w:p w:rsidR="00C07B9C" w:rsidRPr="004C5422" w:rsidRDefault="00C07B9C" w:rsidP="00FA3CED">
      <w:pPr>
        <w:rPr>
          <w:rFonts w:ascii="Cambria" w:hAnsi="Cambria" w:cs="Cambria"/>
          <w:b/>
          <w:bCs/>
        </w:rPr>
      </w:pPr>
    </w:p>
    <w:p w:rsidR="00C07B9C" w:rsidRPr="004C5422" w:rsidRDefault="00C07B9C" w:rsidP="00FA3CED">
      <w:pPr>
        <w:rPr>
          <w:rFonts w:ascii="Cambria" w:hAnsi="Cambria" w:cs="Cambria"/>
          <w:b/>
          <w:bCs/>
        </w:rPr>
      </w:pPr>
      <w:r w:rsidRPr="004C5422">
        <w:rPr>
          <w:rFonts w:ascii="Cambria" w:hAnsi="Cambria" w:cs="Cambria"/>
          <w:b/>
          <w:bCs/>
        </w:rPr>
        <w:t xml:space="preserve">    </w:t>
      </w:r>
    </w:p>
    <w:p w:rsidR="00C07B9C" w:rsidRDefault="00C07B9C" w:rsidP="00FA3CED">
      <w:pPr>
        <w:rPr>
          <w:rFonts w:ascii="Cambria" w:hAnsi="Cambria" w:cs="Cambria"/>
          <w:b/>
          <w:bCs/>
        </w:rPr>
      </w:pPr>
    </w:p>
    <w:p w:rsidR="00C07B9C" w:rsidRDefault="00C07B9C" w:rsidP="00FA3CED">
      <w:pPr>
        <w:rPr>
          <w:rFonts w:ascii="Cambria" w:hAnsi="Cambria" w:cs="Cambria"/>
          <w:b/>
          <w:bCs/>
        </w:rPr>
      </w:pPr>
    </w:p>
    <w:p w:rsidR="00C07B9C" w:rsidRPr="004C5422" w:rsidRDefault="00C07B9C" w:rsidP="00FA3CED">
      <w:pPr>
        <w:rPr>
          <w:rFonts w:ascii="Cambria" w:hAnsi="Cambria" w:cs="Cambria"/>
        </w:rPr>
        <w:sectPr w:rsidR="00C07B9C" w:rsidRPr="004C5422" w:rsidSect="00A307F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E36C0A"/>
            <w:left w:val="ovals" w:sz="4" w:space="24" w:color="E36C0A"/>
            <w:bottom w:val="ovals" w:sz="4" w:space="24" w:color="E36C0A"/>
            <w:right w:val="ovals" w:sz="4" w:space="24" w:color="E36C0A"/>
          </w:pgBorders>
          <w:cols w:num="2" w:space="708"/>
          <w:docGrid w:linePitch="360"/>
        </w:sectPr>
      </w:pPr>
    </w:p>
    <w:p w:rsidR="00C07B9C" w:rsidRPr="000C5F7E" w:rsidRDefault="00C07B9C" w:rsidP="00712ADB">
      <w:pPr>
        <w:ind w:left="170"/>
        <w:rPr>
          <w:rFonts w:ascii="Century Gothic" w:hAnsi="Century Gothic" w:cs="Century Gothic"/>
          <w:b/>
          <w:bCs/>
          <w:sz w:val="14"/>
          <w:szCs w:val="14"/>
          <w:lang w:eastAsia="en-US"/>
        </w:rPr>
      </w:pPr>
    </w:p>
    <w:p w:rsidR="00C07B9C" w:rsidRPr="00712ADB" w:rsidRDefault="00C07B9C" w:rsidP="00712ADB">
      <w:pPr>
        <w:ind w:left="170"/>
        <w:rPr>
          <w:rFonts w:ascii="Century Gothic" w:hAnsi="Century Gothic" w:cs="Century Gothic"/>
          <w:b/>
          <w:bCs/>
          <w:lang w:eastAsia="en-US"/>
        </w:rPr>
      </w:pPr>
      <w:r>
        <w:rPr>
          <w:rFonts w:ascii="Century Gothic" w:hAnsi="Century Gothic" w:cs="Century Gothic"/>
          <w:b/>
          <w:bCs/>
          <w:lang w:eastAsia="en-US"/>
        </w:rPr>
        <w:t xml:space="preserve">1) </w:t>
      </w:r>
      <w:r w:rsidRPr="00712ADB">
        <w:rPr>
          <w:rFonts w:ascii="Century Gothic" w:hAnsi="Century Gothic" w:cs="Century Gothic"/>
          <w:b/>
          <w:bCs/>
          <w:lang w:eastAsia="en-US"/>
        </w:rPr>
        <w:t>Işık kirliliğine neler sebep olur?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Yol, cadde ve sokak aydınlatmaları,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Park, bahçe ve spor alanlarının aydınlatmaları,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Reklam ve ilan panoları,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Güvenlik aydınlatmaları,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Evlerden ve binalardan taşan aydınlatmalar.</w:t>
      </w: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0C5F7E">
        <w:rPr>
          <w:rFonts w:ascii="Arial" w:hAnsi="Arial" w:cs="Arial"/>
          <w:b/>
          <w:bCs/>
          <w:lang w:eastAsia="en-US"/>
        </w:rPr>
        <w:t xml:space="preserve">2) </w:t>
      </w:r>
      <w:r w:rsidRPr="00712ADB">
        <w:rPr>
          <w:rFonts w:ascii="Arial" w:hAnsi="Arial" w:cs="Arial"/>
          <w:b/>
          <w:bCs/>
          <w:lang w:eastAsia="en-US"/>
        </w:rPr>
        <w:t>Işık kirliliği göçmen kuşları nasıl etkiler?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Göçmen kuşlar geceleri yolculuk yaparlar. Yollarını yıldızlara bakarak bulurlar. Kentlerdeki aşırı ışıklandırma göçmen kuşları etkiler ve yollarını bulmalarını engeller.</w:t>
      </w: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0C5F7E">
        <w:rPr>
          <w:rFonts w:ascii="Arial" w:hAnsi="Arial" w:cs="Arial"/>
          <w:b/>
          <w:bCs/>
          <w:lang w:eastAsia="en-US"/>
        </w:rPr>
        <w:t xml:space="preserve">3) </w:t>
      </w:r>
      <w:r w:rsidRPr="00712ADB">
        <w:rPr>
          <w:rFonts w:ascii="Arial" w:hAnsi="Arial" w:cs="Arial"/>
          <w:b/>
          <w:bCs/>
          <w:lang w:eastAsia="en-US"/>
        </w:rPr>
        <w:t>Tasarruflu ampuller,</w:t>
      </w:r>
      <w:r w:rsidRPr="000C5F7E">
        <w:rPr>
          <w:rFonts w:ascii="Arial" w:hAnsi="Arial" w:cs="Arial"/>
          <w:b/>
          <w:bCs/>
          <w:lang w:eastAsia="en-US"/>
        </w:rPr>
        <w:t xml:space="preserve"> </w:t>
      </w:r>
      <w:r w:rsidRPr="00712ADB">
        <w:rPr>
          <w:rFonts w:ascii="Arial" w:hAnsi="Arial" w:cs="Arial"/>
          <w:b/>
          <w:bCs/>
          <w:lang w:eastAsia="en-US"/>
        </w:rPr>
        <w:t>neonlar,</w:t>
      </w:r>
      <w:r w:rsidRPr="000C5F7E">
        <w:rPr>
          <w:rFonts w:ascii="Arial" w:hAnsi="Arial" w:cs="Arial"/>
          <w:b/>
          <w:bCs/>
          <w:lang w:eastAsia="en-US"/>
        </w:rPr>
        <w:t xml:space="preserve"> </w:t>
      </w:r>
      <w:r w:rsidRPr="00712ADB">
        <w:rPr>
          <w:rFonts w:ascii="Arial" w:hAnsi="Arial" w:cs="Arial"/>
          <w:b/>
          <w:bCs/>
          <w:lang w:eastAsia="en-US"/>
        </w:rPr>
        <w:t>floresanlar neden daha az enerji harcarlar?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Bu aydınlatma araçları soğuk ışık kaynaklarıdır.</w:t>
      </w:r>
      <w:r w:rsidRPr="000C5F7E">
        <w:rPr>
          <w:rFonts w:ascii="Arial" w:hAnsi="Arial" w:cs="Arial"/>
          <w:lang w:eastAsia="en-US"/>
        </w:rPr>
        <w:t xml:space="preserve"> </w:t>
      </w:r>
      <w:r w:rsidRPr="00712ADB">
        <w:rPr>
          <w:rFonts w:ascii="Arial" w:hAnsi="Arial" w:cs="Arial"/>
          <w:lang w:eastAsia="en-US"/>
        </w:rPr>
        <w:t>Enerjinin tamamı aydınlatma için kullanılır.</w:t>
      </w: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712ADB">
        <w:rPr>
          <w:rFonts w:ascii="Arial" w:hAnsi="Arial" w:cs="Arial"/>
          <w:b/>
          <w:bCs/>
          <w:lang w:eastAsia="en-US"/>
        </w:rPr>
        <w:t>4</w:t>
      </w:r>
      <w:r w:rsidRPr="000C5F7E">
        <w:rPr>
          <w:rFonts w:ascii="Arial" w:hAnsi="Arial" w:cs="Arial"/>
          <w:b/>
          <w:bCs/>
          <w:lang w:eastAsia="en-US"/>
        </w:rPr>
        <w:t>)</w:t>
      </w:r>
      <w:r w:rsidRPr="00712ADB">
        <w:rPr>
          <w:rFonts w:ascii="Arial" w:hAnsi="Arial" w:cs="Arial"/>
          <w:b/>
          <w:bCs/>
          <w:lang w:eastAsia="en-US"/>
        </w:rPr>
        <w:t xml:space="preserve"> Işık kirliliğinin deniz kaplumbağalarına etkisi nedir?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Deniz kaplumbağaları yavruları yumurtadan çıkınca denizle karanın ışık farkından yararlanarak denize yönelirler. Deniz kenarındaki yapay ışıklandırma kaplumbağa yavrularının deniz yerine kara tarafına yönelmelerine neden olur.</w:t>
      </w: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0C5F7E">
        <w:rPr>
          <w:rFonts w:ascii="Arial" w:hAnsi="Arial" w:cs="Arial"/>
          <w:b/>
          <w:bCs/>
          <w:lang w:eastAsia="en-US"/>
        </w:rPr>
        <w:t>5)</w:t>
      </w:r>
      <w:r w:rsidRPr="00712ADB">
        <w:rPr>
          <w:rFonts w:ascii="Arial" w:hAnsi="Arial" w:cs="Arial"/>
          <w:b/>
          <w:bCs/>
          <w:lang w:eastAsia="en-US"/>
        </w:rPr>
        <w:t xml:space="preserve"> Işık kirliliğinin gökyüzünün incelenmesindeki etkisi nedir?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Kentlerdeki aşırı ışıklandırma gökyüzü cisimlerinin net bir şekilde görünmesini engeller.</w:t>
      </w:r>
    </w:p>
    <w:p w:rsidR="00C07B9C" w:rsidRDefault="00C07B9C" w:rsidP="00712ADB">
      <w:pPr>
        <w:ind w:left="170"/>
        <w:rPr>
          <w:rFonts w:ascii="Century Gothic" w:hAnsi="Century Gothic" w:cs="Century Gothic"/>
          <w:b/>
          <w:bCs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sz w:val="14"/>
          <w:szCs w:val="14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0C5F7E">
        <w:rPr>
          <w:rFonts w:ascii="Arial" w:hAnsi="Arial" w:cs="Arial"/>
          <w:b/>
          <w:bCs/>
          <w:lang w:eastAsia="en-US"/>
        </w:rPr>
        <w:t>6)</w:t>
      </w:r>
      <w:r w:rsidRPr="00712ADB">
        <w:rPr>
          <w:rFonts w:ascii="Arial" w:hAnsi="Arial" w:cs="Arial"/>
          <w:b/>
          <w:bCs/>
          <w:lang w:eastAsia="en-US"/>
        </w:rPr>
        <w:t xml:space="preserve"> Ses kaynağı nedir?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Ses çıkaran canlı ya da cansız varlıklar birer ses kaynağıdır.</w:t>
      </w: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Century Gothic" w:hAnsi="Century Gothic" w:cs="Century Gothic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0C5F7E">
        <w:rPr>
          <w:rFonts w:ascii="Arial" w:hAnsi="Arial" w:cs="Arial"/>
          <w:b/>
          <w:bCs/>
          <w:lang w:eastAsia="en-US"/>
        </w:rPr>
        <w:t>7)</w:t>
      </w:r>
      <w:r w:rsidRPr="00712ADB">
        <w:rPr>
          <w:rFonts w:ascii="Arial" w:hAnsi="Arial" w:cs="Arial"/>
          <w:b/>
          <w:bCs/>
          <w:lang w:eastAsia="en-US"/>
        </w:rPr>
        <w:t xml:space="preserve"> Ses kaynakları nelerdir?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Tüm müzik aletleri ile motor, makine, dalga, rüzg</w:t>
      </w:r>
      <w:r w:rsidRPr="000C5F7E">
        <w:rPr>
          <w:rFonts w:ascii="Arial" w:hAnsi="Arial" w:cs="Arial"/>
          <w:lang w:eastAsia="en-US"/>
        </w:rPr>
        <w:t>â</w:t>
      </w:r>
      <w:r w:rsidRPr="00712ADB">
        <w:rPr>
          <w:rFonts w:ascii="Arial" w:hAnsi="Arial" w:cs="Arial"/>
          <w:lang w:eastAsia="en-US"/>
        </w:rPr>
        <w:t>r, şelale, dere, gök gürültüsü, hayvan ve insanlar birer ses kaynağıdır.</w:t>
      </w: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0C5F7E">
        <w:rPr>
          <w:rFonts w:ascii="Arial" w:hAnsi="Arial" w:cs="Arial"/>
          <w:b/>
          <w:bCs/>
          <w:lang w:eastAsia="en-US"/>
        </w:rPr>
        <w:t>8)</w:t>
      </w:r>
      <w:r w:rsidRPr="00712ADB">
        <w:rPr>
          <w:rFonts w:ascii="Arial" w:hAnsi="Arial" w:cs="Arial"/>
          <w:b/>
          <w:bCs/>
          <w:lang w:eastAsia="en-US"/>
        </w:rPr>
        <w:t xml:space="preserve"> Ses kaynakları kaç çeşittir?</w:t>
      </w: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712ADB">
        <w:rPr>
          <w:rFonts w:ascii="Arial" w:hAnsi="Arial" w:cs="Arial"/>
          <w:lang w:eastAsia="en-US"/>
        </w:rPr>
        <w:t>Ses kaynakları doğal ve yapay olmak üzere iki çeşittir.</w:t>
      </w: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0C5F7E">
        <w:rPr>
          <w:rFonts w:ascii="Arial" w:hAnsi="Arial" w:cs="Arial"/>
          <w:b/>
          <w:bCs/>
          <w:lang w:eastAsia="en-US"/>
        </w:rPr>
        <w:t>9)</w:t>
      </w:r>
      <w:r w:rsidRPr="00712ADB">
        <w:rPr>
          <w:rFonts w:ascii="Arial" w:hAnsi="Arial" w:cs="Arial"/>
          <w:b/>
          <w:bCs/>
          <w:lang w:eastAsia="en-US"/>
        </w:rPr>
        <w:t xml:space="preserve"> Sesin oluşması için ne gereklidir?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Ses kaynağının titreşmesi gerekir.</w:t>
      </w: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712ADB">
        <w:rPr>
          <w:rFonts w:ascii="Arial" w:hAnsi="Arial" w:cs="Arial"/>
          <w:b/>
          <w:bCs/>
          <w:lang w:eastAsia="en-US"/>
        </w:rPr>
        <w:t>10</w:t>
      </w:r>
      <w:r w:rsidRPr="000C5F7E">
        <w:rPr>
          <w:rFonts w:ascii="Arial" w:hAnsi="Arial" w:cs="Arial"/>
          <w:b/>
          <w:bCs/>
          <w:lang w:eastAsia="en-US"/>
        </w:rPr>
        <w:t>)</w:t>
      </w:r>
      <w:r w:rsidRPr="00712ADB">
        <w:rPr>
          <w:rFonts w:ascii="Arial" w:hAnsi="Arial" w:cs="Arial"/>
          <w:b/>
          <w:bCs/>
          <w:lang w:eastAsia="en-US"/>
        </w:rPr>
        <w:t xml:space="preserve"> İnsanlar nasıl ses çıkarırlar?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Akciğerlerden gelen havanın gırtlaktaki ses tellerini titreştirmesi sonucu ses çıkarırlar.</w:t>
      </w: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0C5F7E">
        <w:rPr>
          <w:rFonts w:ascii="Arial" w:hAnsi="Arial" w:cs="Arial"/>
          <w:b/>
          <w:bCs/>
          <w:lang w:eastAsia="en-US"/>
        </w:rPr>
        <w:t>11)</w:t>
      </w:r>
      <w:r w:rsidRPr="00712ADB">
        <w:rPr>
          <w:rFonts w:ascii="Arial" w:hAnsi="Arial" w:cs="Arial"/>
          <w:b/>
          <w:bCs/>
          <w:lang w:eastAsia="en-US"/>
        </w:rPr>
        <w:t xml:space="preserve"> Hangi müzik aletleri tellerin titreşmesiyle ses çıkarırlar?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Bağlama, gitar, keman, ud, kanun, mandolin gibi müzik aletleri</w:t>
      </w: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0C5F7E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712ADB" w:rsidRDefault="00C07B9C" w:rsidP="00712ADB">
      <w:pPr>
        <w:ind w:left="170"/>
        <w:rPr>
          <w:rFonts w:ascii="Arial" w:hAnsi="Arial" w:cs="Arial"/>
          <w:b/>
          <w:bCs/>
          <w:lang w:eastAsia="en-US"/>
        </w:rPr>
      </w:pPr>
      <w:r w:rsidRPr="00712ADB">
        <w:rPr>
          <w:rFonts w:ascii="Arial" w:hAnsi="Arial" w:cs="Arial"/>
          <w:b/>
          <w:bCs/>
          <w:lang w:eastAsia="en-US"/>
        </w:rPr>
        <w:t>1</w:t>
      </w:r>
      <w:r w:rsidRPr="000C5F7E">
        <w:rPr>
          <w:rFonts w:ascii="Arial" w:hAnsi="Arial" w:cs="Arial"/>
          <w:b/>
          <w:bCs/>
          <w:lang w:eastAsia="en-US"/>
        </w:rPr>
        <w:t>2)</w:t>
      </w:r>
      <w:r w:rsidRPr="00712ADB">
        <w:rPr>
          <w:rFonts w:ascii="Arial" w:hAnsi="Arial" w:cs="Arial"/>
          <w:b/>
          <w:bCs/>
          <w:lang w:eastAsia="en-US"/>
        </w:rPr>
        <w:t xml:space="preserve"> Hangi müzik aletleri havanın titreşmesi sonucu ses çıkarırlar?</w:t>
      </w:r>
    </w:p>
    <w:p w:rsidR="00C07B9C" w:rsidRPr="00712ADB" w:rsidRDefault="00C07B9C" w:rsidP="00712ADB">
      <w:pPr>
        <w:ind w:left="170"/>
        <w:rPr>
          <w:rFonts w:ascii="Arial" w:hAnsi="Arial" w:cs="Arial"/>
          <w:lang w:eastAsia="en-US"/>
        </w:rPr>
      </w:pPr>
      <w:r w:rsidRPr="00712ADB">
        <w:rPr>
          <w:rFonts w:ascii="Arial" w:hAnsi="Arial" w:cs="Arial"/>
          <w:lang w:eastAsia="en-US"/>
        </w:rPr>
        <w:t>Flüt, kaval, ney, saksafon, mızıka gibi müzik aletleri</w:t>
      </w:r>
    </w:p>
    <w:p w:rsidR="00C07B9C" w:rsidRPr="000C5F7E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</w:p>
    <w:p w:rsidR="00C07B9C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</w:p>
    <w:p w:rsidR="00C07B9C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</w:p>
    <w:p w:rsidR="00C07B9C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  <w:r>
        <w:rPr>
          <w:noProof/>
        </w:rPr>
        <w:pict>
          <v:group id="_x0000_s1032" style="position:absolute;left:0;text-align:left;margin-left:.7pt;margin-top:2.5pt;width:535.8pt;height:71.25pt;z-index:251656704" coordorigin="611,630" coordsize="10677,1340">
            <v:rect id="_x0000_s1033" style="position:absolute;left:611;top:630;width:10677;height:1340" fillcolor="#fbd4b4" strokecolor="#e36c0a" strokeweight="4pt">
              <v:stroke linestyle="thinThick"/>
              <v:shadow color="#868686"/>
              <v:textbox style="mso-next-textbox:#_x0000_s1033">
                <w:txbxContent>
                  <w:p w:rsidR="00C07B9C" w:rsidRDefault="00C07B9C" w:rsidP="00636450"/>
                </w:txbxContent>
              </v:textbox>
            </v:rect>
            <v:group id="_x0000_s1034" style="position:absolute;left:742;top:741;width:10419;height:1119" coordorigin="819,810" coordsize="10251,1155">
              <v:roundrect id="_x0000_s1035" style="position:absolute;left:3736;top:810;width:5208;height:1155" arcsize="10923f" strokecolor="#e36c0a" strokeweight="5pt">
                <v:stroke linestyle="thickThin"/>
                <v:shadow color="#868686"/>
                <v:textbox style="mso-next-textbox:#_x0000_s1035">
                  <w:txbxContent>
                    <w:p w:rsidR="00C07B9C" w:rsidRPr="00712ADB" w:rsidRDefault="00C07B9C" w:rsidP="00636450">
                      <w:pPr>
                        <w:ind w:left="170"/>
                        <w:jc w:val="center"/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</w:pPr>
                      <w:r w:rsidRPr="00712ADB"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  <w:t>4.SINIF FEN VE TEKNOLOJİ</w:t>
                      </w:r>
                    </w:p>
                    <w:p w:rsidR="00C07B9C" w:rsidRPr="00712ADB" w:rsidRDefault="00C07B9C" w:rsidP="00636450">
                      <w:pPr>
                        <w:spacing w:after="200"/>
                        <w:jc w:val="center"/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</w:pPr>
                      <w:r w:rsidRPr="00712ADB"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  <w:t xml:space="preserve">IŞIK VE SES ÜNİTESİ </w:t>
                      </w:r>
                      <w:r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  <w:br/>
                      </w:r>
                      <w:r w:rsidRPr="00712ADB">
                        <w:rPr>
                          <w:rFonts w:ascii="Cambria" w:hAnsi="Cambria" w:cs="Cambria"/>
                          <w:b/>
                          <w:bCs/>
                          <w:lang w:eastAsia="en-US"/>
                        </w:rPr>
                        <w:t>SORU VE YANIT ETKİNLİKLERİ</w:t>
                      </w:r>
                    </w:p>
                    <w:p w:rsidR="00C07B9C" w:rsidRPr="0065099F" w:rsidRDefault="00C07B9C" w:rsidP="00636450">
                      <w:pPr>
                        <w:jc w:val="center"/>
                      </w:pPr>
                    </w:p>
                  </w:txbxContent>
                </v:textbox>
              </v:roundrect>
              <v:roundrect id="_x0000_s1036" style="position:absolute;left:819;top:810;width:2764;height:1155" arcsize="10923f" strokecolor="#e36c0a" strokeweight="5pt">
                <v:stroke linestyle="thickThin"/>
                <v:shadow color="#868686"/>
                <v:textbox style="mso-next-textbox:#_x0000_s1036">
                  <w:txbxContent>
                    <w:p w:rsidR="00C07B9C" w:rsidRPr="00104FDF" w:rsidRDefault="00C07B9C" w:rsidP="00636450">
                      <w:pPr>
                        <w:ind w:left="-113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104FDF">
                        <w:rPr>
                          <w:rFonts w:ascii="Cambria" w:hAnsi="Cambria" w:cs="Cambria"/>
                          <w:b/>
                          <w:bCs/>
                        </w:rPr>
                        <w:t>Adı:………………….…….…</w:t>
                      </w:r>
                    </w:p>
                    <w:p w:rsidR="00C07B9C" w:rsidRPr="00104FDF" w:rsidRDefault="00C07B9C" w:rsidP="00636450">
                      <w:pPr>
                        <w:ind w:left="-113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104FDF">
                        <w:rPr>
                          <w:rFonts w:ascii="Cambria" w:hAnsi="Cambria" w:cs="Cambria"/>
                          <w:b/>
                          <w:bCs/>
                        </w:rPr>
                        <w:t>Soyadı:…………….…...…</w:t>
                      </w:r>
                    </w:p>
                    <w:p w:rsidR="00C07B9C" w:rsidRPr="00104FDF" w:rsidRDefault="00C07B9C" w:rsidP="00636450">
                      <w:pPr>
                        <w:ind w:left="-113"/>
                        <w:rPr>
                          <w:rFonts w:ascii="Cambria" w:hAnsi="Cambria" w:cs="Cambria"/>
                        </w:rPr>
                      </w:pPr>
                      <w:r w:rsidRPr="00104FDF">
                        <w:rPr>
                          <w:rFonts w:ascii="Cambria" w:hAnsi="Cambria" w:cs="Cambria"/>
                          <w:b/>
                          <w:bCs/>
                        </w:rPr>
                        <w:t>Sınıfı ve No…………..…..</w:t>
                      </w:r>
                    </w:p>
                  </w:txbxContent>
                </v:textbox>
              </v:roundrect>
              <v:roundrect id="_x0000_s1037" style="position:absolute;left:9047;top:810;width:2023;height:1155" arcsize="10923f" strokecolor="#e36c0a" strokeweight="5pt">
                <v:stroke linestyle="thickThin"/>
                <v:shadow color="#868686"/>
                <v:textbox style="mso-next-textbox:#_x0000_s1037">
                  <w:txbxContent>
                    <w:p w:rsidR="00C07B9C" w:rsidRDefault="00C07B9C" w:rsidP="0063645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C07B9C" w:rsidRPr="001F5301" w:rsidRDefault="00C07B9C" w:rsidP="00636450">
                      <w:pPr>
                        <w:ind w:left="-57"/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>
                        <w:rPr>
                          <w:rFonts w:ascii="Cambria" w:hAnsi="Cambria" w:cs="Cambria"/>
                          <w:b/>
                          <w:bCs/>
                        </w:rPr>
                        <w:t>ETKİNLİK</w:t>
                      </w:r>
                      <w:r w:rsidRPr="001F5301">
                        <w:rPr>
                          <w:rFonts w:ascii="Cambria" w:hAnsi="Cambria" w:cs="Cambria"/>
                          <w:b/>
                          <w:bCs/>
                        </w:rPr>
                        <w:t>-</w:t>
                      </w:r>
                      <w:r>
                        <w:rPr>
                          <w:rFonts w:ascii="Cambria" w:hAnsi="Cambria" w:cs="Cambria"/>
                          <w:b/>
                          <w:bCs/>
                        </w:rPr>
                        <w:t>2</w:t>
                      </w:r>
                    </w:p>
                    <w:p w:rsidR="00C07B9C" w:rsidRPr="001F5301" w:rsidRDefault="00C07B9C" w:rsidP="00636450">
                      <w:pPr>
                        <w:ind w:left="-57"/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C07B9C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</w:p>
    <w:p w:rsidR="00C07B9C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</w:p>
    <w:p w:rsidR="00C07B9C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</w:p>
    <w:p w:rsidR="00C07B9C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</w:p>
    <w:p w:rsidR="00C07B9C" w:rsidRDefault="00C07B9C" w:rsidP="00B406DE">
      <w:pPr>
        <w:spacing w:line="140" w:lineRule="atLeast"/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13)</w:t>
      </w:r>
      <w:r w:rsidRPr="00636450">
        <w:rPr>
          <w:rFonts w:ascii="Arial" w:hAnsi="Arial" w:cs="Arial"/>
          <w:b/>
          <w:bCs/>
          <w:lang w:eastAsia="en-US"/>
        </w:rPr>
        <w:t xml:space="preserve"> Titreşerek ses çıkaran bir telin boyunun kısa ya da uzun olması neyi değiştirir?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 xml:space="preserve"> Kısa tel daha ince, uzun tel daha kalın ses çıkarır.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55.85pt;margin-top:1.8pt;width:24.75pt;height:122.35pt;z-index:251658752" strokecolor="white">
            <v:textbox style="layout-flow:vertical;mso-layout-flow-alt:bottom-to-top;mso-next-textbox:#_x0000_s1038">
              <w:txbxContent>
                <w:p w:rsidR="00C07B9C" w:rsidRDefault="00C07B9C" w:rsidP="0054407B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14)</w:t>
      </w:r>
      <w:r w:rsidRPr="00636450">
        <w:rPr>
          <w:rFonts w:ascii="Arial" w:hAnsi="Arial" w:cs="Arial"/>
          <w:b/>
          <w:bCs/>
          <w:lang w:eastAsia="en-US"/>
        </w:rPr>
        <w:t xml:space="preserve"> Müzik aletlerinde farklı sesler nasıl çıkar?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Müzisyen parmaklarını teller üzerinde gezdirerek telin boyunu uzatmış ya da kısaltmış olur. Böylece telden farklı sesler çıkar.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15)</w:t>
      </w:r>
      <w:r w:rsidRPr="00636450">
        <w:rPr>
          <w:rFonts w:ascii="Arial" w:hAnsi="Arial" w:cs="Arial"/>
          <w:b/>
          <w:bCs/>
          <w:lang w:eastAsia="en-US"/>
        </w:rPr>
        <w:t xml:space="preserve"> Doğal ses nedir?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>
        <w:rPr>
          <w:noProof/>
        </w:rPr>
        <w:pict>
          <v:shape id="_x0000_s1039" type="#_x0000_t202" style="position:absolute;left:0;text-align:left;margin-left:255.85pt;margin-top:1pt;width:24.75pt;height:125.8pt;z-index:251659776" strokecolor="white">
            <v:textbox style="layout-flow:vertical;mso-layout-flow-alt:bottom-to-top;mso-next-textbox:#_x0000_s1039">
              <w:txbxContent>
                <w:p w:rsidR="00C07B9C" w:rsidRDefault="00C07B9C" w:rsidP="0054407B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636450">
        <w:rPr>
          <w:rFonts w:ascii="Arial" w:hAnsi="Arial" w:cs="Arial"/>
          <w:lang w:eastAsia="en-US"/>
        </w:rPr>
        <w:t>İnsanlar tarafından oluşturulmamış, kendiliğinden oluşan seslerdir.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16) </w:t>
      </w:r>
      <w:r w:rsidRPr="00636450">
        <w:rPr>
          <w:rFonts w:ascii="Arial" w:hAnsi="Arial" w:cs="Arial"/>
          <w:b/>
          <w:bCs/>
          <w:lang w:eastAsia="en-US"/>
        </w:rPr>
        <w:t>Doğal sesler nelerdir?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Rüzgârın, derenin, şelalenin, yağmurun, yaprak hışırtısının, kuşların, böceklerin, çeşitli hayvanların sesleri doğal seslerdir.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17)</w:t>
      </w:r>
      <w:r w:rsidRPr="00636450">
        <w:rPr>
          <w:rFonts w:ascii="Arial" w:hAnsi="Arial" w:cs="Arial"/>
          <w:b/>
          <w:bCs/>
          <w:lang w:eastAsia="en-US"/>
        </w:rPr>
        <w:t xml:space="preserve"> Yapay ses kaynağı nedir?</w:t>
      </w: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  <w:r>
        <w:rPr>
          <w:noProof/>
        </w:rPr>
        <w:pict>
          <v:shape id="_x0000_s1040" type="#_x0000_t202" style="position:absolute;left:0;text-align:left;margin-left:255.85pt;margin-top:1.1pt;width:24.75pt;height:124.65pt;z-index:251657728" strokecolor="white">
            <v:textbox style="layout-flow:vertical;mso-layout-flow-alt:bottom-to-top;mso-next-textbox:#_x0000_s1040">
              <w:txbxContent>
                <w:p w:rsidR="00C07B9C" w:rsidRDefault="00C07B9C" w:rsidP="0054407B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636450">
        <w:rPr>
          <w:rFonts w:ascii="Arial" w:hAnsi="Arial" w:cs="Arial"/>
          <w:lang w:eastAsia="en-US"/>
        </w:rPr>
        <w:t>Doğal olmayan, insanlar tarafından oluşturulmuş alet ve araçlardan çıkan seslerdir.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18)</w:t>
      </w:r>
      <w:r w:rsidRPr="00636450">
        <w:rPr>
          <w:rFonts w:ascii="Arial" w:hAnsi="Arial" w:cs="Arial"/>
          <w:b/>
          <w:bCs/>
          <w:lang w:eastAsia="en-US"/>
        </w:rPr>
        <w:t xml:space="preserve"> Yapay seslere neleri örnek verebiliriz?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Motosiklet, otomobil, uçak, gitar, keman, televizyon, müzik seti, elektrikli alet ve araçların sesleri birer örnektir.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Sorubak.com </w:t>
      </w: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19)</w:t>
      </w:r>
      <w:r w:rsidRPr="00636450">
        <w:rPr>
          <w:rFonts w:ascii="Arial" w:hAnsi="Arial" w:cs="Arial"/>
          <w:b/>
          <w:bCs/>
          <w:lang w:eastAsia="en-US"/>
        </w:rPr>
        <w:t xml:space="preserve"> Ses havada ne şekilde yayılır?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Dalgalar halinde ve küresel bir şekilde yayılır.</w:t>
      </w: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20)</w:t>
      </w:r>
      <w:r w:rsidRPr="00636450">
        <w:rPr>
          <w:rFonts w:ascii="Arial" w:hAnsi="Arial" w:cs="Arial"/>
          <w:b/>
          <w:bCs/>
          <w:lang w:eastAsia="en-US"/>
        </w:rPr>
        <w:t xml:space="preserve"> Ses her maddede yayılır mı?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Ses katı, sıvı ve gaz maddelerde yayılır.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21)</w:t>
      </w:r>
      <w:r w:rsidRPr="00636450">
        <w:rPr>
          <w:rFonts w:ascii="Arial" w:hAnsi="Arial" w:cs="Arial"/>
          <w:b/>
          <w:bCs/>
          <w:lang w:eastAsia="en-US"/>
        </w:rPr>
        <w:t xml:space="preserve"> Ses iş yapabilir mi?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Ses bir enerji türü olduğundan iş yapabilme yeteneğine sahiptir.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 w:rsidRPr="00636450">
        <w:rPr>
          <w:rFonts w:ascii="Arial" w:hAnsi="Arial" w:cs="Arial"/>
          <w:b/>
          <w:bCs/>
          <w:lang w:eastAsia="en-US"/>
        </w:rPr>
        <w:t>22</w:t>
      </w:r>
      <w:r>
        <w:rPr>
          <w:rFonts w:ascii="Arial" w:hAnsi="Arial" w:cs="Arial"/>
          <w:b/>
          <w:bCs/>
          <w:lang w:eastAsia="en-US"/>
        </w:rPr>
        <w:t>)</w:t>
      </w:r>
      <w:r w:rsidRPr="00636450">
        <w:rPr>
          <w:rFonts w:ascii="Arial" w:hAnsi="Arial" w:cs="Arial"/>
          <w:b/>
          <w:bCs/>
          <w:lang w:eastAsia="en-US"/>
        </w:rPr>
        <w:t xml:space="preserve"> İnsanlar doğal seslerin çoğundan hoşlanırken, yapay seslerin çoğundan neden hoşlanmazlar?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Yapay seslerin çoğu gürültülü çalışan araçlardan geldiği için hoşlanmazlar.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23)</w:t>
      </w:r>
      <w:r w:rsidRPr="00636450">
        <w:rPr>
          <w:rFonts w:ascii="Arial" w:hAnsi="Arial" w:cs="Arial"/>
          <w:b/>
          <w:bCs/>
          <w:lang w:eastAsia="en-US"/>
        </w:rPr>
        <w:t xml:space="preserve"> Rezonans nedir?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Titreşmekte olan bir cismin etkisi altındaki başka bir cismin titreşmesidir.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24)</w:t>
      </w:r>
      <w:r w:rsidRPr="00636450">
        <w:rPr>
          <w:rFonts w:ascii="Arial" w:hAnsi="Arial" w:cs="Arial"/>
          <w:b/>
          <w:bCs/>
          <w:lang w:eastAsia="en-US"/>
        </w:rPr>
        <w:t xml:space="preserve"> Işığın hızı ne kadardır?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Saniyede 300.000 km’dir.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25)</w:t>
      </w:r>
      <w:r w:rsidRPr="00636450">
        <w:rPr>
          <w:rFonts w:ascii="Arial" w:hAnsi="Arial" w:cs="Arial"/>
          <w:b/>
          <w:bCs/>
          <w:lang w:eastAsia="en-US"/>
        </w:rPr>
        <w:t xml:space="preserve"> Sesin havadaki hızı ne kadardır?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>Sesin havadaki hızı saniyede 340 metredir.</w:t>
      </w:r>
    </w:p>
    <w:p w:rsidR="00C07B9C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</w:p>
    <w:p w:rsidR="00C07B9C" w:rsidRPr="00636450" w:rsidRDefault="00C07B9C" w:rsidP="00636450">
      <w:pPr>
        <w:ind w:left="17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>26)</w:t>
      </w:r>
      <w:r w:rsidRPr="00636450">
        <w:rPr>
          <w:rFonts w:ascii="Arial" w:hAnsi="Arial" w:cs="Arial"/>
          <w:b/>
          <w:bCs/>
          <w:lang w:eastAsia="en-US"/>
        </w:rPr>
        <w:t xml:space="preserve"> Gök gürültülü ve şimşekli bir havada neden önce şimşeğin çakmasını görür, sonra gök gürültüsünü duyarız?</w:t>
      </w:r>
    </w:p>
    <w:p w:rsidR="00C07B9C" w:rsidRPr="00636450" w:rsidRDefault="00C07B9C" w:rsidP="00636450">
      <w:pPr>
        <w:ind w:left="170"/>
        <w:rPr>
          <w:rFonts w:ascii="Arial" w:hAnsi="Arial" w:cs="Arial"/>
          <w:lang w:eastAsia="en-US"/>
        </w:rPr>
      </w:pPr>
      <w:r w:rsidRPr="00636450">
        <w:rPr>
          <w:rFonts w:ascii="Arial" w:hAnsi="Arial" w:cs="Arial"/>
          <w:lang w:eastAsia="en-US"/>
        </w:rPr>
        <w:t xml:space="preserve">Işığın hızı daha fazla olduğu için </w:t>
      </w:r>
      <w:r>
        <w:rPr>
          <w:rFonts w:ascii="Arial" w:hAnsi="Arial" w:cs="Arial"/>
          <w:lang w:eastAsia="en-US"/>
        </w:rPr>
        <w:t>önce şimşeğin çakmasını görürüz</w:t>
      </w:r>
    </w:p>
    <w:sectPr w:rsidR="00C07B9C" w:rsidRPr="00636450" w:rsidSect="00A307F9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E36C0A"/>
        <w:left w:val="ovals" w:sz="4" w:space="24" w:color="E36C0A"/>
        <w:bottom w:val="ovals" w:sz="4" w:space="24" w:color="E36C0A"/>
        <w:right w:val="ovals" w:sz="4" w:space="24" w:color="E36C0A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B9C" w:rsidRDefault="00C07B9C" w:rsidP="0078058C">
      <w:r>
        <w:separator/>
      </w:r>
    </w:p>
  </w:endnote>
  <w:endnote w:type="continuationSeparator" w:id="0">
    <w:p w:rsidR="00C07B9C" w:rsidRDefault="00C07B9C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B9C" w:rsidRPr="00323E9A" w:rsidRDefault="00C07B9C" w:rsidP="0052144F">
    <w:pPr>
      <w:pStyle w:val="Footer"/>
      <w:ind w:right="360"/>
      <w:jc w:val="center"/>
      <w:rPr>
        <w:rFonts w:ascii="Cambria" w:hAnsi="Cambria" w:cs="Cambria"/>
        <w:b/>
        <w:bCs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B9C" w:rsidRDefault="00C07B9C" w:rsidP="0078058C">
      <w:r>
        <w:separator/>
      </w:r>
    </w:p>
  </w:footnote>
  <w:footnote w:type="continuationSeparator" w:id="0">
    <w:p w:rsidR="00C07B9C" w:rsidRDefault="00C07B9C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BB40873"/>
    <w:multiLevelType w:val="hybridMultilevel"/>
    <w:tmpl w:val="2B06FF54"/>
    <w:lvl w:ilvl="0" w:tplc="92069282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50" w:hanging="360"/>
      </w:pPr>
    </w:lvl>
    <w:lvl w:ilvl="2" w:tplc="041F001B">
      <w:start w:val="1"/>
      <w:numFmt w:val="lowerRoman"/>
      <w:lvlText w:val="%3."/>
      <w:lvlJc w:val="right"/>
      <w:pPr>
        <w:ind w:left="1970" w:hanging="180"/>
      </w:pPr>
    </w:lvl>
    <w:lvl w:ilvl="3" w:tplc="041F000F">
      <w:start w:val="1"/>
      <w:numFmt w:val="decimal"/>
      <w:lvlText w:val="%4."/>
      <w:lvlJc w:val="left"/>
      <w:pPr>
        <w:ind w:left="2690" w:hanging="360"/>
      </w:pPr>
    </w:lvl>
    <w:lvl w:ilvl="4" w:tplc="041F0019">
      <w:start w:val="1"/>
      <w:numFmt w:val="lowerLetter"/>
      <w:lvlText w:val="%5."/>
      <w:lvlJc w:val="left"/>
      <w:pPr>
        <w:ind w:left="3410" w:hanging="360"/>
      </w:pPr>
    </w:lvl>
    <w:lvl w:ilvl="5" w:tplc="041F001B">
      <w:start w:val="1"/>
      <w:numFmt w:val="lowerRoman"/>
      <w:lvlText w:val="%6."/>
      <w:lvlJc w:val="right"/>
      <w:pPr>
        <w:ind w:left="4130" w:hanging="180"/>
      </w:pPr>
    </w:lvl>
    <w:lvl w:ilvl="6" w:tplc="041F000F">
      <w:start w:val="1"/>
      <w:numFmt w:val="decimal"/>
      <w:lvlText w:val="%7."/>
      <w:lvlJc w:val="left"/>
      <w:pPr>
        <w:ind w:left="4850" w:hanging="360"/>
      </w:pPr>
    </w:lvl>
    <w:lvl w:ilvl="7" w:tplc="041F0019">
      <w:start w:val="1"/>
      <w:numFmt w:val="lowerLetter"/>
      <w:lvlText w:val="%8."/>
      <w:lvlJc w:val="left"/>
      <w:pPr>
        <w:ind w:left="5570" w:hanging="360"/>
      </w:pPr>
    </w:lvl>
    <w:lvl w:ilvl="8" w:tplc="041F001B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9D66D6"/>
    <w:multiLevelType w:val="hybridMultilevel"/>
    <w:tmpl w:val="892A8556"/>
    <w:lvl w:ilvl="0" w:tplc="151AE068">
      <w:start w:val="1"/>
      <w:numFmt w:val="lowerLetter"/>
      <w:lvlText w:val="%1)"/>
      <w:lvlJc w:val="left"/>
      <w:pPr>
        <w:ind w:left="502" w:hanging="360"/>
      </w:pPr>
      <w:rPr>
        <w:rFonts w:eastAsia="Times New Roman" w:hint="default"/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56644B"/>
    <w:multiLevelType w:val="hybridMultilevel"/>
    <w:tmpl w:val="85D00644"/>
    <w:lvl w:ilvl="0" w:tplc="688412E6">
      <w:start w:val="1"/>
      <w:numFmt w:val="lowerLetter"/>
      <w:lvlText w:val="%1)"/>
      <w:lvlJc w:val="left"/>
      <w:pPr>
        <w:ind w:left="530" w:hanging="360"/>
      </w:pPr>
      <w:rPr>
        <w:rFonts w:eastAsia="Times New Roman" w:hint="default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50" w:hanging="360"/>
      </w:pPr>
    </w:lvl>
    <w:lvl w:ilvl="2" w:tplc="041F001B">
      <w:start w:val="1"/>
      <w:numFmt w:val="lowerRoman"/>
      <w:lvlText w:val="%3."/>
      <w:lvlJc w:val="right"/>
      <w:pPr>
        <w:ind w:left="1970" w:hanging="180"/>
      </w:pPr>
    </w:lvl>
    <w:lvl w:ilvl="3" w:tplc="041F000F">
      <w:start w:val="1"/>
      <w:numFmt w:val="decimal"/>
      <w:lvlText w:val="%4."/>
      <w:lvlJc w:val="left"/>
      <w:pPr>
        <w:ind w:left="2690" w:hanging="360"/>
      </w:pPr>
    </w:lvl>
    <w:lvl w:ilvl="4" w:tplc="041F0019">
      <w:start w:val="1"/>
      <w:numFmt w:val="lowerLetter"/>
      <w:lvlText w:val="%5."/>
      <w:lvlJc w:val="left"/>
      <w:pPr>
        <w:ind w:left="3410" w:hanging="360"/>
      </w:pPr>
    </w:lvl>
    <w:lvl w:ilvl="5" w:tplc="041F001B">
      <w:start w:val="1"/>
      <w:numFmt w:val="lowerRoman"/>
      <w:lvlText w:val="%6."/>
      <w:lvlJc w:val="right"/>
      <w:pPr>
        <w:ind w:left="4130" w:hanging="180"/>
      </w:pPr>
    </w:lvl>
    <w:lvl w:ilvl="6" w:tplc="041F000F">
      <w:start w:val="1"/>
      <w:numFmt w:val="decimal"/>
      <w:lvlText w:val="%7."/>
      <w:lvlJc w:val="left"/>
      <w:pPr>
        <w:ind w:left="4850" w:hanging="360"/>
      </w:pPr>
    </w:lvl>
    <w:lvl w:ilvl="7" w:tplc="041F0019">
      <w:start w:val="1"/>
      <w:numFmt w:val="lowerLetter"/>
      <w:lvlText w:val="%8."/>
      <w:lvlJc w:val="left"/>
      <w:pPr>
        <w:ind w:left="5570" w:hanging="360"/>
      </w:pPr>
    </w:lvl>
    <w:lvl w:ilvl="8" w:tplc="041F001B">
      <w:start w:val="1"/>
      <w:numFmt w:val="lowerRoman"/>
      <w:lvlText w:val="%9."/>
      <w:lvlJc w:val="right"/>
      <w:pPr>
        <w:ind w:left="6290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15"/>
  </w:num>
  <w:num w:numId="8">
    <w:abstractNumId w:val="11"/>
  </w:num>
  <w:num w:numId="9">
    <w:abstractNumId w:val="10"/>
  </w:num>
  <w:num w:numId="10">
    <w:abstractNumId w:val="8"/>
  </w:num>
  <w:num w:numId="11">
    <w:abstractNumId w:val="5"/>
  </w:num>
  <w:num w:numId="12">
    <w:abstractNumId w:val="0"/>
  </w:num>
  <w:num w:numId="13">
    <w:abstractNumId w:val="13"/>
  </w:num>
  <w:num w:numId="14">
    <w:abstractNumId w:val="12"/>
  </w:num>
  <w:num w:numId="15">
    <w:abstractNumId w:val="9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2F6"/>
    <w:rsid w:val="00000337"/>
    <w:rsid w:val="0000137A"/>
    <w:rsid w:val="0000154C"/>
    <w:rsid w:val="00001911"/>
    <w:rsid w:val="00001A8F"/>
    <w:rsid w:val="00001DAC"/>
    <w:rsid w:val="000020A1"/>
    <w:rsid w:val="000030F7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45C8"/>
    <w:rsid w:val="00014BA0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0F02"/>
    <w:rsid w:val="00022D10"/>
    <w:rsid w:val="00023634"/>
    <w:rsid w:val="0002394C"/>
    <w:rsid w:val="00024518"/>
    <w:rsid w:val="00025F9E"/>
    <w:rsid w:val="00025FDE"/>
    <w:rsid w:val="00026A0E"/>
    <w:rsid w:val="0003065C"/>
    <w:rsid w:val="00030942"/>
    <w:rsid w:val="00030E1B"/>
    <w:rsid w:val="0003275C"/>
    <w:rsid w:val="000334A9"/>
    <w:rsid w:val="00033712"/>
    <w:rsid w:val="0003396C"/>
    <w:rsid w:val="0003428C"/>
    <w:rsid w:val="00035FEF"/>
    <w:rsid w:val="0003642C"/>
    <w:rsid w:val="00036534"/>
    <w:rsid w:val="00037963"/>
    <w:rsid w:val="00041CE8"/>
    <w:rsid w:val="00042572"/>
    <w:rsid w:val="00042B7A"/>
    <w:rsid w:val="00042F9D"/>
    <w:rsid w:val="00043080"/>
    <w:rsid w:val="000435F7"/>
    <w:rsid w:val="00043DE7"/>
    <w:rsid w:val="000449BE"/>
    <w:rsid w:val="00044F9A"/>
    <w:rsid w:val="000457BF"/>
    <w:rsid w:val="000466F2"/>
    <w:rsid w:val="00047B34"/>
    <w:rsid w:val="00047BF8"/>
    <w:rsid w:val="00047CB1"/>
    <w:rsid w:val="00050D26"/>
    <w:rsid w:val="000516F9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2AFF"/>
    <w:rsid w:val="00064868"/>
    <w:rsid w:val="000649E9"/>
    <w:rsid w:val="00065F2C"/>
    <w:rsid w:val="000660B2"/>
    <w:rsid w:val="0006621D"/>
    <w:rsid w:val="000667B9"/>
    <w:rsid w:val="00067BEE"/>
    <w:rsid w:val="00067D28"/>
    <w:rsid w:val="000706A7"/>
    <w:rsid w:val="0007085A"/>
    <w:rsid w:val="0007161F"/>
    <w:rsid w:val="00071778"/>
    <w:rsid w:val="00072A0E"/>
    <w:rsid w:val="00072A41"/>
    <w:rsid w:val="000731E6"/>
    <w:rsid w:val="00074224"/>
    <w:rsid w:val="00074543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A20"/>
    <w:rsid w:val="00083E46"/>
    <w:rsid w:val="000845A8"/>
    <w:rsid w:val="00084653"/>
    <w:rsid w:val="00084974"/>
    <w:rsid w:val="0008531B"/>
    <w:rsid w:val="0008593E"/>
    <w:rsid w:val="00086B2E"/>
    <w:rsid w:val="00087AE1"/>
    <w:rsid w:val="00090EEB"/>
    <w:rsid w:val="00090EF1"/>
    <w:rsid w:val="000913BC"/>
    <w:rsid w:val="00091857"/>
    <w:rsid w:val="000918BC"/>
    <w:rsid w:val="00091CD6"/>
    <w:rsid w:val="00091CF5"/>
    <w:rsid w:val="00092718"/>
    <w:rsid w:val="00092DCD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83A"/>
    <w:rsid w:val="000A1D8F"/>
    <w:rsid w:val="000A1F0C"/>
    <w:rsid w:val="000A272D"/>
    <w:rsid w:val="000A2C91"/>
    <w:rsid w:val="000A3FAC"/>
    <w:rsid w:val="000A4B90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C00D0"/>
    <w:rsid w:val="000C0193"/>
    <w:rsid w:val="000C022A"/>
    <w:rsid w:val="000C07BF"/>
    <w:rsid w:val="000C105E"/>
    <w:rsid w:val="000C1160"/>
    <w:rsid w:val="000C2AA3"/>
    <w:rsid w:val="000C4450"/>
    <w:rsid w:val="000C5158"/>
    <w:rsid w:val="000C5421"/>
    <w:rsid w:val="000C5F7E"/>
    <w:rsid w:val="000C69C0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662A"/>
    <w:rsid w:val="000D746E"/>
    <w:rsid w:val="000D7A06"/>
    <w:rsid w:val="000E1407"/>
    <w:rsid w:val="000E151F"/>
    <w:rsid w:val="000E1599"/>
    <w:rsid w:val="000E296A"/>
    <w:rsid w:val="000E3B26"/>
    <w:rsid w:val="000E3C80"/>
    <w:rsid w:val="000E79CF"/>
    <w:rsid w:val="000E7FCF"/>
    <w:rsid w:val="000F0D88"/>
    <w:rsid w:val="000F128D"/>
    <w:rsid w:val="000F165F"/>
    <w:rsid w:val="000F1764"/>
    <w:rsid w:val="000F1CB1"/>
    <w:rsid w:val="000F1D75"/>
    <w:rsid w:val="000F3D3C"/>
    <w:rsid w:val="000F3D4B"/>
    <w:rsid w:val="000F3E3A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3258"/>
    <w:rsid w:val="001043C5"/>
    <w:rsid w:val="00104E29"/>
    <w:rsid w:val="00104ED4"/>
    <w:rsid w:val="00104FDF"/>
    <w:rsid w:val="00105462"/>
    <w:rsid w:val="00107E71"/>
    <w:rsid w:val="0011063F"/>
    <w:rsid w:val="00111F2C"/>
    <w:rsid w:val="001128F8"/>
    <w:rsid w:val="00112BB9"/>
    <w:rsid w:val="00112BDE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1608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273"/>
    <w:rsid w:val="00150D26"/>
    <w:rsid w:val="00151099"/>
    <w:rsid w:val="00151234"/>
    <w:rsid w:val="001517FA"/>
    <w:rsid w:val="0015189C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20D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6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A9E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027"/>
    <w:rsid w:val="00197637"/>
    <w:rsid w:val="00197BAF"/>
    <w:rsid w:val="001A0DBC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501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B7A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643"/>
    <w:rsid w:val="001D1A72"/>
    <w:rsid w:val="001D1E8C"/>
    <w:rsid w:val="001D3329"/>
    <w:rsid w:val="001D3F82"/>
    <w:rsid w:val="001D40CC"/>
    <w:rsid w:val="001D473D"/>
    <w:rsid w:val="001D4E42"/>
    <w:rsid w:val="001D5AAB"/>
    <w:rsid w:val="001D5F67"/>
    <w:rsid w:val="001D606A"/>
    <w:rsid w:val="001D641A"/>
    <w:rsid w:val="001D64A5"/>
    <w:rsid w:val="001D739D"/>
    <w:rsid w:val="001D7A88"/>
    <w:rsid w:val="001E03E4"/>
    <w:rsid w:val="001E05EC"/>
    <w:rsid w:val="001E1299"/>
    <w:rsid w:val="001E1A78"/>
    <w:rsid w:val="001E218E"/>
    <w:rsid w:val="001E2B80"/>
    <w:rsid w:val="001E3177"/>
    <w:rsid w:val="001E4A66"/>
    <w:rsid w:val="001E4E3F"/>
    <w:rsid w:val="001E53B3"/>
    <w:rsid w:val="001E6A65"/>
    <w:rsid w:val="001E7605"/>
    <w:rsid w:val="001F0205"/>
    <w:rsid w:val="001F09DD"/>
    <w:rsid w:val="001F1142"/>
    <w:rsid w:val="001F1684"/>
    <w:rsid w:val="001F1BC0"/>
    <w:rsid w:val="001F1DC7"/>
    <w:rsid w:val="001F2BA3"/>
    <w:rsid w:val="001F34A8"/>
    <w:rsid w:val="001F4442"/>
    <w:rsid w:val="001F5220"/>
    <w:rsid w:val="001F5301"/>
    <w:rsid w:val="001F5526"/>
    <w:rsid w:val="001F74CA"/>
    <w:rsid w:val="001F75D7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09BC"/>
    <w:rsid w:val="00211D67"/>
    <w:rsid w:val="00211E2D"/>
    <w:rsid w:val="00212168"/>
    <w:rsid w:val="00213382"/>
    <w:rsid w:val="002149C7"/>
    <w:rsid w:val="002155C8"/>
    <w:rsid w:val="00215B33"/>
    <w:rsid w:val="00215EF3"/>
    <w:rsid w:val="00216585"/>
    <w:rsid w:val="00216AA4"/>
    <w:rsid w:val="0021704F"/>
    <w:rsid w:val="002170CF"/>
    <w:rsid w:val="00217620"/>
    <w:rsid w:val="00217F7E"/>
    <w:rsid w:val="002205F7"/>
    <w:rsid w:val="0022166F"/>
    <w:rsid w:val="00223E6D"/>
    <w:rsid w:val="002240CF"/>
    <w:rsid w:val="002242C9"/>
    <w:rsid w:val="00225C9F"/>
    <w:rsid w:val="00225F2D"/>
    <w:rsid w:val="00226252"/>
    <w:rsid w:val="00227143"/>
    <w:rsid w:val="00230254"/>
    <w:rsid w:val="002308DA"/>
    <w:rsid w:val="00232245"/>
    <w:rsid w:val="002329A4"/>
    <w:rsid w:val="002329DA"/>
    <w:rsid w:val="00233E5F"/>
    <w:rsid w:val="0023488F"/>
    <w:rsid w:val="00234B48"/>
    <w:rsid w:val="00236156"/>
    <w:rsid w:val="00236288"/>
    <w:rsid w:val="002364C8"/>
    <w:rsid w:val="002368CB"/>
    <w:rsid w:val="002377DC"/>
    <w:rsid w:val="00237A22"/>
    <w:rsid w:val="00240FD0"/>
    <w:rsid w:val="00241F26"/>
    <w:rsid w:val="00242885"/>
    <w:rsid w:val="00242C69"/>
    <w:rsid w:val="002440C7"/>
    <w:rsid w:val="00245322"/>
    <w:rsid w:val="002463B6"/>
    <w:rsid w:val="00246C7E"/>
    <w:rsid w:val="00247D1B"/>
    <w:rsid w:val="00247D88"/>
    <w:rsid w:val="00250A9A"/>
    <w:rsid w:val="00251843"/>
    <w:rsid w:val="00251BFD"/>
    <w:rsid w:val="002528A0"/>
    <w:rsid w:val="002528A8"/>
    <w:rsid w:val="00253532"/>
    <w:rsid w:val="002538A4"/>
    <w:rsid w:val="00253CBB"/>
    <w:rsid w:val="00253E07"/>
    <w:rsid w:val="0025446C"/>
    <w:rsid w:val="00254FF8"/>
    <w:rsid w:val="00255473"/>
    <w:rsid w:val="002564E5"/>
    <w:rsid w:val="0025742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2563"/>
    <w:rsid w:val="00272C6C"/>
    <w:rsid w:val="00272EC5"/>
    <w:rsid w:val="00272FA9"/>
    <w:rsid w:val="0027341F"/>
    <w:rsid w:val="00273C23"/>
    <w:rsid w:val="002748E4"/>
    <w:rsid w:val="00274D54"/>
    <w:rsid w:val="00275711"/>
    <w:rsid w:val="00275A9B"/>
    <w:rsid w:val="00275B4B"/>
    <w:rsid w:val="00276B22"/>
    <w:rsid w:val="00276BEA"/>
    <w:rsid w:val="00276FB6"/>
    <w:rsid w:val="00277798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6F"/>
    <w:rsid w:val="002932A5"/>
    <w:rsid w:val="002937FB"/>
    <w:rsid w:val="0029478E"/>
    <w:rsid w:val="00295D50"/>
    <w:rsid w:val="00295FCC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A1E"/>
    <w:rsid w:val="002A3C01"/>
    <w:rsid w:val="002A4EE3"/>
    <w:rsid w:val="002A60FE"/>
    <w:rsid w:val="002A7CCA"/>
    <w:rsid w:val="002B01F1"/>
    <w:rsid w:val="002B050F"/>
    <w:rsid w:val="002B0E60"/>
    <w:rsid w:val="002B18F2"/>
    <w:rsid w:val="002B43A2"/>
    <w:rsid w:val="002B4D9A"/>
    <w:rsid w:val="002B676C"/>
    <w:rsid w:val="002B69D4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62D9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EE9"/>
    <w:rsid w:val="002F4FE3"/>
    <w:rsid w:val="002F51EC"/>
    <w:rsid w:val="002F5A97"/>
    <w:rsid w:val="002F6645"/>
    <w:rsid w:val="002F6A9B"/>
    <w:rsid w:val="0030002A"/>
    <w:rsid w:val="00300273"/>
    <w:rsid w:val="003017C1"/>
    <w:rsid w:val="003028E2"/>
    <w:rsid w:val="00303447"/>
    <w:rsid w:val="00303F50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185"/>
    <w:rsid w:val="003173F2"/>
    <w:rsid w:val="003212FA"/>
    <w:rsid w:val="00322060"/>
    <w:rsid w:val="00322629"/>
    <w:rsid w:val="00322F89"/>
    <w:rsid w:val="003233F9"/>
    <w:rsid w:val="0032374E"/>
    <w:rsid w:val="00323D32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CC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79A"/>
    <w:rsid w:val="003428BE"/>
    <w:rsid w:val="00342D5B"/>
    <w:rsid w:val="00343623"/>
    <w:rsid w:val="00343877"/>
    <w:rsid w:val="00344F88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E45"/>
    <w:rsid w:val="00356F78"/>
    <w:rsid w:val="003574B2"/>
    <w:rsid w:val="00357BBE"/>
    <w:rsid w:val="00360B0C"/>
    <w:rsid w:val="00360C8B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2E69"/>
    <w:rsid w:val="0037361E"/>
    <w:rsid w:val="003736B7"/>
    <w:rsid w:val="00374733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BD6"/>
    <w:rsid w:val="00386E18"/>
    <w:rsid w:val="00387439"/>
    <w:rsid w:val="003876F9"/>
    <w:rsid w:val="00387A74"/>
    <w:rsid w:val="003900A5"/>
    <w:rsid w:val="0039050C"/>
    <w:rsid w:val="00391722"/>
    <w:rsid w:val="0039254A"/>
    <w:rsid w:val="00393C67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676F"/>
    <w:rsid w:val="003A712F"/>
    <w:rsid w:val="003A7133"/>
    <w:rsid w:val="003A7D58"/>
    <w:rsid w:val="003B0468"/>
    <w:rsid w:val="003B072B"/>
    <w:rsid w:val="003B3A04"/>
    <w:rsid w:val="003B451A"/>
    <w:rsid w:val="003B4615"/>
    <w:rsid w:val="003B591F"/>
    <w:rsid w:val="003B7A0A"/>
    <w:rsid w:val="003C137C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5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2A50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6AE9"/>
    <w:rsid w:val="00407143"/>
    <w:rsid w:val="00407258"/>
    <w:rsid w:val="0040731F"/>
    <w:rsid w:val="004078E4"/>
    <w:rsid w:val="0041064C"/>
    <w:rsid w:val="004124B4"/>
    <w:rsid w:val="00412894"/>
    <w:rsid w:val="00412F73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1DF1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630"/>
    <w:rsid w:val="00426886"/>
    <w:rsid w:val="004270E1"/>
    <w:rsid w:val="004303A3"/>
    <w:rsid w:val="0043093E"/>
    <w:rsid w:val="0043105A"/>
    <w:rsid w:val="00431487"/>
    <w:rsid w:val="00431702"/>
    <w:rsid w:val="00431941"/>
    <w:rsid w:val="00431A60"/>
    <w:rsid w:val="0043207C"/>
    <w:rsid w:val="00432B3D"/>
    <w:rsid w:val="00432D7F"/>
    <w:rsid w:val="00433334"/>
    <w:rsid w:val="00433515"/>
    <w:rsid w:val="0043392A"/>
    <w:rsid w:val="00433F9E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37DFA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7369"/>
    <w:rsid w:val="0045029B"/>
    <w:rsid w:val="00450787"/>
    <w:rsid w:val="00450BAB"/>
    <w:rsid w:val="00450C4E"/>
    <w:rsid w:val="0045158A"/>
    <w:rsid w:val="0045186C"/>
    <w:rsid w:val="00452D74"/>
    <w:rsid w:val="0045316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67AE"/>
    <w:rsid w:val="00481262"/>
    <w:rsid w:val="00481393"/>
    <w:rsid w:val="00481D24"/>
    <w:rsid w:val="0048333A"/>
    <w:rsid w:val="004834B6"/>
    <w:rsid w:val="004836D4"/>
    <w:rsid w:val="00484480"/>
    <w:rsid w:val="0048454F"/>
    <w:rsid w:val="00484820"/>
    <w:rsid w:val="00485833"/>
    <w:rsid w:val="004872B2"/>
    <w:rsid w:val="00487C6D"/>
    <w:rsid w:val="004910F2"/>
    <w:rsid w:val="00491A06"/>
    <w:rsid w:val="00491B6B"/>
    <w:rsid w:val="00492531"/>
    <w:rsid w:val="00493098"/>
    <w:rsid w:val="004930AA"/>
    <w:rsid w:val="004934E9"/>
    <w:rsid w:val="00493762"/>
    <w:rsid w:val="00493D63"/>
    <w:rsid w:val="00494688"/>
    <w:rsid w:val="00494D1F"/>
    <w:rsid w:val="004952E4"/>
    <w:rsid w:val="00495C53"/>
    <w:rsid w:val="00495E6D"/>
    <w:rsid w:val="00497D88"/>
    <w:rsid w:val="004A0E38"/>
    <w:rsid w:val="004A1035"/>
    <w:rsid w:val="004A179A"/>
    <w:rsid w:val="004A43B1"/>
    <w:rsid w:val="004A44C1"/>
    <w:rsid w:val="004A4EE0"/>
    <w:rsid w:val="004A5286"/>
    <w:rsid w:val="004A5851"/>
    <w:rsid w:val="004A6AB4"/>
    <w:rsid w:val="004A6D8D"/>
    <w:rsid w:val="004A7E27"/>
    <w:rsid w:val="004B3E95"/>
    <w:rsid w:val="004B43E6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2BE8"/>
    <w:rsid w:val="004C32F3"/>
    <w:rsid w:val="004C3A60"/>
    <w:rsid w:val="004C4C17"/>
    <w:rsid w:val="004C5339"/>
    <w:rsid w:val="004C5422"/>
    <w:rsid w:val="004C7DD4"/>
    <w:rsid w:val="004D046A"/>
    <w:rsid w:val="004D1AC2"/>
    <w:rsid w:val="004D2094"/>
    <w:rsid w:val="004D279B"/>
    <w:rsid w:val="004D5FA3"/>
    <w:rsid w:val="004D60D2"/>
    <w:rsid w:val="004D66D3"/>
    <w:rsid w:val="004D6CB3"/>
    <w:rsid w:val="004D7C43"/>
    <w:rsid w:val="004E008E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B78"/>
    <w:rsid w:val="004F4111"/>
    <w:rsid w:val="004F4A48"/>
    <w:rsid w:val="004F4CCC"/>
    <w:rsid w:val="004F5140"/>
    <w:rsid w:val="004F5290"/>
    <w:rsid w:val="004F60DF"/>
    <w:rsid w:val="004F6BBC"/>
    <w:rsid w:val="004F70F6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78"/>
    <w:rsid w:val="00520A87"/>
    <w:rsid w:val="0052144F"/>
    <w:rsid w:val="00521752"/>
    <w:rsid w:val="00521EC7"/>
    <w:rsid w:val="00522988"/>
    <w:rsid w:val="00522A27"/>
    <w:rsid w:val="00522EC0"/>
    <w:rsid w:val="00523710"/>
    <w:rsid w:val="00524656"/>
    <w:rsid w:val="005249C8"/>
    <w:rsid w:val="005272D4"/>
    <w:rsid w:val="005307EF"/>
    <w:rsid w:val="00531112"/>
    <w:rsid w:val="005324FF"/>
    <w:rsid w:val="00532B4A"/>
    <w:rsid w:val="00532D75"/>
    <w:rsid w:val="00532E88"/>
    <w:rsid w:val="005331FE"/>
    <w:rsid w:val="00534462"/>
    <w:rsid w:val="00534880"/>
    <w:rsid w:val="005348A4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31F"/>
    <w:rsid w:val="00541659"/>
    <w:rsid w:val="00541C78"/>
    <w:rsid w:val="00542036"/>
    <w:rsid w:val="005432DD"/>
    <w:rsid w:val="00543E1D"/>
    <w:rsid w:val="0054407B"/>
    <w:rsid w:val="005457A1"/>
    <w:rsid w:val="00545DFD"/>
    <w:rsid w:val="005463A0"/>
    <w:rsid w:val="005466EA"/>
    <w:rsid w:val="005466F9"/>
    <w:rsid w:val="00547B2B"/>
    <w:rsid w:val="005511ED"/>
    <w:rsid w:val="005512D2"/>
    <w:rsid w:val="00551733"/>
    <w:rsid w:val="0055182A"/>
    <w:rsid w:val="0055196A"/>
    <w:rsid w:val="00551C1A"/>
    <w:rsid w:val="00552093"/>
    <w:rsid w:val="00552449"/>
    <w:rsid w:val="00552864"/>
    <w:rsid w:val="0055341C"/>
    <w:rsid w:val="00553FCE"/>
    <w:rsid w:val="00554A93"/>
    <w:rsid w:val="005553BB"/>
    <w:rsid w:val="005565C1"/>
    <w:rsid w:val="005568B4"/>
    <w:rsid w:val="0055757E"/>
    <w:rsid w:val="005575E2"/>
    <w:rsid w:val="00560A5B"/>
    <w:rsid w:val="00560CCF"/>
    <w:rsid w:val="00561051"/>
    <w:rsid w:val="00561839"/>
    <w:rsid w:val="00562D39"/>
    <w:rsid w:val="00563652"/>
    <w:rsid w:val="0056421C"/>
    <w:rsid w:val="005648A4"/>
    <w:rsid w:val="005658F0"/>
    <w:rsid w:val="00566A84"/>
    <w:rsid w:val="00567EB6"/>
    <w:rsid w:val="005715EC"/>
    <w:rsid w:val="00571FA9"/>
    <w:rsid w:val="00572489"/>
    <w:rsid w:val="00572513"/>
    <w:rsid w:val="00572814"/>
    <w:rsid w:val="005728B0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4979"/>
    <w:rsid w:val="00585589"/>
    <w:rsid w:val="005865FD"/>
    <w:rsid w:val="00586AA0"/>
    <w:rsid w:val="00587063"/>
    <w:rsid w:val="00587BF7"/>
    <w:rsid w:val="00592455"/>
    <w:rsid w:val="00592B39"/>
    <w:rsid w:val="00592F27"/>
    <w:rsid w:val="00592FE5"/>
    <w:rsid w:val="00594251"/>
    <w:rsid w:val="00594AB0"/>
    <w:rsid w:val="0059539F"/>
    <w:rsid w:val="00595B5E"/>
    <w:rsid w:val="0059654F"/>
    <w:rsid w:val="00596867"/>
    <w:rsid w:val="00596E3A"/>
    <w:rsid w:val="00597C37"/>
    <w:rsid w:val="005A2612"/>
    <w:rsid w:val="005A2BDF"/>
    <w:rsid w:val="005A2DEA"/>
    <w:rsid w:val="005A2E1D"/>
    <w:rsid w:val="005A37EF"/>
    <w:rsid w:val="005A3C52"/>
    <w:rsid w:val="005A3D9C"/>
    <w:rsid w:val="005A405F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09FE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4B54"/>
    <w:rsid w:val="005C4C58"/>
    <w:rsid w:val="005C5076"/>
    <w:rsid w:val="005C586E"/>
    <w:rsid w:val="005C5905"/>
    <w:rsid w:val="005C6229"/>
    <w:rsid w:val="005C6B2F"/>
    <w:rsid w:val="005C7C98"/>
    <w:rsid w:val="005C7D4F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464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5574"/>
    <w:rsid w:val="005F660F"/>
    <w:rsid w:val="005F691F"/>
    <w:rsid w:val="005F6950"/>
    <w:rsid w:val="005F6CF9"/>
    <w:rsid w:val="005F73A7"/>
    <w:rsid w:val="00600C41"/>
    <w:rsid w:val="00601316"/>
    <w:rsid w:val="00603645"/>
    <w:rsid w:val="00604FE5"/>
    <w:rsid w:val="00605E85"/>
    <w:rsid w:val="006061BB"/>
    <w:rsid w:val="00606A1E"/>
    <w:rsid w:val="00611903"/>
    <w:rsid w:val="006119E4"/>
    <w:rsid w:val="00611F71"/>
    <w:rsid w:val="00612C6E"/>
    <w:rsid w:val="00613390"/>
    <w:rsid w:val="00613BC9"/>
    <w:rsid w:val="00615514"/>
    <w:rsid w:val="006163BB"/>
    <w:rsid w:val="006168C8"/>
    <w:rsid w:val="006176D0"/>
    <w:rsid w:val="00617AE5"/>
    <w:rsid w:val="00620E29"/>
    <w:rsid w:val="00621030"/>
    <w:rsid w:val="006212D5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972"/>
    <w:rsid w:val="00630DBF"/>
    <w:rsid w:val="00631679"/>
    <w:rsid w:val="00631D6C"/>
    <w:rsid w:val="00632238"/>
    <w:rsid w:val="00632759"/>
    <w:rsid w:val="00633C6A"/>
    <w:rsid w:val="00634ADF"/>
    <w:rsid w:val="00634C99"/>
    <w:rsid w:val="0063564F"/>
    <w:rsid w:val="0063565A"/>
    <w:rsid w:val="00636056"/>
    <w:rsid w:val="00636450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76B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9AD"/>
    <w:rsid w:val="0066600D"/>
    <w:rsid w:val="006663E9"/>
    <w:rsid w:val="00666472"/>
    <w:rsid w:val="00666E80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6B"/>
    <w:rsid w:val="0069179E"/>
    <w:rsid w:val="00691962"/>
    <w:rsid w:val="0069318D"/>
    <w:rsid w:val="0069372A"/>
    <w:rsid w:val="006943DB"/>
    <w:rsid w:val="006948E6"/>
    <w:rsid w:val="00694926"/>
    <w:rsid w:val="00695881"/>
    <w:rsid w:val="00695909"/>
    <w:rsid w:val="006A013A"/>
    <w:rsid w:val="006A0D8D"/>
    <w:rsid w:val="006A0FB3"/>
    <w:rsid w:val="006A1090"/>
    <w:rsid w:val="006A16B4"/>
    <w:rsid w:val="006A17AC"/>
    <w:rsid w:val="006A1C67"/>
    <w:rsid w:val="006A1FDD"/>
    <w:rsid w:val="006A26A4"/>
    <w:rsid w:val="006A2762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042"/>
    <w:rsid w:val="006A736A"/>
    <w:rsid w:val="006A7D62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26C7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6B2"/>
    <w:rsid w:val="006D295E"/>
    <w:rsid w:val="006D2D03"/>
    <w:rsid w:val="006D2EEF"/>
    <w:rsid w:val="006D41E4"/>
    <w:rsid w:val="006D4827"/>
    <w:rsid w:val="006D4E67"/>
    <w:rsid w:val="006D663F"/>
    <w:rsid w:val="006D6C4F"/>
    <w:rsid w:val="006D7AD3"/>
    <w:rsid w:val="006E0DAB"/>
    <w:rsid w:val="006E1A12"/>
    <w:rsid w:val="006E1ED3"/>
    <w:rsid w:val="006E2CE8"/>
    <w:rsid w:val="006E3DCA"/>
    <w:rsid w:val="006E40E3"/>
    <w:rsid w:val="006E4F17"/>
    <w:rsid w:val="006E5601"/>
    <w:rsid w:val="006E604B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3C3E"/>
    <w:rsid w:val="00704DD3"/>
    <w:rsid w:val="00705737"/>
    <w:rsid w:val="0070579F"/>
    <w:rsid w:val="00706906"/>
    <w:rsid w:val="0070724E"/>
    <w:rsid w:val="00707950"/>
    <w:rsid w:val="00712ADB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330"/>
    <w:rsid w:val="00726AF6"/>
    <w:rsid w:val="00726FE5"/>
    <w:rsid w:val="00727315"/>
    <w:rsid w:val="00727734"/>
    <w:rsid w:val="00730189"/>
    <w:rsid w:val="00730A28"/>
    <w:rsid w:val="00730E6C"/>
    <w:rsid w:val="0073127C"/>
    <w:rsid w:val="007318D6"/>
    <w:rsid w:val="00731BF3"/>
    <w:rsid w:val="00731C7A"/>
    <w:rsid w:val="0073212E"/>
    <w:rsid w:val="0073231B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A6D"/>
    <w:rsid w:val="00747D3A"/>
    <w:rsid w:val="00751414"/>
    <w:rsid w:val="00752E57"/>
    <w:rsid w:val="00753BEE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33D"/>
    <w:rsid w:val="0076449A"/>
    <w:rsid w:val="007648CF"/>
    <w:rsid w:val="00764F4E"/>
    <w:rsid w:val="00765B78"/>
    <w:rsid w:val="00765B7E"/>
    <w:rsid w:val="00765C4E"/>
    <w:rsid w:val="00765C6A"/>
    <w:rsid w:val="00765F90"/>
    <w:rsid w:val="0077000A"/>
    <w:rsid w:val="00770106"/>
    <w:rsid w:val="0077064D"/>
    <w:rsid w:val="00771752"/>
    <w:rsid w:val="00773687"/>
    <w:rsid w:val="00773803"/>
    <w:rsid w:val="0077384D"/>
    <w:rsid w:val="00773C11"/>
    <w:rsid w:val="00773D33"/>
    <w:rsid w:val="00774902"/>
    <w:rsid w:val="00776892"/>
    <w:rsid w:val="00777961"/>
    <w:rsid w:val="00777AEC"/>
    <w:rsid w:val="00777AF3"/>
    <w:rsid w:val="00777B95"/>
    <w:rsid w:val="00777D87"/>
    <w:rsid w:val="0078002B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480"/>
    <w:rsid w:val="00782B9F"/>
    <w:rsid w:val="00782EC8"/>
    <w:rsid w:val="007833AC"/>
    <w:rsid w:val="00783867"/>
    <w:rsid w:val="0078391D"/>
    <w:rsid w:val="00783DA8"/>
    <w:rsid w:val="00783E00"/>
    <w:rsid w:val="00783F75"/>
    <w:rsid w:val="00784327"/>
    <w:rsid w:val="007846CD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7D6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8CA"/>
    <w:rsid w:val="007A3E42"/>
    <w:rsid w:val="007A40DB"/>
    <w:rsid w:val="007A4B8E"/>
    <w:rsid w:val="007A7B16"/>
    <w:rsid w:val="007A7FA8"/>
    <w:rsid w:val="007B0A00"/>
    <w:rsid w:val="007B33B4"/>
    <w:rsid w:val="007B3C3E"/>
    <w:rsid w:val="007B3F56"/>
    <w:rsid w:val="007B4733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F20"/>
    <w:rsid w:val="007D59ED"/>
    <w:rsid w:val="007D65BB"/>
    <w:rsid w:val="007D6996"/>
    <w:rsid w:val="007D6F45"/>
    <w:rsid w:val="007D76D0"/>
    <w:rsid w:val="007D7C6E"/>
    <w:rsid w:val="007E04A4"/>
    <w:rsid w:val="007E04F2"/>
    <w:rsid w:val="007E10F2"/>
    <w:rsid w:val="007E1559"/>
    <w:rsid w:val="007E2784"/>
    <w:rsid w:val="007E2F5D"/>
    <w:rsid w:val="007E4188"/>
    <w:rsid w:val="007E50A4"/>
    <w:rsid w:val="007E572A"/>
    <w:rsid w:val="007E5CB9"/>
    <w:rsid w:val="007E6A7B"/>
    <w:rsid w:val="007E6C60"/>
    <w:rsid w:val="007E7742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601"/>
    <w:rsid w:val="007F2C7D"/>
    <w:rsid w:val="007F2E33"/>
    <w:rsid w:val="007F3D50"/>
    <w:rsid w:val="007F4024"/>
    <w:rsid w:val="007F4381"/>
    <w:rsid w:val="007F4906"/>
    <w:rsid w:val="007F5382"/>
    <w:rsid w:val="007F6308"/>
    <w:rsid w:val="007F6541"/>
    <w:rsid w:val="007F69AE"/>
    <w:rsid w:val="007F6FFE"/>
    <w:rsid w:val="007F7AB7"/>
    <w:rsid w:val="007F7BD4"/>
    <w:rsid w:val="00800BD6"/>
    <w:rsid w:val="00801D03"/>
    <w:rsid w:val="008021FC"/>
    <w:rsid w:val="00802360"/>
    <w:rsid w:val="00803A13"/>
    <w:rsid w:val="00803A5B"/>
    <w:rsid w:val="00803E76"/>
    <w:rsid w:val="00804431"/>
    <w:rsid w:val="00804517"/>
    <w:rsid w:val="008048DC"/>
    <w:rsid w:val="00804B88"/>
    <w:rsid w:val="00804EB0"/>
    <w:rsid w:val="00805859"/>
    <w:rsid w:val="00805ADF"/>
    <w:rsid w:val="008065B2"/>
    <w:rsid w:val="00806AA7"/>
    <w:rsid w:val="00806EFE"/>
    <w:rsid w:val="00811189"/>
    <w:rsid w:val="00811579"/>
    <w:rsid w:val="00812675"/>
    <w:rsid w:val="00814153"/>
    <w:rsid w:val="00814588"/>
    <w:rsid w:val="008145EC"/>
    <w:rsid w:val="008148E6"/>
    <w:rsid w:val="00814DE3"/>
    <w:rsid w:val="00815763"/>
    <w:rsid w:val="00815B26"/>
    <w:rsid w:val="00815B28"/>
    <w:rsid w:val="0081775F"/>
    <w:rsid w:val="00817B46"/>
    <w:rsid w:val="00817EF2"/>
    <w:rsid w:val="008200BF"/>
    <w:rsid w:val="008209F9"/>
    <w:rsid w:val="00820A0D"/>
    <w:rsid w:val="00820A3A"/>
    <w:rsid w:val="00820AC8"/>
    <w:rsid w:val="00822043"/>
    <w:rsid w:val="0082262A"/>
    <w:rsid w:val="008227FF"/>
    <w:rsid w:val="00822953"/>
    <w:rsid w:val="00823E03"/>
    <w:rsid w:val="00824635"/>
    <w:rsid w:val="0082473C"/>
    <w:rsid w:val="00827831"/>
    <w:rsid w:val="00830CC0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33A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4717"/>
    <w:rsid w:val="00855049"/>
    <w:rsid w:val="00855390"/>
    <w:rsid w:val="00857E3E"/>
    <w:rsid w:val="0086121F"/>
    <w:rsid w:val="00863687"/>
    <w:rsid w:val="0086562B"/>
    <w:rsid w:val="00865DFB"/>
    <w:rsid w:val="00865FE6"/>
    <w:rsid w:val="0086777B"/>
    <w:rsid w:val="00870B87"/>
    <w:rsid w:val="008712BA"/>
    <w:rsid w:val="008720AE"/>
    <w:rsid w:val="00872830"/>
    <w:rsid w:val="0087337C"/>
    <w:rsid w:val="00873D57"/>
    <w:rsid w:val="00874496"/>
    <w:rsid w:val="0087481D"/>
    <w:rsid w:val="00874E7D"/>
    <w:rsid w:val="00875644"/>
    <w:rsid w:val="0087682B"/>
    <w:rsid w:val="00876983"/>
    <w:rsid w:val="00877843"/>
    <w:rsid w:val="0088105D"/>
    <w:rsid w:val="00881AFC"/>
    <w:rsid w:val="00883CBD"/>
    <w:rsid w:val="008842D1"/>
    <w:rsid w:val="0088471B"/>
    <w:rsid w:val="00885AC5"/>
    <w:rsid w:val="00885CA6"/>
    <w:rsid w:val="00886C18"/>
    <w:rsid w:val="0088788C"/>
    <w:rsid w:val="00887DDD"/>
    <w:rsid w:val="00890121"/>
    <w:rsid w:val="00890C39"/>
    <w:rsid w:val="00890DDF"/>
    <w:rsid w:val="00891A09"/>
    <w:rsid w:val="00891A38"/>
    <w:rsid w:val="00891B40"/>
    <w:rsid w:val="00891D4C"/>
    <w:rsid w:val="00892B5E"/>
    <w:rsid w:val="0089302F"/>
    <w:rsid w:val="00893FD1"/>
    <w:rsid w:val="008947EE"/>
    <w:rsid w:val="0089485D"/>
    <w:rsid w:val="00895792"/>
    <w:rsid w:val="00895DD2"/>
    <w:rsid w:val="00896180"/>
    <w:rsid w:val="0089683A"/>
    <w:rsid w:val="00896C57"/>
    <w:rsid w:val="0089790D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45"/>
    <w:rsid w:val="008A71A7"/>
    <w:rsid w:val="008A750D"/>
    <w:rsid w:val="008B0160"/>
    <w:rsid w:val="008B01B5"/>
    <w:rsid w:val="008B0506"/>
    <w:rsid w:val="008B110C"/>
    <w:rsid w:val="008B2041"/>
    <w:rsid w:val="008B246A"/>
    <w:rsid w:val="008B2941"/>
    <w:rsid w:val="008B2B9D"/>
    <w:rsid w:val="008B3F15"/>
    <w:rsid w:val="008B4CB8"/>
    <w:rsid w:val="008B5176"/>
    <w:rsid w:val="008B5BFB"/>
    <w:rsid w:val="008B6772"/>
    <w:rsid w:val="008B792F"/>
    <w:rsid w:val="008B7BF9"/>
    <w:rsid w:val="008B7C23"/>
    <w:rsid w:val="008C0504"/>
    <w:rsid w:val="008C1102"/>
    <w:rsid w:val="008C11EC"/>
    <w:rsid w:val="008C2D38"/>
    <w:rsid w:val="008C35A2"/>
    <w:rsid w:val="008C3763"/>
    <w:rsid w:val="008C4300"/>
    <w:rsid w:val="008C478D"/>
    <w:rsid w:val="008C49E6"/>
    <w:rsid w:val="008C4A39"/>
    <w:rsid w:val="008C58DB"/>
    <w:rsid w:val="008C5F5F"/>
    <w:rsid w:val="008C6174"/>
    <w:rsid w:val="008C6196"/>
    <w:rsid w:val="008C6649"/>
    <w:rsid w:val="008C70A8"/>
    <w:rsid w:val="008D002D"/>
    <w:rsid w:val="008D1885"/>
    <w:rsid w:val="008D1931"/>
    <w:rsid w:val="008D1DDC"/>
    <w:rsid w:val="008D2984"/>
    <w:rsid w:val="008D2B77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1DB1"/>
    <w:rsid w:val="008E3582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957"/>
    <w:rsid w:val="008F2A32"/>
    <w:rsid w:val="008F36F2"/>
    <w:rsid w:val="008F39E5"/>
    <w:rsid w:val="008F42D4"/>
    <w:rsid w:val="008F478F"/>
    <w:rsid w:val="008F4D74"/>
    <w:rsid w:val="008F5F48"/>
    <w:rsid w:val="008F6EF2"/>
    <w:rsid w:val="008F6F2A"/>
    <w:rsid w:val="008F78A0"/>
    <w:rsid w:val="008F7AE2"/>
    <w:rsid w:val="009017FC"/>
    <w:rsid w:val="00901BD6"/>
    <w:rsid w:val="00902790"/>
    <w:rsid w:val="009028D1"/>
    <w:rsid w:val="00903542"/>
    <w:rsid w:val="00903A5A"/>
    <w:rsid w:val="00904467"/>
    <w:rsid w:val="0090546F"/>
    <w:rsid w:val="0090614A"/>
    <w:rsid w:val="0090689A"/>
    <w:rsid w:val="00906BB1"/>
    <w:rsid w:val="00906BC2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DC1"/>
    <w:rsid w:val="00924F00"/>
    <w:rsid w:val="009278F1"/>
    <w:rsid w:val="00927CC2"/>
    <w:rsid w:val="009301C8"/>
    <w:rsid w:val="00930876"/>
    <w:rsid w:val="00930E4B"/>
    <w:rsid w:val="00931EB4"/>
    <w:rsid w:val="009323AB"/>
    <w:rsid w:val="00932404"/>
    <w:rsid w:val="00932D24"/>
    <w:rsid w:val="0093333F"/>
    <w:rsid w:val="0093348B"/>
    <w:rsid w:val="00934667"/>
    <w:rsid w:val="00935309"/>
    <w:rsid w:val="00936E22"/>
    <w:rsid w:val="00936E8E"/>
    <w:rsid w:val="00937D7F"/>
    <w:rsid w:val="00937E1D"/>
    <w:rsid w:val="00941D2C"/>
    <w:rsid w:val="00943A07"/>
    <w:rsid w:val="00943AF3"/>
    <w:rsid w:val="00943D3B"/>
    <w:rsid w:val="00944A0E"/>
    <w:rsid w:val="00946F52"/>
    <w:rsid w:val="00947FDB"/>
    <w:rsid w:val="009504A2"/>
    <w:rsid w:val="00950E2E"/>
    <w:rsid w:val="00950F42"/>
    <w:rsid w:val="00951967"/>
    <w:rsid w:val="00951DEF"/>
    <w:rsid w:val="0095207E"/>
    <w:rsid w:val="009558F9"/>
    <w:rsid w:val="009560F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6D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55CB"/>
    <w:rsid w:val="00976786"/>
    <w:rsid w:val="00976C12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01A"/>
    <w:rsid w:val="0098522D"/>
    <w:rsid w:val="0098539C"/>
    <w:rsid w:val="0098642D"/>
    <w:rsid w:val="00990AE0"/>
    <w:rsid w:val="00990B96"/>
    <w:rsid w:val="00990E0E"/>
    <w:rsid w:val="00990FAC"/>
    <w:rsid w:val="00991081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8B"/>
    <w:rsid w:val="009B24FD"/>
    <w:rsid w:val="009B328B"/>
    <w:rsid w:val="009B3652"/>
    <w:rsid w:val="009B6337"/>
    <w:rsid w:val="009B6F98"/>
    <w:rsid w:val="009B6FA6"/>
    <w:rsid w:val="009B79BB"/>
    <w:rsid w:val="009B7B1F"/>
    <w:rsid w:val="009B7C57"/>
    <w:rsid w:val="009B7DC9"/>
    <w:rsid w:val="009B7F75"/>
    <w:rsid w:val="009C02B4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C76"/>
    <w:rsid w:val="009D1EE9"/>
    <w:rsid w:val="009D247F"/>
    <w:rsid w:val="009D27D3"/>
    <w:rsid w:val="009D2ED3"/>
    <w:rsid w:val="009D3700"/>
    <w:rsid w:val="009D3FB0"/>
    <w:rsid w:val="009D46E1"/>
    <w:rsid w:val="009D5889"/>
    <w:rsid w:val="009D6023"/>
    <w:rsid w:val="009D6B95"/>
    <w:rsid w:val="009D7252"/>
    <w:rsid w:val="009E0597"/>
    <w:rsid w:val="009E0713"/>
    <w:rsid w:val="009E1B97"/>
    <w:rsid w:val="009E1F04"/>
    <w:rsid w:val="009E330C"/>
    <w:rsid w:val="009E514F"/>
    <w:rsid w:val="009E655C"/>
    <w:rsid w:val="009E6EC5"/>
    <w:rsid w:val="009E7002"/>
    <w:rsid w:val="009E7F52"/>
    <w:rsid w:val="009F07F3"/>
    <w:rsid w:val="009F12C0"/>
    <w:rsid w:val="009F1AA0"/>
    <w:rsid w:val="009F2E31"/>
    <w:rsid w:val="009F433C"/>
    <w:rsid w:val="009F454B"/>
    <w:rsid w:val="009F454D"/>
    <w:rsid w:val="009F50E5"/>
    <w:rsid w:val="009F52F8"/>
    <w:rsid w:val="009F53C8"/>
    <w:rsid w:val="009F54B3"/>
    <w:rsid w:val="009F5555"/>
    <w:rsid w:val="009F59AA"/>
    <w:rsid w:val="009F707D"/>
    <w:rsid w:val="009F7F5E"/>
    <w:rsid w:val="00A00726"/>
    <w:rsid w:val="00A010ED"/>
    <w:rsid w:val="00A01F32"/>
    <w:rsid w:val="00A024D8"/>
    <w:rsid w:val="00A0443D"/>
    <w:rsid w:val="00A04597"/>
    <w:rsid w:val="00A0605C"/>
    <w:rsid w:val="00A06DE2"/>
    <w:rsid w:val="00A077FE"/>
    <w:rsid w:val="00A07F4D"/>
    <w:rsid w:val="00A115D2"/>
    <w:rsid w:val="00A116F4"/>
    <w:rsid w:val="00A11F8C"/>
    <w:rsid w:val="00A1226D"/>
    <w:rsid w:val="00A126B1"/>
    <w:rsid w:val="00A12FEF"/>
    <w:rsid w:val="00A13646"/>
    <w:rsid w:val="00A14154"/>
    <w:rsid w:val="00A1482F"/>
    <w:rsid w:val="00A14A6E"/>
    <w:rsid w:val="00A1588D"/>
    <w:rsid w:val="00A15BCE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0B5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7F9"/>
    <w:rsid w:val="00A30966"/>
    <w:rsid w:val="00A3097C"/>
    <w:rsid w:val="00A30BC1"/>
    <w:rsid w:val="00A30EC0"/>
    <w:rsid w:val="00A31273"/>
    <w:rsid w:val="00A31D2C"/>
    <w:rsid w:val="00A3349A"/>
    <w:rsid w:val="00A34343"/>
    <w:rsid w:val="00A355CE"/>
    <w:rsid w:val="00A35ADE"/>
    <w:rsid w:val="00A3791A"/>
    <w:rsid w:val="00A37C1B"/>
    <w:rsid w:val="00A37F33"/>
    <w:rsid w:val="00A4003C"/>
    <w:rsid w:val="00A412E4"/>
    <w:rsid w:val="00A41D16"/>
    <w:rsid w:val="00A42162"/>
    <w:rsid w:val="00A42265"/>
    <w:rsid w:val="00A427BC"/>
    <w:rsid w:val="00A4291D"/>
    <w:rsid w:val="00A44163"/>
    <w:rsid w:val="00A44B1F"/>
    <w:rsid w:val="00A50881"/>
    <w:rsid w:val="00A51313"/>
    <w:rsid w:val="00A51549"/>
    <w:rsid w:val="00A522CC"/>
    <w:rsid w:val="00A52841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57FA2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35E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127"/>
    <w:rsid w:val="00A81752"/>
    <w:rsid w:val="00A81938"/>
    <w:rsid w:val="00A81B2C"/>
    <w:rsid w:val="00A81C3F"/>
    <w:rsid w:val="00A83870"/>
    <w:rsid w:val="00A83F12"/>
    <w:rsid w:val="00A84CA1"/>
    <w:rsid w:val="00A85228"/>
    <w:rsid w:val="00A85BCD"/>
    <w:rsid w:val="00A86FB9"/>
    <w:rsid w:val="00A8732B"/>
    <w:rsid w:val="00A877A5"/>
    <w:rsid w:val="00A911D5"/>
    <w:rsid w:val="00A92A0B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1B3"/>
    <w:rsid w:val="00AA174D"/>
    <w:rsid w:val="00AA18D1"/>
    <w:rsid w:val="00AA3A19"/>
    <w:rsid w:val="00AA55CC"/>
    <w:rsid w:val="00AA57C1"/>
    <w:rsid w:val="00AA5AE2"/>
    <w:rsid w:val="00AA6451"/>
    <w:rsid w:val="00AA6547"/>
    <w:rsid w:val="00AA65CB"/>
    <w:rsid w:val="00AA73CF"/>
    <w:rsid w:val="00AA76E2"/>
    <w:rsid w:val="00AA7D7B"/>
    <w:rsid w:val="00AB04E8"/>
    <w:rsid w:val="00AB1EED"/>
    <w:rsid w:val="00AB2406"/>
    <w:rsid w:val="00AB27ED"/>
    <w:rsid w:val="00AB3204"/>
    <w:rsid w:val="00AB3421"/>
    <w:rsid w:val="00AB449B"/>
    <w:rsid w:val="00AB62C6"/>
    <w:rsid w:val="00AB6AA4"/>
    <w:rsid w:val="00AB6E17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A"/>
    <w:rsid w:val="00AC3E31"/>
    <w:rsid w:val="00AC4165"/>
    <w:rsid w:val="00AC59C9"/>
    <w:rsid w:val="00AC6002"/>
    <w:rsid w:val="00AC68D1"/>
    <w:rsid w:val="00AD0450"/>
    <w:rsid w:val="00AD09E1"/>
    <w:rsid w:val="00AD143C"/>
    <w:rsid w:val="00AD1605"/>
    <w:rsid w:val="00AD2953"/>
    <w:rsid w:val="00AD399D"/>
    <w:rsid w:val="00AD4C27"/>
    <w:rsid w:val="00AD5176"/>
    <w:rsid w:val="00AD5A51"/>
    <w:rsid w:val="00AD6055"/>
    <w:rsid w:val="00AD6958"/>
    <w:rsid w:val="00AD7AD4"/>
    <w:rsid w:val="00AE01CC"/>
    <w:rsid w:val="00AE0B84"/>
    <w:rsid w:val="00AE13F5"/>
    <w:rsid w:val="00AE20F2"/>
    <w:rsid w:val="00AE2206"/>
    <w:rsid w:val="00AE270F"/>
    <w:rsid w:val="00AE2CAE"/>
    <w:rsid w:val="00AE3CE7"/>
    <w:rsid w:val="00AE466C"/>
    <w:rsid w:val="00AE54EE"/>
    <w:rsid w:val="00AE58A8"/>
    <w:rsid w:val="00AE5C37"/>
    <w:rsid w:val="00AE5DD0"/>
    <w:rsid w:val="00AE5F4F"/>
    <w:rsid w:val="00AE692E"/>
    <w:rsid w:val="00AE7161"/>
    <w:rsid w:val="00AE7A6D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0F2"/>
    <w:rsid w:val="00AF4385"/>
    <w:rsid w:val="00AF4564"/>
    <w:rsid w:val="00AF489B"/>
    <w:rsid w:val="00AF4B34"/>
    <w:rsid w:val="00AF537B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55B5"/>
    <w:rsid w:val="00B07537"/>
    <w:rsid w:val="00B07A24"/>
    <w:rsid w:val="00B117BF"/>
    <w:rsid w:val="00B12F6A"/>
    <w:rsid w:val="00B12F96"/>
    <w:rsid w:val="00B13425"/>
    <w:rsid w:val="00B13538"/>
    <w:rsid w:val="00B1479D"/>
    <w:rsid w:val="00B150D6"/>
    <w:rsid w:val="00B15181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1F0B"/>
    <w:rsid w:val="00B22139"/>
    <w:rsid w:val="00B22AD9"/>
    <w:rsid w:val="00B22CFB"/>
    <w:rsid w:val="00B22DD5"/>
    <w:rsid w:val="00B22E68"/>
    <w:rsid w:val="00B25005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4F04"/>
    <w:rsid w:val="00B350A8"/>
    <w:rsid w:val="00B35432"/>
    <w:rsid w:val="00B36FD3"/>
    <w:rsid w:val="00B371C8"/>
    <w:rsid w:val="00B371F5"/>
    <w:rsid w:val="00B4015F"/>
    <w:rsid w:val="00B40412"/>
    <w:rsid w:val="00B405B7"/>
    <w:rsid w:val="00B406DE"/>
    <w:rsid w:val="00B41F83"/>
    <w:rsid w:val="00B42A15"/>
    <w:rsid w:val="00B42EB8"/>
    <w:rsid w:val="00B4353F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555"/>
    <w:rsid w:val="00B46F95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52D3"/>
    <w:rsid w:val="00B55CF8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4325"/>
    <w:rsid w:val="00B7578F"/>
    <w:rsid w:val="00B75CFD"/>
    <w:rsid w:val="00B773E0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4AAB"/>
    <w:rsid w:val="00B95067"/>
    <w:rsid w:val="00B97AD4"/>
    <w:rsid w:val="00B97C24"/>
    <w:rsid w:val="00B97D8A"/>
    <w:rsid w:val="00BA0B91"/>
    <w:rsid w:val="00BA18C7"/>
    <w:rsid w:val="00BA22B5"/>
    <w:rsid w:val="00BA2ECC"/>
    <w:rsid w:val="00BA3746"/>
    <w:rsid w:val="00BA3BAD"/>
    <w:rsid w:val="00BA3F49"/>
    <w:rsid w:val="00BA4373"/>
    <w:rsid w:val="00BA437D"/>
    <w:rsid w:val="00BA486E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02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1145"/>
    <w:rsid w:val="00BD2B41"/>
    <w:rsid w:val="00BD2D97"/>
    <w:rsid w:val="00BD3BDB"/>
    <w:rsid w:val="00BD4114"/>
    <w:rsid w:val="00BD4261"/>
    <w:rsid w:val="00BD50C3"/>
    <w:rsid w:val="00BD54EA"/>
    <w:rsid w:val="00BD5886"/>
    <w:rsid w:val="00BD60BB"/>
    <w:rsid w:val="00BD616C"/>
    <w:rsid w:val="00BD6D42"/>
    <w:rsid w:val="00BD7648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391E"/>
    <w:rsid w:val="00C04146"/>
    <w:rsid w:val="00C04CC8"/>
    <w:rsid w:val="00C05846"/>
    <w:rsid w:val="00C0591F"/>
    <w:rsid w:val="00C06168"/>
    <w:rsid w:val="00C067B8"/>
    <w:rsid w:val="00C06C12"/>
    <w:rsid w:val="00C07554"/>
    <w:rsid w:val="00C07932"/>
    <w:rsid w:val="00C07B9C"/>
    <w:rsid w:val="00C07C9F"/>
    <w:rsid w:val="00C07D0B"/>
    <w:rsid w:val="00C07E1A"/>
    <w:rsid w:val="00C07E96"/>
    <w:rsid w:val="00C1112E"/>
    <w:rsid w:val="00C119F3"/>
    <w:rsid w:val="00C11FD3"/>
    <w:rsid w:val="00C120AC"/>
    <w:rsid w:val="00C13BA4"/>
    <w:rsid w:val="00C14792"/>
    <w:rsid w:val="00C152DE"/>
    <w:rsid w:val="00C15650"/>
    <w:rsid w:val="00C16237"/>
    <w:rsid w:val="00C16527"/>
    <w:rsid w:val="00C17437"/>
    <w:rsid w:val="00C17D3A"/>
    <w:rsid w:val="00C17EB5"/>
    <w:rsid w:val="00C20000"/>
    <w:rsid w:val="00C20079"/>
    <w:rsid w:val="00C203DC"/>
    <w:rsid w:val="00C20852"/>
    <w:rsid w:val="00C21CDF"/>
    <w:rsid w:val="00C2227F"/>
    <w:rsid w:val="00C2298F"/>
    <w:rsid w:val="00C22C4B"/>
    <w:rsid w:val="00C22F4B"/>
    <w:rsid w:val="00C242F4"/>
    <w:rsid w:val="00C24603"/>
    <w:rsid w:val="00C2470E"/>
    <w:rsid w:val="00C248C1"/>
    <w:rsid w:val="00C258A7"/>
    <w:rsid w:val="00C25D94"/>
    <w:rsid w:val="00C25E41"/>
    <w:rsid w:val="00C25E9D"/>
    <w:rsid w:val="00C26B01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479BB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C6"/>
    <w:rsid w:val="00C5708A"/>
    <w:rsid w:val="00C57351"/>
    <w:rsid w:val="00C574ED"/>
    <w:rsid w:val="00C57F08"/>
    <w:rsid w:val="00C60177"/>
    <w:rsid w:val="00C61376"/>
    <w:rsid w:val="00C6178D"/>
    <w:rsid w:val="00C62353"/>
    <w:rsid w:val="00C63748"/>
    <w:rsid w:val="00C6396E"/>
    <w:rsid w:val="00C64144"/>
    <w:rsid w:val="00C6427F"/>
    <w:rsid w:val="00C64887"/>
    <w:rsid w:val="00C649C1"/>
    <w:rsid w:val="00C65FB7"/>
    <w:rsid w:val="00C662A7"/>
    <w:rsid w:val="00C66B80"/>
    <w:rsid w:val="00C66E5D"/>
    <w:rsid w:val="00C66EAC"/>
    <w:rsid w:val="00C673A6"/>
    <w:rsid w:val="00C70591"/>
    <w:rsid w:val="00C705DA"/>
    <w:rsid w:val="00C706D6"/>
    <w:rsid w:val="00C70FE9"/>
    <w:rsid w:val="00C71A08"/>
    <w:rsid w:val="00C71E0D"/>
    <w:rsid w:val="00C72219"/>
    <w:rsid w:val="00C7331D"/>
    <w:rsid w:val="00C741FD"/>
    <w:rsid w:val="00C75191"/>
    <w:rsid w:val="00C751E5"/>
    <w:rsid w:val="00C76C98"/>
    <w:rsid w:val="00C7748E"/>
    <w:rsid w:val="00C777CE"/>
    <w:rsid w:val="00C777EC"/>
    <w:rsid w:val="00C80D3A"/>
    <w:rsid w:val="00C80E8E"/>
    <w:rsid w:val="00C8108B"/>
    <w:rsid w:val="00C810B3"/>
    <w:rsid w:val="00C819EE"/>
    <w:rsid w:val="00C81F99"/>
    <w:rsid w:val="00C8212B"/>
    <w:rsid w:val="00C82197"/>
    <w:rsid w:val="00C823AB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234D"/>
    <w:rsid w:val="00C93732"/>
    <w:rsid w:val="00C94527"/>
    <w:rsid w:val="00C94CCF"/>
    <w:rsid w:val="00C94F64"/>
    <w:rsid w:val="00C9544C"/>
    <w:rsid w:val="00C9577D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582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203A"/>
    <w:rsid w:val="00CD2B1F"/>
    <w:rsid w:val="00CD37A0"/>
    <w:rsid w:val="00CD40F7"/>
    <w:rsid w:val="00CD6A9A"/>
    <w:rsid w:val="00CD6B1A"/>
    <w:rsid w:val="00CE03CC"/>
    <w:rsid w:val="00CE0A77"/>
    <w:rsid w:val="00CE0B32"/>
    <w:rsid w:val="00CE0BAD"/>
    <w:rsid w:val="00CE0CF7"/>
    <w:rsid w:val="00CE14F1"/>
    <w:rsid w:val="00CE1C21"/>
    <w:rsid w:val="00CE2121"/>
    <w:rsid w:val="00CE3F81"/>
    <w:rsid w:val="00CE47AF"/>
    <w:rsid w:val="00CE5552"/>
    <w:rsid w:val="00CE5DAC"/>
    <w:rsid w:val="00CE67EF"/>
    <w:rsid w:val="00CE71F4"/>
    <w:rsid w:val="00CE790C"/>
    <w:rsid w:val="00CE7D14"/>
    <w:rsid w:val="00CE7E2F"/>
    <w:rsid w:val="00CF056B"/>
    <w:rsid w:val="00CF163E"/>
    <w:rsid w:val="00CF25F7"/>
    <w:rsid w:val="00CF278C"/>
    <w:rsid w:val="00CF2BEC"/>
    <w:rsid w:val="00CF4C20"/>
    <w:rsid w:val="00CF4FCA"/>
    <w:rsid w:val="00CF5EC4"/>
    <w:rsid w:val="00CF6409"/>
    <w:rsid w:val="00CF66E3"/>
    <w:rsid w:val="00CF6A05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7C2"/>
    <w:rsid w:val="00D0788E"/>
    <w:rsid w:val="00D07C95"/>
    <w:rsid w:val="00D109EC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6536"/>
    <w:rsid w:val="00D1760F"/>
    <w:rsid w:val="00D17816"/>
    <w:rsid w:val="00D17943"/>
    <w:rsid w:val="00D20471"/>
    <w:rsid w:val="00D20771"/>
    <w:rsid w:val="00D2252D"/>
    <w:rsid w:val="00D22BA0"/>
    <w:rsid w:val="00D239E1"/>
    <w:rsid w:val="00D25286"/>
    <w:rsid w:val="00D25481"/>
    <w:rsid w:val="00D256A3"/>
    <w:rsid w:val="00D259E5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53F4"/>
    <w:rsid w:val="00D47020"/>
    <w:rsid w:val="00D4755B"/>
    <w:rsid w:val="00D47AA2"/>
    <w:rsid w:val="00D47B02"/>
    <w:rsid w:val="00D47E70"/>
    <w:rsid w:val="00D5105F"/>
    <w:rsid w:val="00D51158"/>
    <w:rsid w:val="00D51ACA"/>
    <w:rsid w:val="00D526DE"/>
    <w:rsid w:val="00D5560C"/>
    <w:rsid w:val="00D5568A"/>
    <w:rsid w:val="00D55BFF"/>
    <w:rsid w:val="00D565E6"/>
    <w:rsid w:val="00D5701B"/>
    <w:rsid w:val="00D57204"/>
    <w:rsid w:val="00D57516"/>
    <w:rsid w:val="00D57C9B"/>
    <w:rsid w:val="00D6030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2CB1"/>
    <w:rsid w:val="00D74360"/>
    <w:rsid w:val="00D75489"/>
    <w:rsid w:val="00D7566C"/>
    <w:rsid w:val="00D7618F"/>
    <w:rsid w:val="00D76A6A"/>
    <w:rsid w:val="00D76CCA"/>
    <w:rsid w:val="00D772C6"/>
    <w:rsid w:val="00D802A8"/>
    <w:rsid w:val="00D80623"/>
    <w:rsid w:val="00D80C67"/>
    <w:rsid w:val="00D8192B"/>
    <w:rsid w:val="00D82124"/>
    <w:rsid w:val="00D8236B"/>
    <w:rsid w:val="00D82FFE"/>
    <w:rsid w:val="00D844C7"/>
    <w:rsid w:val="00D84E96"/>
    <w:rsid w:val="00D8505A"/>
    <w:rsid w:val="00D853FA"/>
    <w:rsid w:val="00D864EB"/>
    <w:rsid w:val="00D86503"/>
    <w:rsid w:val="00D867F8"/>
    <w:rsid w:val="00D86A4C"/>
    <w:rsid w:val="00D86C1B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5B6A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6C1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9EB"/>
    <w:rsid w:val="00DB4F77"/>
    <w:rsid w:val="00DB516D"/>
    <w:rsid w:val="00DB5ACD"/>
    <w:rsid w:val="00DB6279"/>
    <w:rsid w:val="00DB732A"/>
    <w:rsid w:val="00DB7A60"/>
    <w:rsid w:val="00DC0CDE"/>
    <w:rsid w:val="00DC113C"/>
    <w:rsid w:val="00DC36BE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1DDD"/>
    <w:rsid w:val="00DE2D59"/>
    <w:rsid w:val="00DE2F38"/>
    <w:rsid w:val="00DE323D"/>
    <w:rsid w:val="00DE3497"/>
    <w:rsid w:val="00DE398A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BDB"/>
    <w:rsid w:val="00DF6A6C"/>
    <w:rsid w:val="00DF6D39"/>
    <w:rsid w:val="00DF73AF"/>
    <w:rsid w:val="00DF761C"/>
    <w:rsid w:val="00E00F39"/>
    <w:rsid w:val="00E0131D"/>
    <w:rsid w:val="00E03BB3"/>
    <w:rsid w:val="00E04470"/>
    <w:rsid w:val="00E05D0E"/>
    <w:rsid w:val="00E07175"/>
    <w:rsid w:val="00E07B81"/>
    <w:rsid w:val="00E07D1F"/>
    <w:rsid w:val="00E1063E"/>
    <w:rsid w:val="00E10C40"/>
    <w:rsid w:val="00E12D08"/>
    <w:rsid w:val="00E12E3C"/>
    <w:rsid w:val="00E12F93"/>
    <w:rsid w:val="00E12FA2"/>
    <w:rsid w:val="00E1427D"/>
    <w:rsid w:val="00E1477B"/>
    <w:rsid w:val="00E14998"/>
    <w:rsid w:val="00E15225"/>
    <w:rsid w:val="00E16029"/>
    <w:rsid w:val="00E16058"/>
    <w:rsid w:val="00E16225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63EA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5B7"/>
    <w:rsid w:val="00E355FA"/>
    <w:rsid w:val="00E35BCD"/>
    <w:rsid w:val="00E36770"/>
    <w:rsid w:val="00E36EB6"/>
    <w:rsid w:val="00E36EBE"/>
    <w:rsid w:val="00E3703D"/>
    <w:rsid w:val="00E408F8"/>
    <w:rsid w:val="00E41150"/>
    <w:rsid w:val="00E41671"/>
    <w:rsid w:val="00E421A2"/>
    <w:rsid w:val="00E42A94"/>
    <w:rsid w:val="00E42FC0"/>
    <w:rsid w:val="00E44EDB"/>
    <w:rsid w:val="00E455C4"/>
    <w:rsid w:val="00E455F8"/>
    <w:rsid w:val="00E4629E"/>
    <w:rsid w:val="00E46C8B"/>
    <w:rsid w:val="00E504C3"/>
    <w:rsid w:val="00E509B4"/>
    <w:rsid w:val="00E509C8"/>
    <w:rsid w:val="00E50EAA"/>
    <w:rsid w:val="00E50F11"/>
    <w:rsid w:val="00E521F9"/>
    <w:rsid w:val="00E52349"/>
    <w:rsid w:val="00E53D28"/>
    <w:rsid w:val="00E543B6"/>
    <w:rsid w:val="00E54729"/>
    <w:rsid w:val="00E54AD1"/>
    <w:rsid w:val="00E54EBC"/>
    <w:rsid w:val="00E55E99"/>
    <w:rsid w:val="00E56AF8"/>
    <w:rsid w:val="00E570DE"/>
    <w:rsid w:val="00E57151"/>
    <w:rsid w:val="00E603CF"/>
    <w:rsid w:val="00E6068E"/>
    <w:rsid w:val="00E609EC"/>
    <w:rsid w:val="00E60D70"/>
    <w:rsid w:val="00E61E82"/>
    <w:rsid w:val="00E63077"/>
    <w:rsid w:val="00E633E9"/>
    <w:rsid w:val="00E637C9"/>
    <w:rsid w:val="00E64532"/>
    <w:rsid w:val="00E65392"/>
    <w:rsid w:val="00E673BD"/>
    <w:rsid w:val="00E67BC8"/>
    <w:rsid w:val="00E67CB0"/>
    <w:rsid w:val="00E67F13"/>
    <w:rsid w:val="00E70EAD"/>
    <w:rsid w:val="00E71A57"/>
    <w:rsid w:val="00E72EE9"/>
    <w:rsid w:val="00E745EB"/>
    <w:rsid w:val="00E74EA2"/>
    <w:rsid w:val="00E750A8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2B1"/>
    <w:rsid w:val="00E87B32"/>
    <w:rsid w:val="00E90A02"/>
    <w:rsid w:val="00E91348"/>
    <w:rsid w:val="00E91652"/>
    <w:rsid w:val="00E91AEE"/>
    <w:rsid w:val="00E9224C"/>
    <w:rsid w:val="00E923DD"/>
    <w:rsid w:val="00E92889"/>
    <w:rsid w:val="00E932A2"/>
    <w:rsid w:val="00E94B80"/>
    <w:rsid w:val="00E95437"/>
    <w:rsid w:val="00E9568E"/>
    <w:rsid w:val="00E95D2A"/>
    <w:rsid w:val="00E9606B"/>
    <w:rsid w:val="00E97380"/>
    <w:rsid w:val="00EA034A"/>
    <w:rsid w:val="00EA15BB"/>
    <w:rsid w:val="00EA1C88"/>
    <w:rsid w:val="00EA2A52"/>
    <w:rsid w:val="00EA2CE9"/>
    <w:rsid w:val="00EA4005"/>
    <w:rsid w:val="00EA40E9"/>
    <w:rsid w:val="00EA438E"/>
    <w:rsid w:val="00EA58D1"/>
    <w:rsid w:val="00EA5A79"/>
    <w:rsid w:val="00EA6B2B"/>
    <w:rsid w:val="00EA6B73"/>
    <w:rsid w:val="00EA6DD2"/>
    <w:rsid w:val="00EB03C5"/>
    <w:rsid w:val="00EB09CE"/>
    <w:rsid w:val="00EB1031"/>
    <w:rsid w:val="00EB1093"/>
    <w:rsid w:val="00EB4373"/>
    <w:rsid w:val="00EB45CA"/>
    <w:rsid w:val="00EB47B5"/>
    <w:rsid w:val="00EB5FC0"/>
    <w:rsid w:val="00EB61ED"/>
    <w:rsid w:val="00EB6D70"/>
    <w:rsid w:val="00EB74DF"/>
    <w:rsid w:val="00EB7724"/>
    <w:rsid w:val="00EC06C5"/>
    <w:rsid w:val="00EC2B55"/>
    <w:rsid w:val="00EC31D6"/>
    <w:rsid w:val="00EC47A3"/>
    <w:rsid w:val="00EC49ED"/>
    <w:rsid w:val="00EC590D"/>
    <w:rsid w:val="00EC5D8B"/>
    <w:rsid w:val="00EC63E3"/>
    <w:rsid w:val="00ED00B1"/>
    <w:rsid w:val="00ED13BA"/>
    <w:rsid w:val="00ED1732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0BCE"/>
    <w:rsid w:val="00F01AC4"/>
    <w:rsid w:val="00F01F90"/>
    <w:rsid w:val="00F021AE"/>
    <w:rsid w:val="00F02587"/>
    <w:rsid w:val="00F03294"/>
    <w:rsid w:val="00F03351"/>
    <w:rsid w:val="00F035B0"/>
    <w:rsid w:val="00F04D89"/>
    <w:rsid w:val="00F054B8"/>
    <w:rsid w:val="00F054BD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5E19"/>
    <w:rsid w:val="00F16D75"/>
    <w:rsid w:val="00F17777"/>
    <w:rsid w:val="00F20278"/>
    <w:rsid w:val="00F21270"/>
    <w:rsid w:val="00F22431"/>
    <w:rsid w:val="00F237D6"/>
    <w:rsid w:val="00F23B5B"/>
    <w:rsid w:val="00F24DDF"/>
    <w:rsid w:val="00F25BBF"/>
    <w:rsid w:val="00F26FB4"/>
    <w:rsid w:val="00F275DA"/>
    <w:rsid w:val="00F27C3F"/>
    <w:rsid w:val="00F31070"/>
    <w:rsid w:val="00F311A8"/>
    <w:rsid w:val="00F3148A"/>
    <w:rsid w:val="00F317E0"/>
    <w:rsid w:val="00F3200C"/>
    <w:rsid w:val="00F322A7"/>
    <w:rsid w:val="00F325F9"/>
    <w:rsid w:val="00F33543"/>
    <w:rsid w:val="00F3476B"/>
    <w:rsid w:val="00F352E4"/>
    <w:rsid w:val="00F3584D"/>
    <w:rsid w:val="00F360E8"/>
    <w:rsid w:val="00F3638C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6B1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3730"/>
    <w:rsid w:val="00F64220"/>
    <w:rsid w:val="00F648E4"/>
    <w:rsid w:val="00F658F3"/>
    <w:rsid w:val="00F66BD7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77B"/>
    <w:rsid w:val="00F8356C"/>
    <w:rsid w:val="00F837FE"/>
    <w:rsid w:val="00F84955"/>
    <w:rsid w:val="00F84F3D"/>
    <w:rsid w:val="00F85A83"/>
    <w:rsid w:val="00F8698F"/>
    <w:rsid w:val="00F87822"/>
    <w:rsid w:val="00F92515"/>
    <w:rsid w:val="00F928C2"/>
    <w:rsid w:val="00F9291C"/>
    <w:rsid w:val="00F92B1C"/>
    <w:rsid w:val="00F92D5A"/>
    <w:rsid w:val="00F9443E"/>
    <w:rsid w:val="00F9490E"/>
    <w:rsid w:val="00F94EBF"/>
    <w:rsid w:val="00F94F23"/>
    <w:rsid w:val="00F96F99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2A10"/>
    <w:rsid w:val="00FA354B"/>
    <w:rsid w:val="00FA3C4D"/>
    <w:rsid w:val="00FA3CED"/>
    <w:rsid w:val="00FA3E94"/>
    <w:rsid w:val="00FA438B"/>
    <w:rsid w:val="00FA4932"/>
    <w:rsid w:val="00FA7179"/>
    <w:rsid w:val="00FA7B5B"/>
    <w:rsid w:val="00FA7CE3"/>
    <w:rsid w:val="00FB02A1"/>
    <w:rsid w:val="00FB0C9C"/>
    <w:rsid w:val="00FB1523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B52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1E84"/>
    <w:rsid w:val="00FD23DA"/>
    <w:rsid w:val="00FD259A"/>
    <w:rsid w:val="00FD35FF"/>
    <w:rsid w:val="00FD383F"/>
    <w:rsid w:val="00FD4646"/>
    <w:rsid w:val="00FD4671"/>
    <w:rsid w:val="00FD5149"/>
    <w:rsid w:val="00FD5353"/>
    <w:rsid w:val="00FD5371"/>
    <w:rsid w:val="00FD557B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2570"/>
    <w:rsid w:val="00FF3122"/>
    <w:rsid w:val="00FF3343"/>
    <w:rsid w:val="00FF3437"/>
    <w:rsid w:val="00FF3C39"/>
    <w:rsid w:val="00FF3DEC"/>
    <w:rsid w:val="00FF5917"/>
    <w:rsid w:val="00FF5A33"/>
    <w:rsid w:val="00FF6549"/>
    <w:rsid w:val="00FF7675"/>
    <w:rsid w:val="00FF778E"/>
    <w:rsid w:val="00FF78ED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62F6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BC62F6"/>
  </w:style>
  <w:style w:type="paragraph" w:styleId="Header">
    <w:name w:val="header"/>
    <w:basedOn w:val="Normal"/>
    <w:link w:val="HeaderChar"/>
    <w:uiPriority w:val="99"/>
    <w:rsid w:val="003B07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072B"/>
    <w:rPr>
      <w:sz w:val="24"/>
      <w:szCs w:val="24"/>
    </w:rPr>
  </w:style>
  <w:style w:type="character" w:styleId="Hyperlink">
    <w:name w:val="Hyperlink"/>
    <w:basedOn w:val="DefaultParagraphFont"/>
    <w:uiPriority w:val="99"/>
    <w:rsid w:val="00A62A0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C02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22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C63748"/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3F7A44"/>
  </w:style>
  <w:style w:type="character" w:styleId="Strong">
    <w:name w:val="Strong"/>
    <w:basedOn w:val="DefaultParagraphFont"/>
    <w:uiPriority w:val="99"/>
    <w:qFormat/>
    <w:rsid w:val="0045524D"/>
    <w:rPr>
      <w:b/>
      <w:bCs/>
    </w:rPr>
  </w:style>
  <w:style w:type="character" w:customStyle="1" w:styleId="answer">
    <w:name w:val="answer"/>
    <w:basedOn w:val="DefaultParagraphFont"/>
    <w:uiPriority w:val="99"/>
    <w:rsid w:val="00D01E38"/>
  </w:style>
  <w:style w:type="character" w:customStyle="1" w:styleId="normalmetin">
    <w:name w:val="normalmetin"/>
    <w:uiPriority w:val="99"/>
    <w:rsid w:val="00251BFD"/>
  </w:style>
  <w:style w:type="paragraph" w:customStyle="1" w:styleId="Default">
    <w:name w:val="Default"/>
    <w:uiPriority w:val="99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6949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uiPriority w:val="99"/>
    <w:rsid w:val="00950F42"/>
  </w:style>
  <w:style w:type="paragraph" w:customStyle="1" w:styleId="gvdemetni0">
    <w:name w:val="gvdemetni0"/>
    <w:basedOn w:val="Normal"/>
    <w:uiPriority w:val="99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uiPriority w:val="99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 w:cs="Calibri"/>
      <w:sz w:val="23"/>
      <w:szCs w:val="23"/>
    </w:rPr>
  </w:style>
  <w:style w:type="paragraph" w:styleId="NoSpacing">
    <w:name w:val="No Spacing"/>
    <w:uiPriority w:val="99"/>
    <w:qFormat/>
    <w:rsid w:val="002B18F2"/>
    <w:rPr>
      <w:rFonts w:ascii="Calibri" w:hAnsi="Calibri" w:cs="Calibri"/>
      <w:lang w:eastAsia="en-US"/>
    </w:rPr>
  </w:style>
  <w:style w:type="character" w:customStyle="1" w:styleId="googqs-tidbit-0">
    <w:name w:val="googqs-tidbit-0"/>
    <w:basedOn w:val="DefaultParagraphFont"/>
    <w:uiPriority w:val="99"/>
    <w:rsid w:val="002B18F2"/>
  </w:style>
  <w:style w:type="paragraph" w:styleId="ListParagraph">
    <w:name w:val="List Paragraph"/>
    <w:basedOn w:val="Normal"/>
    <w:uiPriority w:val="99"/>
    <w:qFormat/>
    <w:rsid w:val="004B47F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il">
    <w:name w:val="Stil"/>
    <w:uiPriority w:val="99"/>
    <w:rsid w:val="0086121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3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3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541</Words>
  <Characters>3085</Characters>
  <Application>Microsoft Office Outlook</Application>
  <DocSecurity>0</DocSecurity>
  <Lines>0</Lines>
  <Paragraphs>0</Paragraphs>
  <ScaleCrop>false</ScaleCrop>
  <Manager>www.leventyagmuroglu.com</Manager>
  <Company>www.leventyagmuroglu.com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4.Sınıf Fen ve Teknoloji Işık ve Ses Soru Yanıt Etkinlik-2</dc:title>
  <dc:subject>4.Sınıf Fen ve Teknoloji Işık ve Ses Soru Yanıt Etkinlik-2</dc:subject>
  <dc:creator>sorubak.com; Levent Yağmuroğlu</dc:creator>
  <cp:keywords>sorubak.com; www.leventyagmuroglu.com</cp:keywords>
  <dc:description>www.leventyagmuroglu.com</dc:description>
  <cp:lastModifiedBy>edanur</cp:lastModifiedBy>
  <cp:revision>3</cp:revision>
  <cp:lastPrinted>2011-01-03T21:34:00Z</cp:lastPrinted>
  <dcterms:created xsi:type="dcterms:W3CDTF">2014-02-25T22:02:00Z</dcterms:created>
  <dcterms:modified xsi:type="dcterms:W3CDTF">2015-02-15T21:52:00Z</dcterms:modified>
  <cp:category>sorubak.com; www.leventyagmuroglu.com</cp:category>
  <cp:contentStatus>sorubak.com;</cp:contentStatus>
</cp:coreProperties>
</file>