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D00" w:rsidRPr="00E85401" w:rsidRDefault="00FF1D00" w:rsidP="004476E0">
      <w:pPr>
        <w:rPr>
          <w:rFonts w:ascii="Comic Sans MS" w:hAnsi="Comic Sans MS" w:cs="Comic Sans MS"/>
        </w:rPr>
      </w:pPr>
      <w:r w:rsidRPr="003D49E2">
        <w:rPr>
          <w:b/>
          <w:bCs/>
        </w:rPr>
        <w:t xml:space="preserve">  </w:t>
      </w:r>
      <w:r w:rsidRPr="00E85401">
        <w:rPr>
          <w:rFonts w:ascii="Comic Sans MS" w:hAnsi="Comic Sans MS" w:cs="Comic Sans MS"/>
          <w:b/>
          <w:bCs/>
        </w:rPr>
        <w:t>Adı Soyadı:</w:t>
      </w:r>
      <w:r>
        <w:rPr>
          <w:rFonts w:ascii="Comic Sans MS" w:hAnsi="Comic Sans MS" w:cs="Comic Sans MS"/>
        </w:rPr>
        <w:t xml:space="preserve"> </w:t>
      </w:r>
      <w:r w:rsidRPr="00E85401">
        <w:rPr>
          <w:rFonts w:ascii="Comic Sans MS" w:hAnsi="Comic Sans MS" w:cs="Comic Sans MS"/>
        </w:rPr>
        <w:t>……………………………………….…</w:t>
      </w:r>
      <w:r>
        <w:rPr>
          <w:rFonts w:ascii="Comic Sans MS" w:hAnsi="Comic Sans MS" w:cs="Comic Sans MS"/>
        </w:rPr>
        <w:t>…………..</w:t>
      </w:r>
      <w:r w:rsidRPr="00E85401">
        <w:rPr>
          <w:rFonts w:ascii="Comic Sans MS" w:hAnsi="Comic Sans MS" w:cs="Comic Sans MS"/>
        </w:rPr>
        <w:t xml:space="preserve">                                       </w:t>
      </w:r>
      <w:r>
        <w:rPr>
          <w:rFonts w:ascii="Comic Sans MS" w:hAnsi="Comic Sans MS" w:cs="Comic Sans MS"/>
        </w:rPr>
        <w:t xml:space="preserve">                   ……./……..</w:t>
      </w:r>
      <w:r w:rsidRPr="00E85401">
        <w:rPr>
          <w:rFonts w:ascii="Comic Sans MS" w:hAnsi="Comic Sans MS" w:cs="Comic Sans MS"/>
        </w:rPr>
        <w:t>/</w:t>
      </w:r>
      <w:r>
        <w:rPr>
          <w:rFonts w:ascii="Comic Sans MS" w:hAnsi="Comic Sans MS" w:cs="Comic Sans MS"/>
          <w:b/>
          <w:bCs/>
        </w:rPr>
        <w:t>2015</w:t>
      </w:r>
    </w:p>
    <w:p w:rsidR="00FF1D00" w:rsidRDefault="00FF1D00" w:rsidP="006A5ACD">
      <w:pPr>
        <w:rPr>
          <w:rFonts w:ascii="Comic Sans MS" w:hAnsi="Comic Sans MS" w:cs="Comic Sans MS"/>
          <w:b/>
          <w:bCs/>
          <w:sz w:val="10"/>
          <w:szCs w:val="10"/>
        </w:rPr>
      </w:pPr>
      <w:r>
        <w:rPr>
          <w:rFonts w:ascii="Comic Sans MS" w:hAnsi="Comic Sans MS" w:cs="Comic Sans MS"/>
          <w:b/>
          <w:bCs/>
          <w:sz w:val="10"/>
          <w:szCs w:val="10"/>
        </w:rPr>
        <w:t xml:space="preserve">   </w:t>
      </w:r>
    </w:p>
    <w:p w:rsidR="00FF1D00" w:rsidRPr="00E85401" w:rsidRDefault="00FF1D00" w:rsidP="006A5AC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sz w:val="10"/>
          <w:szCs w:val="10"/>
        </w:rPr>
        <w:t xml:space="preserve">   </w:t>
      </w:r>
      <w:r>
        <w:rPr>
          <w:noProof/>
        </w:rPr>
        <w:pict>
          <v:roundrect id="Yuvarlatılmış Dikdörtgen 1" o:spid="_x0000_s1026" style="position:absolute;margin-left:463.5pt;margin-top:-.6pt;width:75pt;height:66.5pt;z-index:251650048;visibility:visible;mso-position-horizontal-relative:text;mso-position-vertical-relative:text" arcsize="10923f" strokeweight="2.25pt">
            <v:stroke dashstyle="longDash"/>
            <v:textbox>
              <w:txbxContent>
                <w:p w:rsidR="00FF1D00" w:rsidRPr="00560E4E" w:rsidRDefault="00FF1D00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roundrect>
        </w:pict>
      </w:r>
      <w:r w:rsidRPr="00E85401">
        <w:rPr>
          <w:rFonts w:ascii="Comic Sans MS" w:hAnsi="Comic Sans MS" w:cs="Comic Sans MS"/>
          <w:b/>
          <w:bCs/>
        </w:rPr>
        <w:t xml:space="preserve">Numarası: </w:t>
      </w:r>
      <w:r w:rsidRPr="00E85401">
        <w:rPr>
          <w:rFonts w:ascii="Comic Sans MS" w:hAnsi="Comic Sans MS" w:cs="Comic Sans MS"/>
        </w:rPr>
        <w:t>………….</w:t>
      </w:r>
    </w:p>
    <w:p w:rsidR="00FF1D00" w:rsidRPr="003D49E2" w:rsidRDefault="00FF1D00" w:rsidP="003D49E2">
      <w:pPr>
        <w:ind w:left="284"/>
        <w:rPr>
          <w:b/>
          <w:bCs/>
          <w:sz w:val="16"/>
          <w:szCs w:val="16"/>
        </w:rPr>
      </w:pPr>
    </w:p>
    <w:p w:rsidR="00FF1D00" w:rsidRPr="00EC360D" w:rsidRDefault="00FF1D00" w:rsidP="00545638">
      <w:pPr>
        <w:jc w:val="center"/>
        <w:rPr>
          <w:rFonts w:ascii="Franklin Gothic Heavy" w:hAnsi="Franklin Gothic Heavy" w:cs="Franklin Gothic Heavy"/>
          <w:b/>
          <w:bCs/>
        </w:rPr>
      </w:pPr>
      <w:r w:rsidRPr="00EC360D">
        <w:rPr>
          <w:rFonts w:ascii="Franklin Gothic Heavy" w:hAnsi="Franklin Gothic Heavy" w:cs="Franklin Gothic Heavy"/>
          <w:b/>
          <w:bCs/>
        </w:rPr>
        <w:t>2014–2015 EĞİTİM ÖĞRETİM YILI</w:t>
      </w:r>
    </w:p>
    <w:p w:rsidR="00FF1D00" w:rsidRPr="00EC360D" w:rsidRDefault="00FF1D00" w:rsidP="00545638">
      <w:pPr>
        <w:jc w:val="center"/>
        <w:rPr>
          <w:rFonts w:ascii="Franklin Gothic Heavy" w:hAnsi="Franklin Gothic Heavy" w:cs="Franklin Gothic Heavy"/>
          <w:b/>
          <w:bCs/>
        </w:rPr>
      </w:pPr>
      <w:r w:rsidRPr="00EC360D">
        <w:rPr>
          <w:rFonts w:ascii="Franklin Gothic Heavy" w:hAnsi="Franklin Gothic Heavy" w:cs="Franklin Gothic Heavy"/>
          <w:b/>
          <w:bCs/>
        </w:rPr>
        <w:t xml:space="preserve">CENGİZ TOPEL İLKOKULU TRAFİK GÜVENLİĞİ DERSİ </w:t>
      </w:r>
    </w:p>
    <w:p w:rsidR="00FF1D00" w:rsidRPr="00EC360D" w:rsidRDefault="00FF1D00" w:rsidP="00C26D86">
      <w:pPr>
        <w:jc w:val="center"/>
        <w:rPr>
          <w:rFonts w:ascii="Franklin Gothic Heavy" w:hAnsi="Franklin Gothic Heavy" w:cs="Franklin Gothic Heavy"/>
          <w:b/>
          <w:bCs/>
        </w:rPr>
      </w:pPr>
      <w:r w:rsidRPr="00EC360D">
        <w:rPr>
          <w:rFonts w:ascii="Franklin Gothic Heavy" w:hAnsi="Franklin Gothic Heavy" w:cs="Franklin Gothic Heavy"/>
          <w:b/>
          <w:bCs/>
        </w:rPr>
        <w:t>4</w:t>
      </w:r>
      <w:r>
        <w:rPr>
          <w:rFonts w:ascii="Franklin Gothic Heavy" w:hAnsi="Franklin Gothic Heavy" w:cs="Franklin Gothic Heavy"/>
          <w:b/>
          <w:bCs/>
        </w:rPr>
        <w:t>/…….</w:t>
      </w:r>
      <w:bookmarkStart w:id="0" w:name="_GoBack"/>
      <w:bookmarkEnd w:id="0"/>
      <w:r>
        <w:rPr>
          <w:rFonts w:ascii="Franklin Gothic Heavy" w:hAnsi="Franklin Gothic Heavy" w:cs="Franklin Gothic Heavy"/>
          <w:b/>
          <w:bCs/>
        </w:rPr>
        <w:t xml:space="preserve">  SINIFI 2. DÖNEM 1. YAZILI </w:t>
      </w:r>
      <w:r w:rsidRPr="00EC360D">
        <w:rPr>
          <w:rFonts w:ascii="Franklin Gothic Heavy" w:hAnsi="Franklin Gothic Heavy" w:cs="Franklin Gothic Heavy"/>
          <w:b/>
          <w:bCs/>
        </w:rPr>
        <w:t>SINAVI SORULARI</w:t>
      </w:r>
    </w:p>
    <w:p w:rsidR="00FF1D00" w:rsidRDefault="00FF1D00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</w:rPr>
        <w:sectPr w:rsidR="00FF1D00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FF1D00" w:rsidRPr="004E08BC" w:rsidRDefault="00FF1D00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  <w:sz w:val="12"/>
          <w:szCs w:val="12"/>
        </w:rPr>
      </w:pPr>
    </w:p>
    <w:p w:rsidR="00FF1D00" w:rsidRPr="005B04D6" w:rsidRDefault="00FF1D00" w:rsidP="0076337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5B04D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1) </w:t>
      </w:r>
      <w:r w:rsidRPr="005B04D6">
        <w:rPr>
          <w:rFonts w:ascii="Comic Sans MS" w:hAnsi="Comic Sans MS" w:cs="Comic Sans MS"/>
          <w:b/>
          <w:bCs/>
          <w:sz w:val="22"/>
          <w:szCs w:val="22"/>
        </w:rPr>
        <w:t xml:space="preserve">Aşağıdaki ifadelerden doğru olanların başına ‘D’ yanlış olanların başına ’ Y’ yazınız.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(20 puan)</w:t>
      </w:r>
    </w:p>
    <w:p w:rsidR="00FF1D00" w:rsidRDefault="00FF1D00" w:rsidP="00C620F8">
      <w:pPr>
        <w:jc w:val="both"/>
        <w:rPr>
          <w:rFonts w:ascii="Comic Sans MS" w:hAnsi="Comic Sans MS" w:cs="Comic Sans MS"/>
          <w:color w:val="000000"/>
          <w:sz w:val="16"/>
          <w:szCs w:val="16"/>
        </w:rPr>
      </w:pPr>
    </w:p>
    <w:p w:rsidR="00FF1D00" w:rsidRPr="0073794D" w:rsidRDefault="00FF1D00" w:rsidP="006C4C81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(…………)Trafikte en önemli şey, insan hayatıdır.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6"/>
          <w:szCs w:val="16"/>
        </w:rPr>
      </w:pPr>
    </w:p>
    <w:p w:rsidR="00FF1D00" w:rsidRPr="0073794D" w:rsidRDefault="00FF1D00" w:rsidP="006C4C81">
      <w:pPr>
        <w:pStyle w:val="NoSpacing"/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(…………)Toplu taşıma araçlarına sırayla binilmelidir.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6"/>
          <w:szCs w:val="16"/>
        </w:rPr>
      </w:pPr>
    </w:p>
    <w:p w:rsidR="00FF1D00" w:rsidRPr="0073794D" w:rsidRDefault="00FF1D00" w:rsidP="006C4C81">
      <w:pPr>
        <w:jc w:val="both"/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(…………)Araç durmadan inmemeliyiz.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6"/>
          <w:szCs w:val="16"/>
        </w:rPr>
      </w:pPr>
    </w:p>
    <w:p w:rsidR="00FF1D00" w:rsidRPr="0073794D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(…………)Yolculuk sırasında sürekli şoförle konuşup onu rahatsız etmeliyiz.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4"/>
          <w:szCs w:val="14"/>
        </w:rPr>
      </w:pPr>
    </w:p>
    <w:p w:rsidR="00FF1D00" w:rsidRPr="0073794D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(…………)Trafik polislerinin uyarılarını dikkate almak gerekmez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4"/>
          <w:szCs w:val="14"/>
        </w:rPr>
      </w:pPr>
    </w:p>
    <w:p w:rsidR="00FF1D00" w:rsidRPr="0073794D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(…………)Trafikte kırmızı ışık dur, yeşil ışık geç anlamına gelir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4"/>
          <w:szCs w:val="14"/>
        </w:rPr>
      </w:pPr>
    </w:p>
    <w:p w:rsidR="00FF1D00" w:rsidRPr="0073794D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(…………)Toplu taşıma araçlarında yaşlılara ve hamilelere yer vermeliyiz.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4"/>
          <w:szCs w:val="14"/>
        </w:rPr>
      </w:pPr>
    </w:p>
    <w:p w:rsidR="00FF1D00" w:rsidRPr="0073794D" w:rsidRDefault="00FF1D00" w:rsidP="006C4C81">
      <w:pPr>
        <w:jc w:val="both"/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 xml:space="preserve">(…………)Taşıtların kapı ve penceresinden başımızı ve kollarımız sarkıtmalıyız.  </w:t>
      </w:r>
    </w:p>
    <w:p w:rsidR="00FF1D00" w:rsidRPr="0073794D" w:rsidRDefault="00FF1D00" w:rsidP="006C4C81">
      <w:pPr>
        <w:jc w:val="both"/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(…………)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73794D">
        <w:rPr>
          <w:rFonts w:ascii="Comic Sans MS" w:hAnsi="Comic Sans MS" w:cs="Comic Sans MS"/>
          <w:sz w:val="22"/>
          <w:szCs w:val="22"/>
        </w:rPr>
        <w:t>Çocuk güvenlik koltuğu ön tarafta olmalıdır.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4"/>
          <w:szCs w:val="14"/>
        </w:rPr>
      </w:pPr>
    </w:p>
    <w:p w:rsidR="00FF1D00" w:rsidRPr="0073794D" w:rsidRDefault="00FF1D00" w:rsidP="006C4C81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(…………)  Taşıta binerken ve taşıttan inerken; taşıtın tam olarak durması beklenmelidir.</w:t>
      </w:r>
    </w:p>
    <w:p w:rsidR="00FF1D00" w:rsidRPr="006C4C81" w:rsidRDefault="00FF1D00" w:rsidP="00465803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FF1D00" w:rsidRPr="00465803" w:rsidRDefault="00FF1D00" w:rsidP="00465803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2) Aşağ</w:t>
      </w:r>
      <w:r w:rsidRPr="00465803">
        <w:rPr>
          <w:rFonts w:ascii="Comic Sans MS" w:hAnsi="Comic Sans MS" w:cs="Comic Sans MS"/>
          <w:b/>
          <w:bCs/>
          <w:sz w:val="22"/>
          <w:szCs w:val="22"/>
        </w:rPr>
        <w:t>ıdaki tabloda ulaşım araçları ile ulaşım yollarının doğru eşleştirmesi hangi seçenekte verilmiştir?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Pr="006C4C81" w:rsidRDefault="00FF1D00" w:rsidP="00740637">
      <w:pPr>
        <w:rPr>
          <w:rFonts w:ascii="Comic Sans MS" w:hAnsi="Comic Sans MS" w:cs="Comic Sans MS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2"/>
        <w:gridCol w:w="400"/>
        <w:gridCol w:w="1092"/>
        <w:gridCol w:w="427"/>
        <w:gridCol w:w="1698"/>
      </w:tblGrid>
      <w:tr w:rsidR="00FF1D0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Tır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1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Demir yolu</w:t>
            </w:r>
          </w:p>
        </w:tc>
      </w:tr>
      <w:tr w:rsidR="00FF1D0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Uçak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Hava yolu</w:t>
            </w:r>
          </w:p>
        </w:tc>
      </w:tr>
      <w:tr w:rsidR="00FF1D0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Denizaltı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Kara yolu</w:t>
            </w:r>
          </w:p>
        </w:tc>
      </w:tr>
      <w:tr w:rsidR="00FF1D0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Tren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FF1D00" w:rsidRPr="00501A5A" w:rsidRDefault="00FF1D00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Deniz yolu</w:t>
            </w:r>
          </w:p>
        </w:tc>
      </w:tr>
    </w:tbl>
    <w:p w:rsidR="00FF1D00" w:rsidRPr="006C4C81" w:rsidRDefault="00FF1D00" w:rsidP="00740637">
      <w:pPr>
        <w:rPr>
          <w:rFonts w:ascii="Comic Sans MS" w:hAnsi="Comic Sans MS" w:cs="Comic Sans MS"/>
          <w:sz w:val="16"/>
          <w:szCs w:val="16"/>
        </w:rPr>
      </w:pPr>
    </w:p>
    <w:p w:rsidR="00FF1D00" w:rsidRDefault="00FF1D00" w:rsidP="0074063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A)</w:t>
      </w:r>
      <w:r w:rsidRPr="0073794D">
        <w:rPr>
          <w:rFonts w:ascii="Comic Sans MS" w:hAnsi="Comic Sans MS" w:cs="Comic Sans MS"/>
          <w:sz w:val="22"/>
          <w:szCs w:val="22"/>
        </w:rPr>
        <w:t xml:space="preserve">  1-a ,  2-b , 3-</w:t>
      </w:r>
      <w:r>
        <w:rPr>
          <w:rFonts w:ascii="Comic Sans MS" w:hAnsi="Comic Sans MS" w:cs="Comic Sans MS"/>
          <w:sz w:val="22"/>
          <w:szCs w:val="22"/>
        </w:rPr>
        <w:t xml:space="preserve">c , 4- d          </w:t>
      </w:r>
    </w:p>
    <w:p w:rsidR="00FF1D00" w:rsidRDefault="00FF1D00" w:rsidP="0074063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B)</w:t>
      </w:r>
      <w:r w:rsidRPr="0073794D">
        <w:rPr>
          <w:rFonts w:ascii="Comic Sans MS" w:hAnsi="Comic Sans MS" w:cs="Comic Sans MS"/>
          <w:sz w:val="22"/>
          <w:szCs w:val="22"/>
        </w:rPr>
        <w:t xml:space="preserve">  1-b , 2-d , 3-a , 4-c</w:t>
      </w:r>
    </w:p>
    <w:p w:rsidR="00FF1D00" w:rsidRDefault="00FF1D00" w:rsidP="0074063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C)</w:t>
      </w:r>
      <w:r w:rsidRPr="0073794D">
        <w:rPr>
          <w:rFonts w:ascii="Comic Sans MS" w:hAnsi="Comic Sans MS" w:cs="Comic Sans MS"/>
          <w:sz w:val="22"/>
          <w:szCs w:val="22"/>
        </w:rPr>
        <w:t xml:space="preserve">  1-c  , 2-b , 3-d , 4-a</w:t>
      </w:r>
    </w:p>
    <w:p w:rsidR="00FF1D00" w:rsidRPr="0073794D" w:rsidRDefault="00FF1D00" w:rsidP="0074063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D)</w:t>
      </w:r>
      <w:r w:rsidRPr="0073794D">
        <w:rPr>
          <w:rFonts w:ascii="Comic Sans MS" w:hAnsi="Comic Sans MS" w:cs="Comic Sans MS"/>
          <w:sz w:val="22"/>
          <w:szCs w:val="22"/>
        </w:rPr>
        <w:t xml:space="preserve">  1-d , 2-b , 3-a , 4-c</w:t>
      </w:r>
    </w:p>
    <w:p w:rsidR="00FF1D00" w:rsidRPr="006325F7" w:rsidRDefault="00FF1D00" w:rsidP="00740637">
      <w:pPr>
        <w:tabs>
          <w:tab w:val="right" w:pos="9383"/>
        </w:tabs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Default="00FF1D00" w:rsidP="006C4C81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465803">
        <w:rPr>
          <w:rFonts w:ascii="Comic Sans MS" w:hAnsi="Comic Sans MS" w:cs="Comic Sans MS"/>
          <w:b/>
          <w:bCs/>
          <w:sz w:val="22"/>
          <w:szCs w:val="22"/>
        </w:rPr>
        <w:t xml:space="preserve">3) </w:t>
      </w:r>
      <w:r w:rsidRPr="006325F7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hangisinde yolculuk yapmak güvenlidir? </w:t>
      </w:r>
      <w:r w:rsidRPr="006325F7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Pr="006C4C81" w:rsidRDefault="00FF1D00" w:rsidP="006C4C81">
      <w:pPr>
        <w:rPr>
          <w:rFonts w:ascii="Comic Sans MS" w:hAnsi="Comic Sans MS" w:cs="Comic Sans MS"/>
          <w:sz w:val="16"/>
          <w:szCs w:val="16"/>
        </w:rPr>
      </w:pPr>
    </w:p>
    <w:p w:rsidR="00FF1D00" w:rsidRPr="006325F7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 xml:space="preserve">A) Üzeri açık taşıtlarda         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6325F7">
        <w:rPr>
          <w:rFonts w:ascii="Comic Sans MS" w:hAnsi="Comic Sans MS" w:cs="Comic Sans MS"/>
          <w:sz w:val="22"/>
          <w:szCs w:val="22"/>
        </w:rPr>
        <w:t xml:space="preserve">B) Yük taşıtlarında      </w:t>
      </w:r>
    </w:p>
    <w:p w:rsidR="00FF1D00" w:rsidRPr="006325F7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C) Traktör römorklarında</w:t>
      </w:r>
      <w:r>
        <w:rPr>
          <w:rFonts w:ascii="Comic Sans MS" w:hAnsi="Comic Sans MS" w:cs="Comic Sans MS"/>
          <w:sz w:val="22"/>
          <w:szCs w:val="22"/>
        </w:rPr>
        <w:t xml:space="preserve">        </w:t>
      </w:r>
      <w:r w:rsidRPr="006325F7">
        <w:rPr>
          <w:rFonts w:ascii="Comic Sans MS" w:hAnsi="Comic Sans MS" w:cs="Comic Sans MS"/>
          <w:sz w:val="22"/>
          <w:szCs w:val="22"/>
        </w:rPr>
        <w:t xml:space="preserve">D) Otobüslerde </w:t>
      </w:r>
    </w:p>
    <w:p w:rsidR="00FF1D00" w:rsidRPr="005B04D6" w:rsidRDefault="00FF1D00" w:rsidP="00740637">
      <w:pPr>
        <w:rPr>
          <w:rFonts w:ascii="Comic Sans MS" w:hAnsi="Comic Sans MS" w:cs="Comic Sans MS"/>
          <w:sz w:val="16"/>
          <w:szCs w:val="16"/>
        </w:rPr>
      </w:pPr>
    </w:p>
    <w:p w:rsidR="00FF1D00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</w:pPr>
      <w:r w:rsidRPr="005B04D6">
        <w:rPr>
          <w:rFonts w:ascii="Comic Sans MS" w:hAnsi="Comic Sans MS" w:cs="Comic Sans MS"/>
          <w:b/>
          <w:bCs/>
          <w:sz w:val="22"/>
          <w:szCs w:val="22"/>
        </w:rPr>
        <w:t xml:space="preserve">4)  </w:t>
      </w:r>
      <w:r w:rsidRPr="006325F7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Aşağıdakilerden hangisi gece yürüyüşlerinde alınması gereken önlemlerden biri </w:t>
      </w:r>
      <w:r w:rsidRPr="006325F7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değildir?</w:t>
      </w:r>
      <w:r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 xml:space="preserve"> </w:t>
      </w:r>
    </w:p>
    <w:p w:rsidR="00FF1D00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  <w:sz w:val="22"/>
          <w:szCs w:val="22"/>
        </w:rPr>
      </w:pP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  <w:sz w:val="22"/>
          <w:szCs w:val="22"/>
        </w:rPr>
      </w:pPr>
    </w:p>
    <w:p w:rsidR="00FF1D00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  <w:sz w:val="22"/>
          <w:szCs w:val="22"/>
        </w:rPr>
      </w:pPr>
      <w:r w:rsidRPr="006325F7">
        <w:rPr>
          <w:rFonts w:ascii="Comic Sans MS" w:hAnsi="Comic Sans MS" w:cs="Comic Sans MS"/>
          <w:color w:val="000000"/>
          <w:sz w:val="22"/>
          <w:szCs w:val="22"/>
        </w:rPr>
        <w:t>A) K</w:t>
      </w:r>
      <w:r>
        <w:rPr>
          <w:rFonts w:ascii="Comic Sans MS" w:hAnsi="Comic Sans MS" w:cs="Comic Sans MS"/>
          <w:color w:val="000000"/>
          <w:sz w:val="22"/>
          <w:szCs w:val="22"/>
        </w:rPr>
        <w:t>oyu renkli kıyafetler giymek.</w:t>
      </w:r>
    </w:p>
    <w:p w:rsidR="00FF1D00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  <w:sz w:val="22"/>
          <w:szCs w:val="22"/>
        </w:rPr>
      </w:pPr>
      <w:r w:rsidRPr="006325F7">
        <w:rPr>
          <w:rFonts w:ascii="Comic Sans MS" w:hAnsi="Comic Sans MS" w:cs="Comic Sans MS"/>
          <w:color w:val="000000"/>
          <w:sz w:val="22"/>
          <w:szCs w:val="22"/>
        </w:rPr>
        <w:t>B)  Eşyalarımızda yansıtıcı etiket bulundurmak</w:t>
      </w:r>
      <w:r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FF1D00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>C) Açık renkli kıyafetler giymek.</w:t>
      </w:r>
    </w:p>
    <w:p w:rsidR="00FF1D00" w:rsidRPr="006325F7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  <w:sz w:val="22"/>
          <w:szCs w:val="22"/>
        </w:rPr>
      </w:pPr>
      <w:r w:rsidRPr="006325F7">
        <w:rPr>
          <w:rFonts w:ascii="Comic Sans MS" w:hAnsi="Comic Sans MS" w:cs="Comic Sans MS"/>
          <w:color w:val="000000"/>
          <w:sz w:val="22"/>
          <w:szCs w:val="22"/>
        </w:rPr>
        <w:t>D) Yanımızda el feneri bulundurmak</w:t>
      </w:r>
      <w:r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FF1D00" w:rsidRPr="006C4C81" w:rsidRDefault="00FF1D00" w:rsidP="002F4370">
      <w:pPr>
        <w:pStyle w:val="NoSpacing"/>
        <w:rPr>
          <w:rFonts w:ascii="Comic Sans MS" w:hAnsi="Comic Sans MS" w:cs="Comic Sans MS"/>
          <w:b/>
          <w:bCs/>
          <w:sz w:val="16"/>
          <w:szCs w:val="16"/>
        </w:rPr>
      </w:pPr>
    </w:p>
    <w:p w:rsidR="00FF1D00" w:rsidRDefault="00FF1D00" w:rsidP="002F4370">
      <w:pPr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A42999">
        <w:rPr>
          <w:rFonts w:ascii="Comic Sans MS" w:hAnsi="Comic Sans MS" w:cs="Comic Sans MS"/>
          <w:b/>
          <w:bCs/>
          <w:sz w:val="22"/>
          <w:szCs w:val="22"/>
        </w:rPr>
        <w:t xml:space="preserve">5) </w:t>
      </w:r>
      <w:r w:rsidRPr="006325F7">
        <w:rPr>
          <w:rFonts w:ascii="Comic Sans MS" w:hAnsi="Comic Sans MS" w:cs="Comic Sans MS"/>
          <w:b/>
          <w:bCs/>
          <w:sz w:val="22"/>
          <w:szCs w:val="22"/>
        </w:rPr>
        <w:t xml:space="preserve">Aşağıdaki davranışlardan hangisinin taşıt içinde yapılması uygun 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değildir?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Pr="006325F7" w:rsidRDefault="00FF1D00" w:rsidP="002F437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F1D00" w:rsidRDefault="00FF1D00" w:rsidP="002F4370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A) Taş</w:t>
      </w:r>
      <w:r>
        <w:rPr>
          <w:rFonts w:ascii="Comic Sans MS" w:hAnsi="Comic Sans MS" w:cs="Comic Sans MS"/>
          <w:sz w:val="22"/>
          <w:szCs w:val="22"/>
        </w:rPr>
        <w:t>ıt içinde alçak sesle konuşmak.</w:t>
      </w:r>
    </w:p>
    <w:p w:rsidR="00FF1D00" w:rsidRDefault="00FF1D00" w:rsidP="002F4370">
      <w:pPr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6325F7">
        <w:rPr>
          <w:rFonts w:ascii="Comic Sans MS" w:hAnsi="Comic Sans MS" w:cs="Comic Sans MS"/>
          <w:sz w:val="22"/>
          <w:szCs w:val="22"/>
        </w:rPr>
        <w:t>B) Taşıt içini kirletecek yiyeceklerden yememek</w:t>
      </w:r>
      <w:r w:rsidRPr="006325F7">
        <w:rPr>
          <w:rFonts w:ascii="Comic Sans MS" w:hAnsi="Comic Sans MS" w:cs="Comic Sans MS"/>
          <w:b/>
          <w:bCs/>
          <w:sz w:val="22"/>
          <w:szCs w:val="22"/>
        </w:rPr>
        <w:t>.</w:t>
      </w:r>
    </w:p>
    <w:p w:rsidR="00FF1D00" w:rsidRDefault="00FF1D00" w:rsidP="002F4370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C) Taşıtın pen</w:t>
      </w:r>
      <w:r>
        <w:rPr>
          <w:rFonts w:ascii="Comic Sans MS" w:hAnsi="Comic Sans MS" w:cs="Comic Sans MS"/>
          <w:sz w:val="22"/>
          <w:szCs w:val="22"/>
        </w:rPr>
        <w:t>ceresinden el veya baş çıkarmak.</w:t>
      </w:r>
    </w:p>
    <w:p w:rsidR="00FF1D00" w:rsidRPr="006325F7" w:rsidRDefault="00FF1D00" w:rsidP="002F4370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D) Taşıt sürücüsüyle sohbet etmemek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FF1D00" w:rsidRPr="00A42999" w:rsidRDefault="00FF1D00" w:rsidP="002F4370">
      <w:pPr>
        <w:spacing w:before="100" w:beforeAutospacing="1" w:after="120"/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1D00" w:rsidRDefault="00FF1D00" w:rsidP="006325F7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6325F7">
        <w:rPr>
          <w:rFonts w:ascii="Comic Sans MS" w:hAnsi="Comic Sans MS" w:cs="Comic Sans MS"/>
          <w:b/>
          <w:bCs/>
          <w:sz w:val="22"/>
          <w:szCs w:val="22"/>
        </w:rPr>
        <w:t xml:space="preserve">6) Trafik levhaları ile ilgili aşağıdakilerden hangisi yanlıştır?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Default="00FF1D00" w:rsidP="006325F7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FF1D00" w:rsidRDefault="00FF1D00" w:rsidP="006325F7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A) Trafik le</w:t>
      </w:r>
      <w:r>
        <w:rPr>
          <w:rFonts w:ascii="Comic Sans MS" w:hAnsi="Comic Sans MS" w:cs="Comic Sans MS"/>
          <w:sz w:val="22"/>
          <w:szCs w:val="22"/>
        </w:rPr>
        <w:t>vhalarına yazı yazmak.</w:t>
      </w:r>
      <w:r>
        <w:rPr>
          <w:rFonts w:ascii="Comic Sans MS" w:hAnsi="Comic Sans MS" w:cs="Comic Sans MS"/>
          <w:sz w:val="22"/>
          <w:szCs w:val="22"/>
        </w:rPr>
        <w:tab/>
      </w:r>
    </w:p>
    <w:p w:rsidR="00FF1D00" w:rsidRDefault="00FF1D00" w:rsidP="006325F7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6325F7">
        <w:rPr>
          <w:rFonts w:ascii="Comic Sans MS" w:hAnsi="Comic Sans MS" w:cs="Comic Sans MS"/>
          <w:sz w:val="22"/>
          <w:szCs w:val="22"/>
        </w:rPr>
        <w:t>B)  Trafik levhalarını korumak.</w:t>
      </w:r>
    </w:p>
    <w:p w:rsidR="00FF1D00" w:rsidRDefault="00FF1D00" w:rsidP="006325F7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C)  Tr</w:t>
      </w:r>
      <w:r>
        <w:rPr>
          <w:rFonts w:ascii="Comic Sans MS" w:hAnsi="Comic Sans MS" w:cs="Comic Sans MS"/>
          <w:sz w:val="22"/>
          <w:szCs w:val="22"/>
        </w:rPr>
        <w:t>afik levhalarına uymak.</w:t>
      </w:r>
    </w:p>
    <w:p w:rsidR="00FF1D00" w:rsidRPr="006325F7" w:rsidRDefault="00FF1D00" w:rsidP="006325F7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6325F7">
        <w:rPr>
          <w:rFonts w:ascii="Comic Sans MS" w:hAnsi="Comic Sans MS" w:cs="Comic Sans MS"/>
          <w:sz w:val="22"/>
          <w:szCs w:val="22"/>
        </w:rPr>
        <w:t>D)  Trafik levhalarına zarar verenleri uyarmak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FF1D00" w:rsidRPr="00A42999" w:rsidRDefault="00FF1D00" w:rsidP="002F4370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1D00" w:rsidRDefault="00FF1D00" w:rsidP="00997DBF">
      <w:pPr>
        <w:pStyle w:val="NoSpacing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6325F7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7) </w:t>
      </w:r>
      <w:r w:rsidRPr="006325F7">
        <w:rPr>
          <w:rFonts w:ascii="Comic Sans MS" w:hAnsi="Comic Sans MS" w:cs="Comic Sans MS"/>
          <w:b/>
          <w:bCs/>
          <w:sz w:val="22"/>
          <w:szCs w:val="22"/>
        </w:rPr>
        <w:t>Aşağıdakilerden hangisi, yolcuların kurallara uygun dav</w:t>
      </w:r>
      <w:r w:rsidRPr="006325F7">
        <w:rPr>
          <w:rFonts w:ascii="Comic Sans MS" w:hAnsi="Comic Sans MS" w:cs="Comic Sans MS"/>
          <w:b/>
          <w:bCs/>
          <w:sz w:val="22"/>
          <w:szCs w:val="22"/>
        </w:rPr>
        <w:softHyphen/>
        <w:t>ranışlarındandır?</w:t>
      </w:r>
      <w:r w:rsidRPr="006325F7">
        <w:rPr>
          <w:rFonts w:ascii="Comic Sans MS" w:hAnsi="Comic Sans MS" w:cs="Comic Sans MS"/>
          <w:sz w:val="22"/>
          <w:szCs w:val="22"/>
        </w:rPr>
        <w:t xml:space="preserve">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Pr="006325F7" w:rsidRDefault="00FF1D00" w:rsidP="00997DBF">
      <w:pPr>
        <w:pStyle w:val="NoSpacing"/>
        <w:rPr>
          <w:rFonts w:ascii="Comic Sans MS" w:hAnsi="Comic Sans MS" w:cs="Comic Sans MS"/>
          <w:sz w:val="22"/>
          <w:szCs w:val="22"/>
        </w:rPr>
      </w:pPr>
    </w:p>
    <w:p w:rsidR="00FF1D00" w:rsidRPr="006325F7" w:rsidRDefault="00FF1D00" w:rsidP="00997DBF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A)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6325F7">
        <w:rPr>
          <w:rFonts w:ascii="Comic Sans MS" w:hAnsi="Comic Sans MS" w:cs="Comic Sans MS"/>
          <w:sz w:val="22"/>
          <w:szCs w:val="22"/>
        </w:rPr>
        <w:t xml:space="preserve"> Üzeri açık araçlarda ve yük üzerinde yolculuk yapmak.</w:t>
      </w:r>
    </w:p>
    <w:p w:rsidR="00FF1D00" w:rsidRPr="006325F7" w:rsidRDefault="00FF1D00" w:rsidP="00997DBF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B)  Taşıt tamamen durmadan binmek ya da inmek.</w:t>
      </w:r>
    </w:p>
    <w:p w:rsidR="00FF1D00" w:rsidRPr="006325F7" w:rsidRDefault="00FF1D00" w:rsidP="00997DBF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C)  Taşıt içinde oturmadan ya da uygun yerlere tutunmadan yolculuk yapmak.</w:t>
      </w:r>
    </w:p>
    <w:p w:rsidR="00FF1D00" w:rsidRPr="006325F7" w:rsidRDefault="00FF1D00" w:rsidP="00997DBF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D)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6325F7">
        <w:rPr>
          <w:rFonts w:ascii="Comic Sans MS" w:hAnsi="Comic Sans MS" w:cs="Comic Sans MS"/>
          <w:sz w:val="22"/>
          <w:szCs w:val="22"/>
        </w:rPr>
        <w:t>Taşıtların penceresinden başını ve kolunu çıkarmadan yolculuk yapmak.</w:t>
      </w:r>
    </w:p>
    <w:p w:rsidR="00FF1D00" w:rsidRPr="00B60F04" w:rsidRDefault="00FF1D00" w:rsidP="00997DBF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1D00" w:rsidRDefault="00FF1D00" w:rsidP="006C4C81">
      <w:pPr>
        <w:tabs>
          <w:tab w:val="right" w:pos="9383"/>
        </w:tabs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B60F04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8) </w:t>
      </w:r>
      <w:r w:rsidRPr="00465803">
        <w:rPr>
          <w:rFonts w:ascii="Comic Sans MS" w:hAnsi="Comic Sans MS" w:cs="Comic Sans MS"/>
          <w:b/>
          <w:bCs/>
          <w:sz w:val="22"/>
          <w:szCs w:val="22"/>
        </w:rPr>
        <w:t xml:space="preserve">Trafik kuralları ile ilgili aşağıdaki bilgilerden hangisi </w:t>
      </w:r>
      <w:r w:rsidRPr="00465803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Default="00FF1D00" w:rsidP="006C4C81">
      <w:pPr>
        <w:tabs>
          <w:tab w:val="right" w:pos="9383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F1D00" w:rsidRDefault="00FF1D00" w:rsidP="006C4C81">
      <w:pPr>
        <w:tabs>
          <w:tab w:val="right" w:pos="9383"/>
        </w:tabs>
        <w:rPr>
          <w:rFonts w:ascii="Comic Sans MS" w:hAnsi="Comic Sans MS" w:cs="Comic Sans MS"/>
          <w:sz w:val="22"/>
          <w:szCs w:val="22"/>
        </w:rPr>
      </w:pPr>
      <w:r w:rsidRPr="00465803">
        <w:rPr>
          <w:rFonts w:ascii="Comic Sans MS" w:hAnsi="Comic Sans MS" w:cs="Comic Sans MS"/>
          <w:sz w:val="22"/>
          <w:szCs w:val="22"/>
        </w:rPr>
        <w:t>A) Trafik kurallarına u</w:t>
      </w:r>
      <w:r>
        <w:rPr>
          <w:rFonts w:ascii="Comic Sans MS" w:hAnsi="Comic Sans MS" w:cs="Comic Sans MS"/>
          <w:sz w:val="22"/>
          <w:szCs w:val="22"/>
        </w:rPr>
        <w:t>ymak, can ve mal kaybını önler.</w:t>
      </w:r>
    </w:p>
    <w:p w:rsidR="00FF1D00" w:rsidRDefault="00FF1D00" w:rsidP="006C4C81">
      <w:pPr>
        <w:tabs>
          <w:tab w:val="right" w:pos="9383"/>
        </w:tabs>
        <w:rPr>
          <w:rFonts w:ascii="Comic Sans MS" w:eastAsia="Arial Unicode MS" w:hAnsi="Comic Sans MS"/>
          <w:b/>
          <w:bCs/>
          <w:sz w:val="22"/>
          <w:szCs w:val="22"/>
        </w:rPr>
      </w:pPr>
      <w:r w:rsidRPr="00465803">
        <w:rPr>
          <w:rFonts w:ascii="Comic Sans MS" w:hAnsi="Comic Sans MS" w:cs="Comic Sans MS"/>
          <w:sz w:val="22"/>
          <w:szCs w:val="22"/>
        </w:rPr>
        <w:t>B) Trafik kuralları uzun çalışmalar sonunda belirlenmiştir.</w:t>
      </w:r>
    </w:p>
    <w:p w:rsidR="00FF1D00" w:rsidRDefault="00FF1D00" w:rsidP="006C4C81">
      <w:pPr>
        <w:tabs>
          <w:tab w:val="right" w:pos="9383"/>
        </w:tabs>
        <w:rPr>
          <w:rFonts w:ascii="Comic Sans MS" w:hAnsi="Comic Sans MS" w:cs="Comic Sans MS"/>
          <w:sz w:val="22"/>
          <w:szCs w:val="22"/>
        </w:rPr>
      </w:pPr>
      <w:r w:rsidRPr="00465803">
        <w:rPr>
          <w:rFonts w:ascii="Comic Sans MS" w:hAnsi="Comic Sans MS" w:cs="Comic Sans MS"/>
          <w:sz w:val="22"/>
          <w:szCs w:val="22"/>
        </w:rPr>
        <w:t>C) Trafik kuralların</w:t>
      </w:r>
      <w:r>
        <w:rPr>
          <w:rFonts w:ascii="Comic Sans MS" w:hAnsi="Comic Sans MS" w:cs="Comic Sans MS"/>
          <w:sz w:val="22"/>
          <w:szCs w:val="22"/>
        </w:rPr>
        <w:t>a yalnızca sürücüler uymalıdır.</w:t>
      </w:r>
    </w:p>
    <w:p w:rsidR="00FF1D00" w:rsidRPr="00465803" w:rsidRDefault="00FF1D00" w:rsidP="006C4C81">
      <w:pPr>
        <w:tabs>
          <w:tab w:val="right" w:pos="9383"/>
        </w:tabs>
        <w:rPr>
          <w:rFonts w:ascii="Comic Sans MS" w:eastAsia="Arial Unicode MS" w:hAnsi="Comic Sans MS"/>
          <w:b/>
          <w:bCs/>
          <w:sz w:val="22"/>
          <w:szCs w:val="22"/>
        </w:rPr>
      </w:pPr>
      <w:r w:rsidRPr="00465803">
        <w:rPr>
          <w:rFonts w:ascii="Comic Sans MS" w:hAnsi="Comic Sans MS" w:cs="Comic Sans MS"/>
          <w:sz w:val="22"/>
          <w:szCs w:val="22"/>
        </w:rPr>
        <w:t>D) Trafik kurallarına uymakla kalmamalı, uymayanları da mutlaka uyarmalıyız</w:t>
      </w:r>
    </w:p>
    <w:p w:rsidR="00FF1D00" w:rsidRPr="00B60F04" w:rsidRDefault="00FF1D00" w:rsidP="00997DBF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1D00" w:rsidRDefault="00FF1D00" w:rsidP="00BE3EEA">
      <w:pPr>
        <w:pStyle w:val="NoSpacing"/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6325F7">
        <w:rPr>
          <w:rFonts w:ascii="Comic Sans MS" w:hAnsi="Comic Sans MS" w:cs="Comic Sans MS"/>
          <w:b/>
          <w:bCs/>
          <w:sz w:val="22"/>
          <w:szCs w:val="22"/>
        </w:rPr>
        <w:t xml:space="preserve">9)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Yaya kaldırımında yürürken aşağıdakilerden hangisini yapmamız doğrudur?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Default="00FF1D00" w:rsidP="006C4C81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FF1D00" w:rsidRDefault="00FF1D00" w:rsidP="006C4C81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A)  Kaldırımda koşarak hareket etmeliyiz.</w:t>
      </w:r>
    </w:p>
    <w:p w:rsidR="00FF1D00" w:rsidRDefault="00FF1D00" w:rsidP="006C4C81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B)   Kaldırımın yola yakın kısmında yürümeliyiz.</w:t>
      </w:r>
    </w:p>
    <w:p w:rsidR="00FF1D00" w:rsidRDefault="00FF1D00" w:rsidP="006C4C81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C)   Kaldırımın yola uzak kısmında yürümeliyiz.</w:t>
      </w:r>
    </w:p>
    <w:p w:rsidR="00FF1D00" w:rsidRDefault="00FF1D00" w:rsidP="006C4C81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D)   Kaldırımda yüksek sesle yürümeliyiz.</w:t>
      </w:r>
    </w:p>
    <w:p w:rsidR="00FF1D00" w:rsidRPr="00B60F04" w:rsidRDefault="00FF1D00" w:rsidP="00866A7C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1D00" w:rsidRDefault="00FF1D00" w:rsidP="00044A70">
      <w:pPr>
        <w:jc w:val="both"/>
        <w:rPr>
          <w:rFonts w:ascii="Comic Sans MS" w:hAnsi="Comic Sans MS" w:cs="Comic Sans MS"/>
        </w:rPr>
      </w:pPr>
      <w:r w:rsidRPr="008411DA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10) </w:t>
      </w:r>
      <w:r w:rsidRPr="008411DA">
        <w:rPr>
          <w:rFonts w:ascii="Comic Sans MS" w:hAnsi="Comic Sans MS" w:cs="Comic Sans MS"/>
          <w:b/>
          <w:bCs/>
          <w:sz w:val="22"/>
          <w:szCs w:val="22"/>
        </w:rPr>
        <w:t>Karşıdan karşıya geçerken yapmamız gereken davranış aşağıdakilerden hangisidir?</w:t>
      </w:r>
      <w:r>
        <w:rPr>
          <w:rFonts w:ascii="Comic Sans MS" w:hAnsi="Comic Sans MS" w:cs="Comic Sans MS"/>
        </w:rPr>
        <w:t xml:space="preserve"> </w:t>
      </w:r>
    </w:p>
    <w:p w:rsidR="00FF1D00" w:rsidRDefault="00FF1D00" w:rsidP="00044A70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Pr="00044A70" w:rsidRDefault="00FF1D00" w:rsidP="00044A70">
      <w:pPr>
        <w:rPr>
          <w:rFonts w:ascii="Comic Sans MS" w:hAnsi="Comic Sans MS" w:cs="Comic Sans MS"/>
          <w:sz w:val="16"/>
          <w:szCs w:val="16"/>
        </w:rPr>
      </w:pPr>
    </w:p>
    <w:p w:rsidR="00FF1D00" w:rsidRPr="006C4C81" w:rsidRDefault="00FF1D00" w:rsidP="00044A70">
      <w:pPr>
        <w:rPr>
          <w:rFonts w:ascii="Comic Sans MS" w:hAnsi="Comic Sans MS" w:cs="Comic Sans MS"/>
        </w:rPr>
      </w:pPr>
      <w:r w:rsidRPr="006C4C81">
        <w:rPr>
          <w:rFonts w:ascii="Comic Sans MS" w:hAnsi="Comic Sans MS" w:cs="Comic Sans MS"/>
          <w:sz w:val="22"/>
          <w:szCs w:val="22"/>
        </w:rPr>
        <w:t>A) Önce sola sonra arkamıza bakmak.</w:t>
      </w:r>
    </w:p>
    <w:p w:rsidR="00FF1D00" w:rsidRDefault="00FF1D00" w:rsidP="00044A70">
      <w:pPr>
        <w:rPr>
          <w:rFonts w:ascii="Comic Sans MS" w:hAnsi="Comic Sans MS" w:cs="Comic Sans MS"/>
          <w:sz w:val="22"/>
          <w:szCs w:val="22"/>
        </w:rPr>
      </w:pPr>
      <w:r w:rsidRPr="006C4C81">
        <w:rPr>
          <w:rFonts w:ascii="Comic Sans MS" w:hAnsi="Comic Sans MS" w:cs="Comic Sans MS"/>
          <w:sz w:val="22"/>
          <w:szCs w:val="22"/>
        </w:rPr>
        <w:t>B) Önce sağa sonra sola bakmak.</w:t>
      </w:r>
    </w:p>
    <w:p w:rsidR="00FF1D00" w:rsidRDefault="00FF1D00" w:rsidP="00044A70">
      <w:pPr>
        <w:rPr>
          <w:rFonts w:ascii="Comic Sans MS" w:hAnsi="Comic Sans MS" w:cs="Comic Sans MS"/>
          <w:sz w:val="22"/>
          <w:szCs w:val="22"/>
        </w:rPr>
      </w:pPr>
      <w:r w:rsidRPr="006C4C81">
        <w:rPr>
          <w:rFonts w:ascii="Comic Sans MS" w:hAnsi="Comic Sans MS" w:cs="Comic Sans MS"/>
          <w:sz w:val="22"/>
          <w:szCs w:val="22"/>
        </w:rPr>
        <w:t xml:space="preserve">C) Önce sola sonra sağa sonra tekrar sola </w:t>
      </w:r>
      <w:r>
        <w:rPr>
          <w:rFonts w:ascii="Comic Sans MS" w:hAnsi="Comic Sans MS" w:cs="Comic Sans MS"/>
          <w:sz w:val="22"/>
          <w:szCs w:val="22"/>
        </w:rPr>
        <w:t>bakmak.</w:t>
      </w:r>
    </w:p>
    <w:p w:rsidR="00FF1D00" w:rsidRPr="006C4C81" w:rsidRDefault="00FF1D00" w:rsidP="00044A70">
      <w:pPr>
        <w:rPr>
          <w:rFonts w:ascii="Comic Sans MS" w:hAnsi="Comic Sans MS" w:cs="Comic Sans MS"/>
          <w:sz w:val="22"/>
          <w:szCs w:val="22"/>
        </w:rPr>
      </w:pPr>
      <w:r w:rsidRPr="006C4C81">
        <w:rPr>
          <w:rFonts w:ascii="Comic Sans MS" w:hAnsi="Comic Sans MS" w:cs="Comic Sans MS"/>
          <w:sz w:val="22"/>
          <w:szCs w:val="22"/>
        </w:rPr>
        <w:t>D) Önce önümüze sonra arkamıza bakmak</w:t>
      </w:r>
      <w:r>
        <w:rPr>
          <w:rFonts w:ascii="Comic Sans MS" w:hAnsi="Comic Sans MS" w:cs="Comic Sans MS"/>
        </w:rPr>
        <w:t xml:space="preserve">. </w:t>
      </w:r>
    </w:p>
    <w:p w:rsidR="00FF1D00" w:rsidRPr="00B60F04" w:rsidRDefault="00FF1D00" w:rsidP="0043447B">
      <w:pPr>
        <w:rPr>
          <w:rFonts w:ascii="Comic Sans MS" w:hAnsi="Comic Sans MS" w:cs="Comic Sans MS"/>
          <w:color w:val="000000"/>
          <w:sz w:val="12"/>
          <w:szCs w:val="12"/>
        </w:rPr>
      </w:pPr>
    </w:p>
    <w:p w:rsidR="00FF1D00" w:rsidRDefault="00FF1D00" w:rsidP="00AB74B2">
      <w:pPr>
        <w:pStyle w:val="NoSpacing"/>
        <w:jc w:val="both"/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11</w:t>
      </w:r>
      <w:r w:rsidRPr="005B04D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) </w:t>
      </w:r>
      <w:r w:rsidRPr="007160C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i1025" type="#_x0000_t75" style="width:258.75pt;height:51pt;visibility:visible">
            <v:imagedata r:id="rId5" o:title=""/>
          </v:shape>
        </w:pict>
      </w:r>
    </w:p>
    <w:p w:rsidR="00FF1D00" w:rsidRDefault="00FF1D00" w:rsidP="006C4C81">
      <w:pPr>
        <w:pStyle w:val="NoSpacing"/>
        <w:jc w:val="both"/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6C4C81">
        <w:rPr>
          <w:rFonts w:ascii="Comic Sans MS" w:hAnsi="Comic Sans MS" w:cs="Comic Sans MS"/>
          <w:b/>
          <w:bCs/>
          <w:sz w:val="22"/>
          <w:szCs w:val="22"/>
        </w:rPr>
        <w:t xml:space="preserve">Yukarıda verilen resimlerde hangi ulaşım türünden örnek </w:t>
      </w:r>
      <w:r w:rsidRPr="006C4C81">
        <w:rPr>
          <w:rFonts w:ascii="Comic Sans MS" w:hAnsi="Comic Sans MS" w:cs="Comic Sans MS"/>
          <w:b/>
          <w:bCs/>
          <w:sz w:val="22"/>
          <w:szCs w:val="22"/>
          <w:u w:val="single"/>
        </w:rPr>
        <w:t>verilmemiştir?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Pr="006C4C81" w:rsidRDefault="00FF1D00" w:rsidP="006C4C81">
      <w:pPr>
        <w:pStyle w:val="NoSpacing"/>
        <w:jc w:val="both"/>
        <w:rPr>
          <w:rFonts w:ascii="Comic Sans MS" w:hAnsi="Comic Sans MS" w:cs="Comic Sans MS"/>
          <w:b/>
          <w:bCs/>
          <w:sz w:val="22"/>
          <w:szCs w:val="22"/>
          <w:u w:val="single"/>
        </w:rPr>
      </w:pPr>
    </w:p>
    <w:p w:rsidR="00FF1D00" w:rsidRPr="006C4C81" w:rsidRDefault="00FF1D00" w:rsidP="006C4C81">
      <w:pPr>
        <w:pStyle w:val="NoSpacing"/>
        <w:jc w:val="both"/>
        <w:rPr>
          <w:rFonts w:ascii="Comic Sans MS" w:hAnsi="Comic Sans MS" w:cs="Comic Sans MS"/>
          <w:sz w:val="22"/>
          <w:szCs w:val="22"/>
        </w:rPr>
      </w:pPr>
      <w:r w:rsidRPr="006C4C81">
        <w:rPr>
          <w:rFonts w:ascii="Comic Sans MS" w:hAnsi="Comic Sans MS" w:cs="Comic Sans MS"/>
          <w:sz w:val="22"/>
          <w:szCs w:val="22"/>
        </w:rPr>
        <w:t>A) Demir yolu</w:t>
      </w:r>
      <w:r w:rsidRPr="006C4C81">
        <w:rPr>
          <w:rFonts w:ascii="Comic Sans MS" w:hAnsi="Comic Sans MS" w:cs="Comic Sans MS"/>
          <w:sz w:val="22"/>
          <w:szCs w:val="22"/>
        </w:rPr>
        <w:tab/>
      </w:r>
      <w:r w:rsidRPr="006C4C81">
        <w:rPr>
          <w:rFonts w:ascii="Comic Sans MS" w:hAnsi="Comic Sans MS" w:cs="Comic Sans MS"/>
          <w:sz w:val="22"/>
          <w:szCs w:val="22"/>
        </w:rPr>
        <w:tab/>
      </w:r>
      <w:r w:rsidRPr="006C4C81">
        <w:rPr>
          <w:rFonts w:ascii="Comic Sans MS" w:hAnsi="Comic Sans MS" w:cs="Comic Sans MS"/>
          <w:sz w:val="22"/>
          <w:szCs w:val="22"/>
        </w:rPr>
        <w:tab/>
        <w:t xml:space="preserve">B) Hava Yolu  </w:t>
      </w:r>
    </w:p>
    <w:p w:rsidR="00FF1D00" w:rsidRPr="006C4C81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6C4C81">
        <w:rPr>
          <w:rFonts w:ascii="Comic Sans MS" w:hAnsi="Comic Sans MS" w:cs="Comic Sans MS"/>
          <w:sz w:val="22"/>
          <w:szCs w:val="22"/>
        </w:rPr>
        <w:t xml:space="preserve">C) Deniz yolu   </w:t>
      </w:r>
      <w:r w:rsidRPr="006C4C81">
        <w:rPr>
          <w:rFonts w:ascii="Comic Sans MS" w:hAnsi="Comic Sans MS" w:cs="Comic Sans MS"/>
          <w:sz w:val="22"/>
          <w:szCs w:val="22"/>
        </w:rPr>
        <w:tab/>
      </w:r>
      <w:r w:rsidRPr="006C4C81">
        <w:rPr>
          <w:rFonts w:ascii="Comic Sans MS" w:hAnsi="Comic Sans MS" w:cs="Comic Sans MS"/>
          <w:sz w:val="22"/>
          <w:szCs w:val="22"/>
        </w:rPr>
        <w:tab/>
        <w:t>D) Kara Yolu</w:t>
      </w:r>
    </w:p>
    <w:p w:rsidR="00FF1D00" w:rsidRPr="00914941" w:rsidRDefault="00FF1D00" w:rsidP="006C4C81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1D00" w:rsidRPr="006C4C81" w:rsidRDefault="00FF1D00" w:rsidP="006C4C81">
      <w:pPr>
        <w:pStyle w:val="Heading1"/>
        <w:spacing w:before="0" w:after="0"/>
        <w:ind w:right="-754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>12</w:t>
      </w:r>
      <w:r w:rsidRPr="00914941">
        <w:rPr>
          <w:rFonts w:ascii="Comic Sans MS" w:hAnsi="Comic Sans MS" w:cs="Comic Sans MS"/>
          <w:color w:val="000000"/>
          <w:sz w:val="22"/>
          <w:szCs w:val="22"/>
        </w:rPr>
        <w:t xml:space="preserve">) </w:t>
      </w:r>
      <w:r w:rsidRPr="006C4C81">
        <w:rPr>
          <w:rFonts w:ascii="Comic Sans MS" w:hAnsi="Comic Sans MS" w:cs="Comic Sans MS"/>
          <w:sz w:val="22"/>
          <w:szCs w:val="22"/>
        </w:rPr>
        <w:t xml:space="preserve">Aşağıda birinci grupta verilen bilgileri, ikinci grupta verilen trafik işaret levhalarıyla eşleştiriniz.  </w:t>
      </w:r>
      <w:r w:rsidRPr="00FD2661">
        <w:rPr>
          <w:rFonts w:ascii="Comic Sans MS" w:hAnsi="Comic Sans MS" w:cs="Comic Sans MS"/>
          <w:color w:val="000000"/>
          <w:sz w:val="16"/>
          <w:szCs w:val="16"/>
        </w:rPr>
        <w:t>(5 puan)</w:t>
      </w:r>
    </w:p>
    <w:p w:rsidR="00FF1D00" w:rsidRPr="006C4C81" w:rsidRDefault="00FF1D00" w:rsidP="00740637">
      <w:pPr>
        <w:rPr>
          <w:rFonts w:ascii="Comic Sans MS" w:hAnsi="Comic Sans MS" w:cs="Comic Sans MS"/>
          <w:b/>
          <w:bCs/>
          <w:sz w:val="22"/>
          <w:szCs w:val="22"/>
        </w:rPr>
      </w:pPr>
      <w:r w:rsidRPr="006C4C81">
        <w:rPr>
          <w:rFonts w:ascii="Comic Sans MS" w:hAnsi="Comic Sans MS" w:cs="Comic Sans MS"/>
          <w:b/>
          <w:bCs/>
          <w:sz w:val="22"/>
          <w:szCs w:val="22"/>
        </w:rPr>
        <w:t>1. (   ) Beni gören bisiklet sürücüleri, bulunduğum yola giremeyeceklerini anlarlar.</w:t>
      </w:r>
    </w:p>
    <w:p w:rsidR="00FF1D00" w:rsidRPr="006C4C81" w:rsidRDefault="00FF1D00" w:rsidP="00740637">
      <w:pPr>
        <w:rPr>
          <w:rFonts w:ascii="Comic Sans MS" w:hAnsi="Comic Sans MS" w:cs="Comic Sans MS"/>
          <w:b/>
          <w:bCs/>
          <w:sz w:val="22"/>
          <w:szCs w:val="22"/>
        </w:rPr>
      </w:pPr>
      <w:r w:rsidRPr="006C4C81">
        <w:rPr>
          <w:rFonts w:ascii="Comic Sans MS" w:hAnsi="Comic Sans MS" w:cs="Comic Sans MS"/>
          <w:b/>
          <w:bCs/>
          <w:sz w:val="22"/>
          <w:szCs w:val="22"/>
        </w:rPr>
        <w:t>2. (   ) Benim olduğum yerlerden trenler geçer. Fakat etrafımda bir bariyer yoktur.</w:t>
      </w:r>
    </w:p>
    <w:p w:rsidR="00FF1D00" w:rsidRPr="006C4C81" w:rsidRDefault="00FF1D00" w:rsidP="00740637">
      <w:pPr>
        <w:rPr>
          <w:rFonts w:ascii="Comic Sans MS" w:hAnsi="Comic Sans MS" w:cs="Comic Sans MS"/>
          <w:b/>
          <w:bCs/>
          <w:sz w:val="22"/>
          <w:szCs w:val="22"/>
        </w:rPr>
      </w:pPr>
      <w:r w:rsidRPr="006C4C81">
        <w:rPr>
          <w:rFonts w:ascii="Comic Sans MS" w:hAnsi="Comic Sans MS" w:cs="Comic Sans MS"/>
          <w:b/>
          <w:bCs/>
          <w:sz w:val="22"/>
          <w:szCs w:val="22"/>
        </w:rPr>
        <w:t>3. (   ) Beni gördüğünüzde bilin ki ileride bir telefon vardır.</w:t>
      </w:r>
    </w:p>
    <w:p w:rsidR="00FF1D00" w:rsidRPr="006C4C81" w:rsidRDefault="00FF1D00" w:rsidP="00740637">
      <w:pPr>
        <w:rPr>
          <w:rFonts w:ascii="Comic Sans MS" w:hAnsi="Comic Sans MS" w:cs="Comic Sans MS"/>
          <w:b/>
          <w:bCs/>
          <w:sz w:val="22"/>
          <w:szCs w:val="22"/>
        </w:rPr>
      </w:pPr>
      <w:r w:rsidRPr="006C4C81">
        <w:rPr>
          <w:rFonts w:ascii="Comic Sans MS" w:hAnsi="Comic Sans MS" w:cs="Comic Sans MS"/>
          <w:b/>
          <w:bCs/>
          <w:sz w:val="22"/>
          <w:szCs w:val="22"/>
        </w:rPr>
        <w:t xml:space="preserve">4. (   ) Beni gördüğünüzde bilin ki ileride bir hastane vardır.  </w:t>
      </w:r>
    </w:p>
    <w:p w:rsidR="00FF1D00" w:rsidRDefault="00FF1D00" w:rsidP="00740637">
      <w:pPr>
        <w:rPr>
          <w:rFonts w:ascii="Comic Sans MS" w:hAnsi="Comic Sans MS" w:cs="Comic Sans MS"/>
          <w:b/>
          <w:bCs/>
          <w:sz w:val="22"/>
          <w:szCs w:val="22"/>
        </w:rPr>
      </w:pPr>
      <w:r w:rsidRPr="006C4C81">
        <w:rPr>
          <w:rFonts w:ascii="Comic Sans MS" w:hAnsi="Comic Sans MS" w:cs="Comic Sans MS"/>
          <w:b/>
          <w:bCs/>
          <w:sz w:val="22"/>
          <w:szCs w:val="22"/>
        </w:rPr>
        <w:t>5. (   ) Beni gördüğünüz zaman yakında okul var demektir.</w:t>
      </w:r>
    </w:p>
    <w:p w:rsidR="00FF1D00" w:rsidRPr="006C4C81" w:rsidRDefault="00FF1D00" w:rsidP="0074063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F1D00" w:rsidRDefault="00FF1D00" w:rsidP="006C4C81">
      <w:pPr>
        <w:ind w:left="-18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E. </w:t>
      </w:r>
      <w:r w:rsidRPr="00501A5A">
        <w:rPr>
          <w:rFonts w:ascii="Tahoma" w:hAnsi="Tahoma" w:cs="Tahoma"/>
          <w:noProof/>
          <w:sz w:val="20"/>
          <w:szCs w:val="20"/>
        </w:rPr>
        <w:pict>
          <v:shape id="Resim 17" o:spid="_x0000_i1026" type="#_x0000_t75" alt="http://www.elbistan.pol.tr/resimler/Kontrollu_Demiryolu_Gecidi.gif" style="width:63.75pt;height:53.25pt;visibility:visible">
            <v:imagedata r:id="rId6" r:href="rId7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Z. </w:t>
      </w:r>
      <w:hyperlink r:id="rId8" w:history="1">
        <w:r w:rsidRPr="00501A5A">
          <w:rPr>
            <w:rFonts w:ascii="Arial" w:hAnsi="Arial" w:cs="Arial"/>
            <w:noProof/>
            <w:color w:val="0000FF"/>
          </w:rPr>
          <w:pict>
            <v:shape id="Resim 16" o:spid="_x0000_i1027" type="#_x0000_t75" alt="http://t2.gstatic.com/images?q=tbn:OTcCF5O3F82-WM:http://www.trafik.gov.tr/images/isaretler/Hastane.gif" href="http://images.google.com.tr/imgres?imgurl=http://www.trafik.gov.tr/images/isaretler/Hastane.gif&amp;imgrefurl=http://www.derszili.com/sayfa.asp?kayit_no=636&amp;usg=__9Be4eD6nJW22qUPyWgvhb7dgZOg=&amp;h=75&amp;w=80&amp;sz=7&amp;hl=tr&amp;start=9&amp;um=1&amp;itbs=1&amp;tbnid=OTcCF5O3F82-WM:&amp;tbnh=69&amp;tbnw=74&amp;prev=/images?q=HASTANE+%C4%B0%C5%9EARET%C4%B0&amp;um=1&amp;hl=tr&amp;sa=N&amp;rlz=1T4ADFA_trTR349TR349&amp;tbs=isch" style="width:52.5pt;height:48.75pt;visibility:visible" o:button="t">
              <v:fill o:detectmouseclick="t"/>
              <v:imagedata r:id="rId9" r:href="rId10"/>
            </v:shape>
          </w:pict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  F. </w:t>
      </w:r>
      <w:hyperlink r:id="rId11" w:history="1">
        <w:r w:rsidRPr="00501A5A">
          <w:rPr>
            <w:rFonts w:ascii="Arial" w:hAnsi="Arial" w:cs="Arial"/>
            <w:noProof/>
            <w:color w:val="0000FF"/>
          </w:rPr>
          <w:pict>
            <v:shape id="Resim 15" o:spid="_x0000_i1028" type="#_x0000_t75" alt="http://t2.gstatic.com/images?q=tbn:8Xz2V4WgP8K8SM:http://www.seckinsurucukursu.com/images/tanzim17.gif" href="http://images.google.com.tr/imgres?imgurl=http://www.seckinsurucukursu.com/images/tanzim17.gif&amp;imgrefurl=http://www.seckinsurucukursu.com/weblist/otomobil/trafiktanzim.html&amp;usg=__yjIy2x4A_ia5mMtppkxPG8bg62c=&amp;h=55&amp;w=55&amp;sz=4&amp;hl=tr&amp;start=51&amp;um=1&amp;itbs=1&amp;tbnid=8Xz2V4WgP8K8SM:&amp;tbnh=55&amp;tbnw=55&amp;prev=/images?q=B%C4%B0S%C4%B0KLET+G%C4%B0REMEZ++%C4%B0%C5%9EARET%C4%B0&amp;start=40&amp;um=1&amp;hl=tr&amp;sa=N&amp;rlz=1T4ADFA_trTR349TR349&amp;ndsp=20&amp;tbs=isch" style="width:54.75pt;height:54.75pt;visibility:visible" o:button="t">
              <v:fill o:detectmouseclick="t"/>
              <v:imagedata r:id="rId12" r:href="rId13"/>
            </v:shape>
          </w:pict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</w:p>
    <w:p w:rsidR="00FF1D00" w:rsidRDefault="00FF1D00" w:rsidP="006C4C81">
      <w:pPr>
        <w:ind w:left="-180"/>
        <w:rPr>
          <w:rFonts w:ascii="Comic Sans MS" w:hAnsi="Comic Sans MS" w:cs="Comic Sans MS"/>
          <w:b/>
          <w:bCs/>
          <w:sz w:val="20"/>
          <w:szCs w:val="20"/>
        </w:rPr>
      </w:pPr>
    </w:p>
    <w:p w:rsidR="00FF1D00" w:rsidRDefault="00FF1D00" w:rsidP="00E77E21">
      <w:pPr>
        <w:pStyle w:val="AralkYok"/>
        <w:ind w:left="360"/>
        <w:jc w:val="both"/>
        <w:rPr>
          <w:rFonts w:ascii="Comic Sans MS" w:hAnsi="Comic Sans MS" w:cs="Comic Sans MS"/>
          <w:sz w:val="20"/>
          <w:szCs w:val="20"/>
        </w:rPr>
      </w:pPr>
      <w:hyperlink r:id="rId14" w:history="1">
        <w:r>
          <w:rPr>
            <w:rStyle w:val="Hyperlink"/>
            <w:rFonts w:ascii="Comic Sans MS" w:hAnsi="Comic Sans MS" w:cs="Comic Sans MS"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sz w:val="20"/>
          <w:szCs w:val="20"/>
        </w:rPr>
        <w:t xml:space="preserve"> </w:t>
      </w:r>
    </w:p>
    <w:p w:rsidR="00FF1D00" w:rsidRDefault="00FF1D00" w:rsidP="006C4C81">
      <w:pPr>
        <w:ind w:left="-180"/>
        <w:rPr>
          <w:rFonts w:ascii="Comic Sans MS" w:hAnsi="Comic Sans MS" w:cs="Comic Sans MS"/>
          <w:b/>
          <w:bCs/>
          <w:sz w:val="20"/>
          <w:szCs w:val="20"/>
        </w:rPr>
      </w:pPr>
    </w:p>
    <w:p w:rsidR="00FF1D00" w:rsidRDefault="00FF1D00" w:rsidP="006C4C81">
      <w:pPr>
        <w:ind w:left="-18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V.</w:t>
      </w:r>
      <w:hyperlink r:id="rId15" w:history="1">
        <w:r w:rsidRPr="00501A5A">
          <w:rPr>
            <w:rFonts w:ascii="Arial" w:hAnsi="Arial" w:cs="Arial"/>
            <w:noProof/>
            <w:color w:val="0000FF"/>
          </w:rPr>
          <w:pict>
            <v:shape id="Resim 14" o:spid="_x0000_i1029" type="#_x0000_t75" alt="http://t1.gstatic.com/images?q=tbn:j6x56iH5gx9VoM:http://www.fbsurucukursu.com/web/fb/image/trafiklevhalari/Bilgiisaretleri_telefon.gif" href="http://images.google.com.tr/imgres?imgurl=http://www.fbsurucukursu.com/web/fb/image/trafiklevhalari/Bilgiisaretleri_telefon.gif&amp;imgrefurl=http://www.fbsurucukursu.com/web/fb/trafik_bilgi_isaretleri.asp&amp;usg=__abDMBFJGaVvCQqHVbY24O2zQii8=&amp;h=78&amp;w=60&amp;sz=1&amp;hl=tr&amp;start=3&amp;um=1&amp;itbs=1&amp;tbnid=j6x56iH5gx9VoM:&amp;tbnh=73&amp;tbnw=56&amp;prev=/images?q=TELEFON+%C4%B0%C5%9EARET%C4%B0&amp;um=1&amp;hl=tr&amp;sa=N&amp;rlz=1T4ADFA_trTR349TR349&amp;tbs=isch" style="width:48pt;height:62.25pt;visibility:visible" o:button="t">
              <v:fill o:detectmouseclick="t"/>
              <v:imagedata r:id="rId16" r:href="rId17"/>
            </v:shape>
          </w:pict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     İ. </w:t>
      </w:r>
      <w:hyperlink r:id="rId18" w:tooltip="trafik_Bilgi 8" w:history="1">
        <w:r w:rsidRPr="00501A5A">
          <w:rPr>
            <w:rFonts w:ascii="Comic Sans MS" w:hAnsi="Comic Sans MS" w:cs="Comic Sans MS"/>
            <w:b/>
            <w:bCs/>
            <w:noProof/>
            <w:color w:val="0000FF"/>
            <w:sz w:val="20"/>
            <w:szCs w:val="20"/>
          </w:rPr>
          <w:pict>
            <v:shape id="Resim 13" o:spid="_x0000_i1030" type="#_x0000_t75" alt="trafik_Bilgi 8" href="http://www.levhaci.com/index2.php?option=com_ponygallery&amp;func=watermark&amp;id=1032&amp;orig=1&amp;no_html=1&amp;Itemid=" title="trafik_Bilgi 8" style="width:54pt;height:54pt;visibility:visible" o:button="t">
              <v:fill o:detectmouseclick="t"/>
              <v:imagedata r:id="rId19" r:href="rId20"/>
            </v:shape>
          </w:pict>
        </w:r>
      </w:hyperlink>
      <w:r>
        <w:rPr>
          <w:rFonts w:ascii="Comic Sans MS" w:hAnsi="Comic Sans MS" w:cs="Comic Sans MS"/>
          <w:b/>
          <w:bCs/>
          <w:noProof/>
          <w:color w:val="000000"/>
          <w:sz w:val="20"/>
          <w:szCs w:val="20"/>
        </w:rPr>
        <w:t xml:space="preserve">  </w:t>
      </w:r>
    </w:p>
    <w:p w:rsidR="00FF1D00" w:rsidRPr="00571A2B" w:rsidRDefault="00FF1D00" w:rsidP="00740637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FF1D00" w:rsidRPr="00284039" w:rsidRDefault="00FF1D00" w:rsidP="00284039">
      <w:pPr>
        <w:rPr>
          <w:rFonts w:ascii="Comic Sans MS" w:hAnsi="Comic Sans MS" w:cs="Comic Sans MS"/>
          <w:b/>
          <w:bCs/>
          <w:sz w:val="22"/>
          <w:szCs w:val="22"/>
        </w:rPr>
      </w:pPr>
      <w:r w:rsidRPr="00284039">
        <w:rPr>
          <w:rFonts w:ascii="Comic Sans MS" w:hAnsi="Comic Sans MS" w:cs="Comic Sans MS"/>
          <w:b/>
          <w:bCs/>
          <w:sz w:val="22"/>
          <w:szCs w:val="22"/>
        </w:rPr>
        <w:t xml:space="preserve">13) Aşağıda verilen ifadelerle kavramları eşleştiriniz. </w:t>
      </w:r>
      <w:r w:rsidRPr="00284039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1D00" w:rsidRDefault="00FF1D00" w:rsidP="005842C3">
      <w:pPr>
        <w:rPr>
          <w:b/>
          <w:bCs/>
          <w:color w:val="C00000"/>
          <w:sz w:val="26"/>
          <w:szCs w:val="26"/>
        </w:rPr>
      </w:pPr>
      <w:r>
        <w:rPr>
          <w:noProof/>
        </w:rPr>
        <w:pict>
          <v:roundrect id="Yuvarlatılmış Dikdörtgen 19" o:spid="_x0000_s1027" style="position:absolute;margin-left:149.8pt;margin-top:3.2pt;width:97.5pt;height:22.5pt;z-index:251662336;visibility:visible" arcsize="10923f" filled="f">
            <v:textbox>
              <w:txbxContent>
                <w:p w:rsidR="00FF1D00" w:rsidRPr="00230C59" w:rsidRDefault="00FF1D00" w:rsidP="00EE5230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230C59">
                    <w:rPr>
                      <w:rFonts w:ascii="Tahoma" w:hAnsi="Tahoma" w:cs="Tahoma"/>
                      <w:sz w:val="22"/>
                      <w:szCs w:val="22"/>
                    </w:rPr>
                    <w:t>Durak</w:t>
                  </w:r>
                </w:p>
              </w:txbxContent>
            </v:textbox>
          </v:roundrect>
        </w:pic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</w:rPr>
      </w:pPr>
      <w:r w:rsidRPr="00230C59">
        <w:rPr>
          <w:rFonts w:ascii="Arial Narrow" w:hAnsi="Arial Narrow" w:cs="Arial Narrow"/>
          <w:sz w:val="22"/>
          <w:szCs w:val="22"/>
        </w:rPr>
        <w:t xml:space="preserve">Bizi koltuğa sabitler.   </w: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</w:rPr>
      </w:pPr>
      <w:r>
        <w:rPr>
          <w:noProof/>
        </w:rPr>
        <w:pict>
          <v:roundrect id="Yuvarlatılmış Dikdörtgen 18" o:spid="_x0000_s1028" style="position:absolute;margin-left:149.8pt;margin-top:2.6pt;width:97.5pt;height:23.25pt;z-index:251661312;visibility:visible" arcsize="10923f" filled="f">
            <v:textbox>
              <w:txbxContent>
                <w:p w:rsidR="00FF1D00" w:rsidRPr="00230C59" w:rsidRDefault="00FF1D00" w:rsidP="00EE523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0C59">
                    <w:rPr>
                      <w:rFonts w:ascii="Tahoma" w:hAnsi="Tahoma" w:cs="Tahoma"/>
                      <w:sz w:val="20"/>
                      <w:szCs w:val="20"/>
                    </w:rPr>
                    <w:t>Emniyet kemeri</w:t>
                  </w:r>
                </w:p>
              </w:txbxContent>
            </v:textbox>
          </v:roundrect>
        </w:pic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</w:rPr>
      </w:pPr>
      <w:r w:rsidRPr="00230C59">
        <w:rPr>
          <w:rFonts w:ascii="Arial Narrow" w:hAnsi="Arial Narrow" w:cs="Arial Narrow"/>
          <w:sz w:val="22"/>
          <w:szCs w:val="22"/>
        </w:rPr>
        <w:t xml:space="preserve">Taşıtları beklediğimiz yer  </w: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</w:rPr>
      </w:pPr>
      <w:r>
        <w:rPr>
          <w:noProof/>
        </w:rPr>
        <w:pict>
          <v:roundrect id="Yuvarlatılmış Dikdörtgen 21" o:spid="_x0000_s1029" style="position:absolute;margin-left:151.3pt;margin-top:3.65pt;width:97.5pt;height:21.75pt;z-index:251664384;visibility:visible" arcsize="10923f" filled="f">
            <v:textbox>
              <w:txbxContent>
                <w:p w:rsidR="00FF1D00" w:rsidRPr="00230C59" w:rsidRDefault="00FF1D00" w:rsidP="00EE5230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230C59">
                    <w:rPr>
                      <w:rFonts w:ascii="Tahoma" w:hAnsi="Tahoma" w:cs="Tahoma"/>
                      <w:sz w:val="22"/>
                      <w:szCs w:val="22"/>
                    </w:rPr>
                    <w:t>Cadde</w:t>
                  </w:r>
                </w:p>
              </w:txbxContent>
            </v:textbox>
          </v:roundrect>
        </w:pic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  <w:lang w:eastAsia="en-US"/>
        </w:rPr>
      </w:pPr>
      <w:r w:rsidRPr="00230C59">
        <w:rPr>
          <w:rFonts w:ascii="Arial Narrow" w:hAnsi="Arial Narrow" w:cs="Arial Narrow"/>
          <w:sz w:val="22"/>
          <w:szCs w:val="22"/>
        </w:rPr>
        <w:t xml:space="preserve">Araç dışındaki insanlar    </w: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</w:rPr>
      </w:pPr>
      <w:r>
        <w:rPr>
          <w:noProof/>
        </w:rPr>
        <w:pict>
          <v:roundrect id="Yuvarlatılmış Dikdörtgen 22" o:spid="_x0000_s1030" style="position:absolute;margin-left:151.3pt;margin-top:3.85pt;width:97.5pt;height:35.25pt;z-index:251665408;visibility:visible" arcsize="10923f" filled="f">
            <v:textbox>
              <w:txbxContent>
                <w:p w:rsidR="00FF1D00" w:rsidRPr="00230C59" w:rsidRDefault="00FF1D00" w:rsidP="00EE523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0C59">
                    <w:rPr>
                      <w:rFonts w:ascii="Tahoma" w:hAnsi="Tahoma" w:cs="Tahoma"/>
                      <w:sz w:val="20"/>
                      <w:szCs w:val="20"/>
                    </w:rPr>
                    <w:t>Çocuk güvenlik koltuğu</w:t>
                  </w:r>
                </w:p>
              </w:txbxContent>
            </v:textbox>
          </v:roundrect>
        </w:pic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</w:rPr>
      </w:pPr>
      <w:r w:rsidRPr="00230C59">
        <w:rPr>
          <w:rFonts w:ascii="Arial Narrow" w:hAnsi="Arial Narrow" w:cs="Arial Narrow"/>
          <w:sz w:val="22"/>
          <w:szCs w:val="22"/>
        </w:rPr>
        <w:t xml:space="preserve">Şehirlerin içindeki ana yollar  </w: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</w:rPr>
      </w:pP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  <w:lang w:eastAsia="en-US"/>
        </w:rPr>
      </w:pPr>
      <w:r>
        <w:rPr>
          <w:noProof/>
        </w:rPr>
        <w:pict>
          <v:roundrect id="Yuvarlatılmış Dikdörtgen 20" o:spid="_x0000_s1031" style="position:absolute;margin-left:152.05pt;margin-top:4.25pt;width:97.5pt;height:21.75pt;z-index:251663360;visibility:visible" arcsize="10923f" filled="f">
            <v:textbox>
              <w:txbxContent>
                <w:p w:rsidR="00FF1D00" w:rsidRPr="00230C59" w:rsidRDefault="00FF1D00" w:rsidP="00EE5230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230C59">
                    <w:rPr>
                      <w:rFonts w:ascii="Tahoma" w:hAnsi="Tahoma" w:cs="Tahoma"/>
                      <w:sz w:val="22"/>
                      <w:szCs w:val="22"/>
                    </w:rPr>
                    <w:t>Yaya</w:t>
                  </w:r>
                </w:p>
              </w:txbxContent>
            </v:textbox>
          </v:roundrect>
        </w:pict>
      </w:r>
      <w:r w:rsidRPr="00230C59">
        <w:rPr>
          <w:rFonts w:ascii="Arial Narrow" w:hAnsi="Arial Narrow" w:cs="Arial Narrow"/>
          <w:sz w:val="22"/>
          <w:szCs w:val="22"/>
        </w:rPr>
        <w:t xml:space="preserve">Çocuklar için yapılmıştır. </w:t>
      </w:r>
    </w:p>
    <w:p w:rsidR="00FF1D00" w:rsidRDefault="00FF1D00" w:rsidP="005842C3">
      <w:pPr>
        <w:rPr>
          <w:rFonts w:ascii="Calibri" w:hAnsi="Calibri" w:cs="Calibri"/>
          <w:sz w:val="12"/>
          <w:szCs w:val="12"/>
          <w:lang w:eastAsia="en-US"/>
        </w:rPr>
      </w:pPr>
    </w:p>
    <w:p w:rsidR="00FF1D00" w:rsidRDefault="00FF1D00" w:rsidP="00EE5230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FF1D00" w:rsidRDefault="00FF1D00" w:rsidP="00EE5230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2F2ED1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14) </w:t>
      </w:r>
      <w:r w:rsidRPr="005B04D6">
        <w:rPr>
          <w:rFonts w:ascii="Comic Sans MS" w:hAnsi="Comic Sans MS" w:cs="Comic Sans MS"/>
          <w:b/>
          <w:bCs/>
          <w:sz w:val="22"/>
          <w:szCs w:val="22"/>
        </w:rPr>
        <w:t xml:space="preserve">Aşağıdaki cümlelerde boş bırakılan yerlere kutucuklarda verilmiş sözcüklerden uygun olanları yazınız. </w:t>
      </w:r>
      <w:r w:rsidRPr="00FD2661">
        <w:rPr>
          <w:rFonts w:ascii="Comic Sans MS" w:hAnsi="Comic Sans MS" w:cs="Comic Sans MS"/>
          <w:b/>
          <w:bCs/>
          <w:color w:val="000000"/>
          <w:sz w:val="16"/>
          <w:szCs w:val="16"/>
        </w:rPr>
        <w:t>( 20 puan )</w:t>
      </w:r>
    </w:p>
    <w:p w:rsidR="00FF1D00" w:rsidRPr="006371AE" w:rsidRDefault="00FF1D00" w:rsidP="00EE5230">
      <w:pPr>
        <w:jc w:val="both"/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FF1D00" w:rsidRPr="005B04D6" w:rsidRDefault="00FF1D00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noProof/>
        </w:rPr>
        <w:pict>
          <v:roundrect id="Yuvarlatılmış Dikdörtgen 6" o:spid="_x0000_s1032" style="position:absolute;left:0;text-align:left;margin-left:192.55pt;margin-top:3.3pt;width:59.25pt;height:27pt;z-index:251655168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hayat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" o:spid="_x0000_s1033" style="position:absolute;left:0;text-align:left;margin-left:76.3pt;margin-top:3.3pt;width:107.25pt;height:27pt;z-index:251659264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Yaya kaldırımı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" o:spid="_x0000_s1034" style="position:absolute;left:0;text-align:left;margin-left:-1.35pt;margin-top:3.65pt;width:1in;height:27pt;z-index:251652096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açık</w:t>
                  </w:r>
                </w:p>
              </w:txbxContent>
            </v:textbox>
          </v:roundrect>
        </w:pict>
      </w:r>
    </w:p>
    <w:p w:rsidR="00FF1D00" w:rsidRPr="005B04D6" w:rsidRDefault="00FF1D00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5B04D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FF1D00" w:rsidRPr="005B04D6" w:rsidRDefault="00FF1D00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noProof/>
        </w:rPr>
        <w:pict>
          <v:roundrect id="Yuvarlatılmış Dikdörtgen 7" o:spid="_x0000_s1035" style="position:absolute;left:0;text-align:left;margin-left:5.05pt;margin-top:5.35pt;width:65.25pt;height:27pt;z-index:251656192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kara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4" o:spid="_x0000_s1036" style="position:absolute;left:0;text-align:left;margin-left:86.4pt;margin-top:5.45pt;width:1in;height:27pt;z-index:251653120;visibility:visible" arcsize="10923f" filled="f">
            <v:textbox>
              <w:txbxContent>
                <w:p w:rsidR="00FF1D00" w:rsidRPr="0019581D" w:rsidRDefault="00FF1D00" w:rsidP="00F7711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alkollü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1" o:spid="_x0000_s1037" style="position:absolute;left:0;text-align:left;margin-left:169.3pt;margin-top:5.1pt;width:82.5pt;height:27pt;z-index:251660288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kolumuzu</w:t>
                  </w:r>
                </w:p>
              </w:txbxContent>
            </v:textbox>
          </v:roundrect>
        </w:pict>
      </w:r>
    </w:p>
    <w:p w:rsidR="00FF1D00" w:rsidRPr="005B04D6" w:rsidRDefault="00FF1D00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FF1D00" w:rsidRPr="005B04D6" w:rsidRDefault="00FF1D00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noProof/>
        </w:rPr>
        <w:pict>
          <v:roundrect id="Yuvarlatılmış Dikdörtgen 3" o:spid="_x0000_s1038" style="position:absolute;left:0;text-align:left;margin-left:10.3pt;margin-top:8.35pt;width:96pt;height:27pt;z-index:251651072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itişmemeliyiz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5" o:spid="_x0000_s1039" style="position:absolute;left:0;text-align:left;margin-left:122.4pt;margin-top:8.5pt;width:105pt;height:27pt;z-index:251654144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tutunarak</w:t>
                  </w:r>
                </w:p>
              </w:txbxContent>
            </v:textbox>
          </v:roundrect>
        </w:pict>
      </w:r>
    </w:p>
    <w:p w:rsidR="00FF1D00" w:rsidRPr="005B04D6" w:rsidRDefault="00FF1D00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FF1D00" w:rsidRPr="005B04D6" w:rsidRDefault="00FF1D00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noProof/>
        </w:rPr>
        <w:pict>
          <v:roundrect id="Yuvarlatılmış Dikdörtgen 8" o:spid="_x0000_s1040" style="position:absolute;left:0;text-align:left;margin-left:117.9pt;margin-top:13.8pt;width:114.75pt;height:27pt;z-index:251657216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makinist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9" o:spid="_x0000_s1041" style="position:absolute;left:0;text-align:left;margin-left:23.05pt;margin-top:13.75pt;width:82.5pt;height:27pt;z-index:251658240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kask</w:t>
                  </w:r>
                </w:p>
              </w:txbxContent>
            </v:textbox>
          </v:roundrect>
        </w:pict>
      </w:r>
    </w:p>
    <w:p w:rsidR="00FF1D00" w:rsidRPr="005B04D6" w:rsidRDefault="00FF1D00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FF1D00" w:rsidRPr="005B04D6" w:rsidRDefault="00FF1D00" w:rsidP="00EE5230">
      <w:pPr>
        <w:rPr>
          <w:rFonts w:ascii="Calibri" w:hAnsi="Calibri" w:cs="Calibri"/>
          <w:b/>
          <w:bCs/>
          <w:sz w:val="22"/>
          <w:szCs w:val="22"/>
        </w:rPr>
      </w:pPr>
    </w:p>
    <w:p w:rsidR="00FF1D00" w:rsidRPr="00D03FC0" w:rsidRDefault="00FF1D00" w:rsidP="0019581D">
      <w:pPr>
        <w:pStyle w:val="NoSpacing"/>
        <w:rPr>
          <w:rFonts w:ascii="Comic Sans MS" w:hAnsi="Comic Sans MS" w:cs="Comic Sans MS"/>
          <w:b/>
          <w:bCs/>
          <w:sz w:val="10"/>
          <w:szCs w:val="10"/>
        </w:rPr>
      </w:pPr>
    </w:p>
    <w:p w:rsidR="00FF1D00" w:rsidRPr="0019581D" w:rsidRDefault="00FF1D00" w:rsidP="0019581D">
      <w:pPr>
        <w:pStyle w:val="NoSpacing"/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a-</w:t>
      </w:r>
      <w:r w:rsidRPr="0019581D">
        <w:rPr>
          <w:rFonts w:ascii="Comic Sans MS" w:hAnsi="Comic Sans MS" w:cs="Comic Sans MS"/>
          <w:sz w:val="22"/>
          <w:szCs w:val="22"/>
        </w:rPr>
        <w:t xml:space="preserve"> ………………………………………… araç kullanan sürücüler trafik kazalarına neden olurlar.</w:t>
      </w:r>
    </w:p>
    <w:p w:rsidR="00FF1D00" w:rsidRPr="0019581D" w:rsidRDefault="00FF1D00" w:rsidP="0019581D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Pr="0019581D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b-</w:t>
      </w:r>
      <w:r w:rsidRPr="0019581D">
        <w:rPr>
          <w:rFonts w:ascii="Comic Sans MS" w:hAnsi="Comic Sans MS" w:cs="Comic Sans MS"/>
          <w:sz w:val="22"/>
          <w:szCs w:val="22"/>
        </w:rPr>
        <w:t xml:space="preserve"> Treni ……………………………….. kullanır.</w:t>
      </w:r>
    </w:p>
    <w:p w:rsidR="00FF1D00" w:rsidRPr="0019581D" w:rsidRDefault="00FF1D00" w:rsidP="0019581D">
      <w:pPr>
        <w:pStyle w:val="NoSpacing"/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Pr="0019581D" w:rsidRDefault="00FF1D00" w:rsidP="0019581D">
      <w:pPr>
        <w:pStyle w:val="NoSpacing"/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c-</w:t>
      </w:r>
      <w:r w:rsidRPr="0019581D">
        <w:rPr>
          <w:rFonts w:ascii="Comic Sans MS" w:hAnsi="Comic Sans MS" w:cs="Comic Sans MS"/>
          <w:sz w:val="22"/>
          <w:szCs w:val="22"/>
        </w:rPr>
        <w:t>…………………………………………………… olmayan yerlerde yolun solundan ve kenarından yürümeliyiz.</w:t>
      </w:r>
    </w:p>
    <w:p w:rsidR="00FF1D00" w:rsidRPr="0019581D" w:rsidRDefault="00FF1D00" w:rsidP="0019581D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Pr="0019581D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ç-</w:t>
      </w:r>
      <w:r w:rsidRPr="0019581D">
        <w:rPr>
          <w:rFonts w:ascii="Comic Sans MS" w:hAnsi="Comic Sans MS" w:cs="Comic Sans MS"/>
          <w:sz w:val="22"/>
          <w:szCs w:val="22"/>
        </w:rPr>
        <w:t xml:space="preserve"> Taşıt hareket halindeyken bir yere ……………………………  durmalıyız.</w:t>
      </w:r>
    </w:p>
    <w:p w:rsidR="00FF1D00" w:rsidRPr="0019581D" w:rsidRDefault="00FF1D00" w:rsidP="0019581D">
      <w:pPr>
        <w:tabs>
          <w:tab w:val="left" w:pos="0"/>
        </w:tabs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Pr="0019581D" w:rsidRDefault="00FF1D00" w:rsidP="0019581D">
      <w:pPr>
        <w:tabs>
          <w:tab w:val="left" w:pos="0"/>
        </w:tabs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d-</w:t>
      </w:r>
      <w:r w:rsidRPr="0019581D">
        <w:rPr>
          <w:rFonts w:ascii="Comic Sans MS" w:hAnsi="Comic Sans MS" w:cs="Comic Sans MS"/>
          <w:sz w:val="22"/>
          <w:szCs w:val="22"/>
        </w:rPr>
        <w:t xml:space="preserve"> Toplu taşıma araçlarında  arkadaşlarımızla …………………………………….  .</w:t>
      </w:r>
    </w:p>
    <w:p w:rsidR="00FF1D00" w:rsidRPr="0019581D" w:rsidRDefault="00FF1D00" w:rsidP="0019581D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 xml:space="preserve">e- </w:t>
      </w:r>
      <w:r w:rsidRPr="0019581D">
        <w:rPr>
          <w:rFonts w:ascii="Comic Sans MS" w:hAnsi="Comic Sans MS" w:cs="Comic Sans MS"/>
          <w:sz w:val="22"/>
          <w:szCs w:val="22"/>
        </w:rPr>
        <w:t>Geceleri  yürürken,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19581D">
        <w:rPr>
          <w:rFonts w:ascii="Comic Sans MS" w:hAnsi="Comic Sans MS" w:cs="Comic Sans MS"/>
          <w:sz w:val="22"/>
          <w:szCs w:val="22"/>
        </w:rPr>
        <w:t>sürücülerin bizi görmesi için yansıtıcı özelliği</w:t>
      </w:r>
      <w:r>
        <w:rPr>
          <w:rFonts w:ascii="Comic Sans MS" w:hAnsi="Comic Sans MS" w:cs="Comic Sans MS"/>
          <w:sz w:val="22"/>
          <w:szCs w:val="22"/>
        </w:rPr>
        <w:t xml:space="preserve"> olan …………………… renk giysiler </w:t>
      </w:r>
      <w:r w:rsidRPr="0019581D">
        <w:rPr>
          <w:rFonts w:ascii="Comic Sans MS" w:hAnsi="Comic Sans MS" w:cs="Comic Sans MS"/>
          <w:sz w:val="22"/>
          <w:szCs w:val="22"/>
        </w:rPr>
        <w:t>giymeliyiz.</w:t>
      </w:r>
    </w:p>
    <w:p w:rsidR="00FF1D00" w:rsidRPr="0019581D" w:rsidRDefault="00FF1D00" w:rsidP="0019581D">
      <w:pPr>
        <w:rPr>
          <w:rFonts w:ascii="Comic Sans MS" w:hAnsi="Comic Sans MS" w:cs="Comic Sans MS"/>
          <w:sz w:val="12"/>
          <w:szCs w:val="12"/>
        </w:rPr>
      </w:pPr>
    </w:p>
    <w:p w:rsidR="00FF1D00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f-</w:t>
      </w:r>
      <w:r w:rsidRPr="0019581D">
        <w:rPr>
          <w:rFonts w:ascii="Comic Sans MS" w:hAnsi="Comic Sans MS" w:cs="Comic Sans MS"/>
          <w:sz w:val="22"/>
          <w:szCs w:val="22"/>
        </w:rPr>
        <w:t xml:space="preserve"> Emniyet kemeri ………………………… kurtarır.</w:t>
      </w:r>
    </w:p>
    <w:p w:rsidR="00FF1D00" w:rsidRPr="0019581D" w:rsidRDefault="00FF1D00" w:rsidP="0019581D">
      <w:pPr>
        <w:rPr>
          <w:rFonts w:ascii="Comic Sans MS" w:hAnsi="Comic Sans MS" w:cs="Comic Sans MS"/>
          <w:sz w:val="12"/>
          <w:szCs w:val="12"/>
        </w:rPr>
      </w:pPr>
    </w:p>
    <w:p w:rsidR="00FF1D00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g-</w:t>
      </w:r>
      <w:r w:rsidRPr="0019581D">
        <w:rPr>
          <w:rFonts w:ascii="Comic Sans MS" w:hAnsi="Comic Sans MS" w:cs="Comic Sans MS"/>
          <w:sz w:val="22"/>
          <w:szCs w:val="22"/>
        </w:rPr>
        <w:t xml:space="preserve"> Araçların pencerelerinden başımızı veya …………………… çıkarmamalıyız.</w:t>
      </w:r>
      <w:r w:rsidRPr="0019581D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FF1D00" w:rsidRPr="0019581D" w:rsidRDefault="00FF1D00" w:rsidP="0019581D">
      <w:pPr>
        <w:rPr>
          <w:rFonts w:ascii="Comic Sans MS" w:hAnsi="Comic Sans MS" w:cs="Comic Sans MS"/>
          <w:sz w:val="12"/>
          <w:szCs w:val="12"/>
        </w:rPr>
      </w:pPr>
    </w:p>
    <w:p w:rsidR="00FF1D00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ğ-</w:t>
      </w:r>
      <w:r w:rsidRPr="0019581D">
        <w:rPr>
          <w:rFonts w:ascii="Comic Sans MS" w:hAnsi="Comic Sans MS" w:cs="Comic Sans MS"/>
          <w:sz w:val="22"/>
          <w:szCs w:val="22"/>
        </w:rPr>
        <w:t xml:space="preserve"> Yurdumuzda en fazla ………………… yolu ulaşım araçları kullanılmaktadır.</w:t>
      </w:r>
    </w:p>
    <w:p w:rsidR="00FF1D00" w:rsidRPr="0019581D" w:rsidRDefault="00FF1D00" w:rsidP="0019581D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h-</w:t>
      </w:r>
      <w:r w:rsidRPr="0019581D">
        <w:rPr>
          <w:rFonts w:ascii="Comic Sans MS" w:hAnsi="Comic Sans MS" w:cs="Comic Sans MS"/>
          <w:sz w:val="22"/>
          <w:szCs w:val="22"/>
        </w:rPr>
        <w:t xml:space="preserve"> Bisiklet,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19581D">
        <w:rPr>
          <w:rFonts w:ascii="Comic Sans MS" w:hAnsi="Comic Sans MS" w:cs="Comic Sans MS"/>
          <w:sz w:val="22"/>
          <w:szCs w:val="22"/>
        </w:rPr>
        <w:t>kaykay veya paten kullanırken ……………………… takmalıyız.</w:t>
      </w:r>
    </w:p>
    <w:p w:rsidR="00FF1D00" w:rsidRPr="0019581D" w:rsidRDefault="00FF1D00" w:rsidP="0019581D">
      <w:pPr>
        <w:rPr>
          <w:b/>
          <w:bCs/>
          <w:sz w:val="16"/>
          <w:szCs w:val="16"/>
        </w:rPr>
      </w:pPr>
    </w:p>
    <w:p w:rsidR="00FF1D00" w:rsidRPr="00D03FC0" w:rsidRDefault="00FF1D00" w:rsidP="00BC4530">
      <w:pPr>
        <w:pStyle w:val="NoSpacing"/>
        <w:rPr>
          <w:b/>
          <w:bCs/>
          <w:sz w:val="22"/>
          <w:szCs w:val="22"/>
        </w:rPr>
      </w:pPr>
      <w:r w:rsidRPr="00D03FC0">
        <w:rPr>
          <w:b/>
          <w:bCs/>
          <w:sz w:val="22"/>
          <w:szCs w:val="22"/>
        </w:rPr>
        <w:t xml:space="preserve">İlk ve son soru 20’şer, diğer sorular 5’er puandır.   </w:t>
      </w:r>
    </w:p>
    <w:p w:rsidR="00FF1D00" w:rsidRPr="00D03FC0" w:rsidRDefault="00FF1D00" w:rsidP="00BC4530">
      <w:pPr>
        <w:pStyle w:val="NoSpacing"/>
        <w:rPr>
          <w:b/>
          <w:bCs/>
          <w:sz w:val="22"/>
          <w:szCs w:val="22"/>
        </w:rPr>
      </w:pPr>
      <w:r w:rsidRPr="00D03FC0">
        <w:rPr>
          <w:b/>
          <w:bCs/>
          <w:sz w:val="22"/>
          <w:szCs w:val="22"/>
        </w:rPr>
        <w:t xml:space="preserve">Süre: 40 dk.                              Başarılar Dilerim.  </w:t>
      </w:r>
    </w:p>
    <w:sectPr w:rsidR="00FF1D00" w:rsidRPr="00D03FC0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6C74"/>
    <w:multiLevelType w:val="hybridMultilevel"/>
    <w:tmpl w:val="F64C57D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21F03E0B"/>
    <w:multiLevelType w:val="hybridMultilevel"/>
    <w:tmpl w:val="E4C631A6"/>
    <w:lvl w:ilvl="0" w:tplc="041F000F">
      <w:start w:val="1"/>
      <w:numFmt w:val="decimal"/>
      <w:lvlText w:val="%1."/>
      <w:lvlJc w:val="left"/>
      <w:pPr>
        <w:ind w:left="644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5E6F05"/>
    <w:multiLevelType w:val="hybridMultilevel"/>
    <w:tmpl w:val="47C24FC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1146A0"/>
    <w:multiLevelType w:val="hybridMultilevel"/>
    <w:tmpl w:val="E76E09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CD5FA5"/>
    <w:multiLevelType w:val="hybridMultilevel"/>
    <w:tmpl w:val="0FDCCFF0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A84739B"/>
    <w:multiLevelType w:val="hybridMultilevel"/>
    <w:tmpl w:val="CC067F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C59BD"/>
    <w:multiLevelType w:val="hybridMultilevel"/>
    <w:tmpl w:val="B9C8BB8C"/>
    <w:lvl w:ilvl="0" w:tplc="74F69E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2153431"/>
    <w:multiLevelType w:val="hybridMultilevel"/>
    <w:tmpl w:val="2F30CA7A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88D6F16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B4C34"/>
    <w:multiLevelType w:val="hybridMultilevel"/>
    <w:tmpl w:val="5A0CE2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83339D"/>
    <w:multiLevelType w:val="hybridMultilevel"/>
    <w:tmpl w:val="85A474DA"/>
    <w:lvl w:ilvl="0" w:tplc="13CCCB36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CE6B68"/>
    <w:multiLevelType w:val="hybridMultilevel"/>
    <w:tmpl w:val="1A6C281E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E55D69"/>
    <w:multiLevelType w:val="hybridMultilevel"/>
    <w:tmpl w:val="17C2D8C2"/>
    <w:lvl w:ilvl="0" w:tplc="0FCEACC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E610DA"/>
    <w:multiLevelType w:val="hybridMultilevel"/>
    <w:tmpl w:val="FE2C99C6"/>
    <w:lvl w:ilvl="0" w:tplc="6B3663F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586C9E"/>
    <w:multiLevelType w:val="hybridMultilevel"/>
    <w:tmpl w:val="7E026F64"/>
    <w:lvl w:ilvl="0" w:tplc="D00E25DC">
      <w:start w:val="1"/>
      <w:numFmt w:val="upperLetter"/>
      <w:lvlText w:val="%1)"/>
      <w:lvlJc w:val="left"/>
      <w:pPr>
        <w:ind w:left="1428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4"/>
  </w:num>
  <w:num w:numId="6">
    <w:abstractNumId w:val="15"/>
  </w:num>
  <w:num w:numId="7">
    <w:abstractNumId w:val="1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</w:num>
  <w:num w:numId="12">
    <w:abstractNumId w:val="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6"/>
  </w:num>
  <w:num w:numId="1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3EB"/>
    <w:rsid w:val="00005E8F"/>
    <w:rsid w:val="000140E1"/>
    <w:rsid w:val="00017D20"/>
    <w:rsid w:val="00022882"/>
    <w:rsid w:val="00041714"/>
    <w:rsid w:val="00044A70"/>
    <w:rsid w:val="00047762"/>
    <w:rsid w:val="00056CD3"/>
    <w:rsid w:val="00062053"/>
    <w:rsid w:val="000851D9"/>
    <w:rsid w:val="0008687D"/>
    <w:rsid w:val="000917C7"/>
    <w:rsid w:val="000C66B9"/>
    <w:rsid w:val="000D049E"/>
    <w:rsid w:val="000E4273"/>
    <w:rsid w:val="000E710C"/>
    <w:rsid w:val="001307FE"/>
    <w:rsid w:val="00140AA4"/>
    <w:rsid w:val="0015362B"/>
    <w:rsid w:val="00165577"/>
    <w:rsid w:val="00166E23"/>
    <w:rsid w:val="0019581D"/>
    <w:rsid w:val="001A570D"/>
    <w:rsid w:val="001B2E9E"/>
    <w:rsid w:val="001B37E4"/>
    <w:rsid w:val="001D7CEA"/>
    <w:rsid w:val="001E1213"/>
    <w:rsid w:val="001F0E70"/>
    <w:rsid w:val="001F54D3"/>
    <w:rsid w:val="002163AB"/>
    <w:rsid w:val="00220C1D"/>
    <w:rsid w:val="00227D73"/>
    <w:rsid w:val="00230C59"/>
    <w:rsid w:val="0023414E"/>
    <w:rsid w:val="00234A97"/>
    <w:rsid w:val="00284039"/>
    <w:rsid w:val="002C2B0C"/>
    <w:rsid w:val="002C4112"/>
    <w:rsid w:val="002E25F5"/>
    <w:rsid w:val="002E4D65"/>
    <w:rsid w:val="002F2ED1"/>
    <w:rsid w:val="002F4370"/>
    <w:rsid w:val="00304CEF"/>
    <w:rsid w:val="0032132C"/>
    <w:rsid w:val="00332801"/>
    <w:rsid w:val="00345372"/>
    <w:rsid w:val="00356B9A"/>
    <w:rsid w:val="003666D3"/>
    <w:rsid w:val="00373310"/>
    <w:rsid w:val="00375762"/>
    <w:rsid w:val="00381B47"/>
    <w:rsid w:val="003969B6"/>
    <w:rsid w:val="003C4017"/>
    <w:rsid w:val="003D49E2"/>
    <w:rsid w:val="003E1413"/>
    <w:rsid w:val="00427F95"/>
    <w:rsid w:val="00430F8F"/>
    <w:rsid w:val="004333B7"/>
    <w:rsid w:val="0043447B"/>
    <w:rsid w:val="004476E0"/>
    <w:rsid w:val="00447DF9"/>
    <w:rsid w:val="00465803"/>
    <w:rsid w:val="00472590"/>
    <w:rsid w:val="004E08BC"/>
    <w:rsid w:val="004E3FA6"/>
    <w:rsid w:val="00501A5A"/>
    <w:rsid w:val="00506E5C"/>
    <w:rsid w:val="00513A26"/>
    <w:rsid w:val="00533405"/>
    <w:rsid w:val="00533517"/>
    <w:rsid w:val="0053358C"/>
    <w:rsid w:val="0053550B"/>
    <w:rsid w:val="005417EB"/>
    <w:rsid w:val="00545638"/>
    <w:rsid w:val="00546350"/>
    <w:rsid w:val="00560E4E"/>
    <w:rsid w:val="00563473"/>
    <w:rsid w:val="005667B1"/>
    <w:rsid w:val="00571A2B"/>
    <w:rsid w:val="00572527"/>
    <w:rsid w:val="005842C3"/>
    <w:rsid w:val="005B04D6"/>
    <w:rsid w:val="005B0577"/>
    <w:rsid w:val="005C2744"/>
    <w:rsid w:val="005D2199"/>
    <w:rsid w:val="005D2CD0"/>
    <w:rsid w:val="005F3DF9"/>
    <w:rsid w:val="00617C47"/>
    <w:rsid w:val="00620E48"/>
    <w:rsid w:val="006325F7"/>
    <w:rsid w:val="0063458F"/>
    <w:rsid w:val="006371AE"/>
    <w:rsid w:val="00643C4D"/>
    <w:rsid w:val="00650279"/>
    <w:rsid w:val="00653620"/>
    <w:rsid w:val="00654A00"/>
    <w:rsid w:val="00676C9D"/>
    <w:rsid w:val="006960C7"/>
    <w:rsid w:val="006A5ACD"/>
    <w:rsid w:val="006B0965"/>
    <w:rsid w:val="006B19AF"/>
    <w:rsid w:val="006C4C81"/>
    <w:rsid w:val="006D36DB"/>
    <w:rsid w:val="007160C1"/>
    <w:rsid w:val="0072169E"/>
    <w:rsid w:val="00723561"/>
    <w:rsid w:val="0073794D"/>
    <w:rsid w:val="00740637"/>
    <w:rsid w:val="00763370"/>
    <w:rsid w:val="00774103"/>
    <w:rsid w:val="00785646"/>
    <w:rsid w:val="007B1139"/>
    <w:rsid w:val="007B6240"/>
    <w:rsid w:val="007B6F18"/>
    <w:rsid w:val="007C5C92"/>
    <w:rsid w:val="007D5165"/>
    <w:rsid w:val="007E5812"/>
    <w:rsid w:val="007F55D7"/>
    <w:rsid w:val="0083165E"/>
    <w:rsid w:val="008411DA"/>
    <w:rsid w:val="00863307"/>
    <w:rsid w:val="00866A7C"/>
    <w:rsid w:val="00875A72"/>
    <w:rsid w:val="008959F5"/>
    <w:rsid w:val="008A7F82"/>
    <w:rsid w:val="00914941"/>
    <w:rsid w:val="00917BF4"/>
    <w:rsid w:val="00920C6F"/>
    <w:rsid w:val="00925CC3"/>
    <w:rsid w:val="00945497"/>
    <w:rsid w:val="00963563"/>
    <w:rsid w:val="009759F4"/>
    <w:rsid w:val="009961C9"/>
    <w:rsid w:val="00997DBF"/>
    <w:rsid w:val="009A5CBA"/>
    <w:rsid w:val="009B1E06"/>
    <w:rsid w:val="009C353B"/>
    <w:rsid w:val="00A0248D"/>
    <w:rsid w:val="00A1349C"/>
    <w:rsid w:val="00A347D7"/>
    <w:rsid w:val="00A3577B"/>
    <w:rsid w:val="00A42999"/>
    <w:rsid w:val="00A44A65"/>
    <w:rsid w:val="00A8216F"/>
    <w:rsid w:val="00AB6499"/>
    <w:rsid w:val="00AB74B2"/>
    <w:rsid w:val="00AB7C2E"/>
    <w:rsid w:val="00AC4F47"/>
    <w:rsid w:val="00AD3EEF"/>
    <w:rsid w:val="00B330BE"/>
    <w:rsid w:val="00B34C4D"/>
    <w:rsid w:val="00B443A7"/>
    <w:rsid w:val="00B45FFC"/>
    <w:rsid w:val="00B60F04"/>
    <w:rsid w:val="00B64234"/>
    <w:rsid w:val="00B92C0A"/>
    <w:rsid w:val="00BB5664"/>
    <w:rsid w:val="00BC4530"/>
    <w:rsid w:val="00BD60CE"/>
    <w:rsid w:val="00BE3EEA"/>
    <w:rsid w:val="00C1547F"/>
    <w:rsid w:val="00C200F7"/>
    <w:rsid w:val="00C26D86"/>
    <w:rsid w:val="00C330D3"/>
    <w:rsid w:val="00C36570"/>
    <w:rsid w:val="00C4511C"/>
    <w:rsid w:val="00C620F8"/>
    <w:rsid w:val="00C6788D"/>
    <w:rsid w:val="00C83986"/>
    <w:rsid w:val="00C95C48"/>
    <w:rsid w:val="00CC13AF"/>
    <w:rsid w:val="00CC7687"/>
    <w:rsid w:val="00CD6A5A"/>
    <w:rsid w:val="00D03FC0"/>
    <w:rsid w:val="00D11601"/>
    <w:rsid w:val="00D17F2E"/>
    <w:rsid w:val="00D27952"/>
    <w:rsid w:val="00D465E0"/>
    <w:rsid w:val="00D6263F"/>
    <w:rsid w:val="00D628F1"/>
    <w:rsid w:val="00D95450"/>
    <w:rsid w:val="00DA3414"/>
    <w:rsid w:val="00DA50D4"/>
    <w:rsid w:val="00DA7934"/>
    <w:rsid w:val="00DB6CCB"/>
    <w:rsid w:val="00DC3AEE"/>
    <w:rsid w:val="00DD7CFC"/>
    <w:rsid w:val="00E23923"/>
    <w:rsid w:val="00E30B6C"/>
    <w:rsid w:val="00E62717"/>
    <w:rsid w:val="00E77E21"/>
    <w:rsid w:val="00E843EB"/>
    <w:rsid w:val="00E85401"/>
    <w:rsid w:val="00E86BD9"/>
    <w:rsid w:val="00E9648F"/>
    <w:rsid w:val="00EC360D"/>
    <w:rsid w:val="00EC55F9"/>
    <w:rsid w:val="00EC6F04"/>
    <w:rsid w:val="00ED0B57"/>
    <w:rsid w:val="00ED128E"/>
    <w:rsid w:val="00ED3F15"/>
    <w:rsid w:val="00ED4DAF"/>
    <w:rsid w:val="00ED717F"/>
    <w:rsid w:val="00EE5230"/>
    <w:rsid w:val="00EF2AA4"/>
    <w:rsid w:val="00EF6768"/>
    <w:rsid w:val="00F05F79"/>
    <w:rsid w:val="00F176FD"/>
    <w:rsid w:val="00F303E5"/>
    <w:rsid w:val="00F40EE5"/>
    <w:rsid w:val="00F62598"/>
    <w:rsid w:val="00F62B3E"/>
    <w:rsid w:val="00F67FB0"/>
    <w:rsid w:val="00F71A8B"/>
    <w:rsid w:val="00F721B3"/>
    <w:rsid w:val="00F77118"/>
    <w:rsid w:val="00FD2661"/>
    <w:rsid w:val="00FE154D"/>
    <w:rsid w:val="00FF1D00"/>
    <w:rsid w:val="00FF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406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40637"/>
    <w:rPr>
      <w:rFonts w:ascii="Arial" w:hAnsi="Arial" w:cs="Arial"/>
      <w:b/>
      <w:bCs/>
      <w:kern w:val="32"/>
      <w:sz w:val="32"/>
      <w:szCs w:val="32"/>
      <w:lang w:eastAsia="tr-TR"/>
    </w:rPr>
  </w:style>
  <w:style w:type="paragraph" w:styleId="ListParagraph">
    <w:name w:val="List Paragraph"/>
    <w:basedOn w:val="Normal"/>
    <w:uiPriority w:val="99"/>
    <w:qFormat/>
    <w:rsid w:val="00A1349C"/>
    <w:pPr>
      <w:ind w:left="720"/>
    </w:pPr>
  </w:style>
  <w:style w:type="paragraph" w:styleId="NoSpacing">
    <w:name w:val="No Spacing"/>
    <w:link w:val="NoSpacingChar1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B6423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link w:val="NoSpacingChar"/>
    <w:uiPriority w:val="99"/>
    <w:rsid w:val="00C330D3"/>
    <w:pPr>
      <w:spacing w:after="200" w:line="276" w:lineRule="auto"/>
    </w:pPr>
    <w:rPr>
      <w:rFonts w:eastAsia="Times New Roman" w:cs="Calibri"/>
      <w:lang w:eastAsia="en-US"/>
    </w:rPr>
  </w:style>
  <w:style w:type="character" w:customStyle="1" w:styleId="NoSpacingChar">
    <w:name w:val="No Spacing Char"/>
    <w:link w:val="AralkYok1"/>
    <w:uiPriority w:val="99"/>
    <w:locked/>
    <w:rsid w:val="00546350"/>
    <w:rPr>
      <w:rFonts w:ascii="Calibri" w:hAnsi="Calibri" w:cs="Calibri"/>
      <w:sz w:val="22"/>
      <w:szCs w:val="22"/>
      <w:lang w:val="tr-TR" w:eastAsia="en-US"/>
    </w:rPr>
  </w:style>
  <w:style w:type="paragraph" w:customStyle="1" w:styleId="ListeParagraf1">
    <w:name w:val="Liste Paragraf1"/>
    <w:basedOn w:val="Normal"/>
    <w:uiPriority w:val="99"/>
    <w:rsid w:val="007B6240"/>
    <w:pPr>
      <w:ind w:left="720"/>
    </w:pPr>
  </w:style>
  <w:style w:type="character" w:customStyle="1" w:styleId="NoSpacingChar1">
    <w:name w:val="No Spacing Char1"/>
    <w:link w:val="NoSpacing"/>
    <w:uiPriority w:val="99"/>
    <w:locked/>
    <w:rsid w:val="00563473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E77E21"/>
    <w:rPr>
      <w:color w:val="0000FF"/>
      <w:u w:val="single"/>
    </w:rPr>
  </w:style>
  <w:style w:type="paragraph" w:customStyle="1" w:styleId="AralkYok">
    <w:name w:val="Aralık Yok"/>
    <w:uiPriority w:val="99"/>
    <w:rsid w:val="00E77E21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9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trafik.gov.tr/images/isaretler/Hastane.gif&amp;imgrefurl=http://www.derszili.com/sayfa.asp?kayit_no=636&amp;usg=__9Be4eD6nJW22qUPyWgvhb7dgZOg=&amp;h=75&amp;w=80&amp;sz=7&amp;hl=tr&amp;start=9&amp;um=1&amp;itbs=1&amp;tbnid=OTcCF5O3F82-WM:&amp;tbnh=69&amp;tbnw=74&amp;prev=/images?q=HASTANE+%C4%B0%C5%9EARET%C4%B0&amp;um=1&amp;hl=tr&amp;sa=N&amp;rlz=1T4ADFA_trTR349TR349&amp;tbs=isch:1" TargetMode="External"/><Relationship Id="rId13" Type="http://schemas.openxmlformats.org/officeDocument/2006/relationships/image" Target="http://t2.gstatic.com/images?q=tbn:8Xz2V4WgP8K8SM:http://www.seckinsurucukursu.com/images/tanzim17.gif" TargetMode="External"/><Relationship Id="rId18" Type="http://schemas.openxmlformats.org/officeDocument/2006/relationships/hyperlink" Target="http://www.levhaci.com/index2.php?option=com_ponygallery&amp;func=watermark&amp;id=1032&amp;orig=1&amp;no_html=1&amp;Itemid=62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http://www.elbistan.pol.tr/resimler/Kontrollu_Demiryolu_Gecidi.gif" TargetMode="External"/><Relationship Id="rId12" Type="http://schemas.openxmlformats.org/officeDocument/2006/relationships/image" Target="media/image4.jpeg"/><Relationship Id="rId17" Type="http://schemas.openxmlformats.org/officeDocument/2006/relationships/image" Target="http://t1.gstatic.com/images?q=tbn:j6x56iH5gx9VoM:http://www.fbsurucukursu.com/web/fb/image/trafiklevhalari/Bilgiisaretleri_telefon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http://www.levhaci.com/components/com_ponygallery/img_thumbnails/trafik_bilgi8_20080820_1224869486.pn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images.google.com.tr/imgres?imgurl=http://www.seckinsurucukursu.com/images/tanzim17.gif&amp;imgrefurl=http://www.seckinsurucukursu.com/weblist/otomobil/trafiktanzim.html&amp;usg=__yjIy2x4A_ia5mMtppkxPG8bg62c=&amp;h=55&amp;w=55&amp;sz=4&amp;hl=tr&amp;start=51&amp;um=1&amp;itbs=1&amp;tbnid=8Xz2V4WgP8K8SM:&amp;tbnh=55&amp;tbnw=55&amp;prev=/images?q=B%C4%B0S%C4%B0KLET+G%C4%B0REMEZ++%C4%B0%C5%9EARET%C4%B0&amp;start=40&amp;um=1&amp;hl=tr&amp;sa=N&amp;rlz=1T4ADFA_trTR349TR349&amp;ndsp=20&amp;tbs=isch:1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images.google.com.tr/imgres?imgurl=http://www.fbsurucukursu.com/web/fb/image/trafiklevhalari/Bilgiisaretleri_telefon.gif&amp;imgrefurl=http://www.fbsurucukursu.com/web/fb/trafik_bilgi_isaretleri.asp&amp;usg=__abDMBFJGaVvCQqHVbY24O2zQii8=&amp;h=78&amp;w=60&amp;sz=1&amp;hl=tr&amp;start=3&amp;um=1&amp;itbs=1&amp;tbnid=j6x56iH5gx9VoM:&amp;tbnh=73&amp;tbnw=56&amp;prev=/images?q=TELEFON+%C4%B0%C5%9EARET%C4%B0&amp;um=1&amp;hl=tr&amp;sa=N&amp;rlz=1T4ADFA_trTR349TR349&amp;tbs=isch:1" TargetMode="External"/><Relationship Id="rId10" Type="http://schemas.openxmlformats.org/officeDocument/2006/relationships/image" Target="http://t2.gstatic.com/images?q=tbn:OTcCF5O3F82-WM:http://www.trafik.gov.tr/images/isaretler/Hastane.gif" TargetMode="Externa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780</TotalTime>
  <Pages>3</Pages>
  <Words>1004</Words>
  <Characters>5727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>www.sorubak.com</cp:keywords>
  <dc:description/>
  <cp:lastModifiedBy>edanur</cp:lastModifiedBy>
  <cp:revision>151</cp:revision>
  <cp:lastPrinted>2015-03-30T20:32:00Z</cp:lastPrinted>
  <dcterms:created xsi:type="dcterms:W3CDTF">2014-10-14T19:04:00Z</dcterms:created>
  <dcterms:modified xsi:type="dcterms:W3CDTF">2015-04-06T17:29:00Z</dcterms:modified>
  <cp:contentType>www.sorubak.com;</cp:contentType>
</cp:coreProperties>
</file>