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96"/>
        <w:tblOverlap w:val="never"/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1"/>
        <w:gridCol w:w="825"/>
        <w:gridCol w:w="1708"/>
        <w:gridCol w:w="3459"/>
        <w:gridCol w:w="1009"/>
        <w:gridCol w:w="842"/>
        <w:gridCol w:w="1546"/>
      </w:tblGrid>
      <w:tr w:rsidR="00A73E1E" w:rsidRPr="00F431DA">
        <w:trPr>
          <w:trHeight w:val="380"/>
        </w:trPr>
        <w:tc>
          <w:tcPr>
            <w:tcW w:w="1461" w:type="dxa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SINIFI</w:t>
            </w:r>
          </w:p>
        </w:tc>
        <w:tc>
          <w:tcPr>
            <w:tcW w:w="825" w:type="dxa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4-</w:t>
            </w:r>
            <w:r>
              <w:rPr>
                <w:sz w:val="20"/>
                <w:szCs w:val="20"/>
              </w:rPr>
              <w:t>D</w:t>
            </w:r>
          </w:p>
        </w:tc>
        <w:tc>
          <w:tcPr>
            <w:tcW w:w="5167" w:type="dxa"/>
            <w:gridSpan w:val="2"/>
            <w:vMerge w:val="restart"/>
            <w:vAlign w:val="center"/>
          </w:tcPr>
          <w:p w:rsidR="00A73E1E" w:rsidRPr="001E580A" w:rsidRDefault="00A73E1E" w:rsidP="000A1294">
            <w:pPr>
              <w:jc w:val="center"/>
              <w:rPr>
                <w:b/>
                <w:bCs/>
              </w:rPr>
            </w:pPr>
            <w:r w:rsidRPr="001E580A">
              <w:rPr>
                <w:b/>
                <w:bCs/>
                <w:sz w:val="22"/>
                <w:szCs w:val="22"/>
              </w:rPr>
              <w:t>İNKILAP İLKOKULU</w:t>
            </w:r>
          </w:p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1E580A">
              <w:rPr>
                <w:b/>
                <w:bCs/>
                <w:sz w:val="22"/>
                <w:szCs w:val="22"/>
              </w:rPr>
              <w:t>2014 – 2015 EĞİTİM ve ÖĞRETİM YILI</w:t>
            </w:r>
          </w:p>
        </w:tc>
        <w:tc>
          <w:tcPr>
            <w:tcW w:w="1009" w:type="dxa"/>
            <w:vMerge w:val="restart"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TARİH</w:t>
            </w:r>
          </w:p>
        </w:tc>
        <w:tc>
          <w:tcPr>
            <w:tcW w:w="2388" w:type="dxa"/>
            <w:gridSpan w:val="2"/>
            <w:vMerge w:val="restart"/>
            <w:vAlign w:val="center"/>
          </w:tcPr>
          <w:p w:rsidR="00A73E1E" w:rsidRPr="00ED454B" w:rsidRDefault="00A73E1E" w:rsidP="000A1294">
            <w:pPr>
              <w:jc w:val="center"/>
              <w:rPr>
                <w:sz w:val="20"/>
                <w:szCs w:val="20"/>
              </w:rPr>
            </w:pPr>
            <w:r w:rsidRPr="00ED454B">
              <w:rPr>
                <w:sz w:val="20"/>
                <w:szCs w:val="20"/>
              </w:rPr>
              <w:t>sorubak.com</w:t>
            </w:r>
          </w:p>
        </w:tc>
      </w:tr>
      <w:tr w:rsidR="00A73E1E" w:rsidRPr="00F431DA">
        <w:trPr>
          <w:trHeight w:val="380"/>
        </w:trPr>
        <w:tc>
          <w:tcPr>
            <w:tcW w:w="1461" w:type="dxa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OKUL NO</w:t>
            </w:r>
          </w:p>
        </w:tc>
        <w:tc>
          <w:tcPr>
            <w:tcW w:w="825" w:type="dxa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</w:p>
        </w:tc>
      </w:tr>
      <w:tr w:rsidR="00A73E1E" w:rsidRPr="00F431DA">
        <w:trPr>
          <w:trHeight w:val="392"/>
        </w:trPr>
        <w:tc>
          <w:tcPr>
            <w:tcW w:w="1461" w:type="dxa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DÖNEMİ</w:t>
            </w:r>
          </w:p>
        </w:tc>
        <w:tc>
          <w:tcPr>
            <w:tcW w:w="825" w:type="dxa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DERSİ</w:t>
            </w:r>
          </w:p>
        </w:tc>
        <w:tc>
          <w:tcPr>
            <w:tcW w:w="3459" w:type="dxa"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MATEMATİK</w:t>
            </w:r>
          </w:p>
        </w:tc>
        <w:tc>
          <w:tcPr>
            <w:tcW w:w="1009" w:type="dxa"/>
            <w:vMerge w:val="restart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ALDIĞI</w:t>
            </w:r>
          </w:p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N O T</w:t>
            </w:r>
          </w:p>
        </w:tc>
        <w:tc>
          <w:tcPr>
            <w:tcW w:w="842" w:type="dxa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PUAN</w:t>
            </w:r>
          </w:p>
        </w:tc>
        <w:tc>
          <w:tcPr>
            <w:tcW w:w="1546" w:type="dxa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</w:p>
        </w:tc>
      </w:tr>
      <w:tr w:rsidR="00A73E1E" w:rsidRPr="00F431DA">
        <w:trPr>
          <w:trHeight w:val="203"/>
        </w:trPr>
        <w:tc>
          <w:tcPr>
            <w:tcW w:w="1461" w:type="dxa"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YAZILI NO</w:t>
            </w:r>
          </w:p>
        </w:tc>
        <w:tc>
          <w:tcPr>
            <w:tcW w:w="825" w:type="dxa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ADI-SOYADI</w:t>
            </w:r>
          </w:p>
        </w:tc>
        <w:tc>
          <w:tcPr>
            <w:tcW w:w="3459" w:type="dxa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A73E1E" w:rsidRPr="00F431DA" w:rsidRDefault="00A73E1E" w:rsidP="000A1294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</w:t>
            </w:r>
          </w:p>
        </w:tc>
        <w:tc>
          <w:tcPr>
            <w:tcW w:w="1546" w:type="dxa"/>
            <w:vAlign w:val="center"/>
          </w:tcPr>
          <w:p w:rsidR="00A73E1E" w:rsidRPr="00F431DA" w:rsidRDefault="00A73E1E" w:rsidP="000A1294">
            <w:pPr>
              <w:jc w:val="center"/>
              <w:rPr>
                <w:sz w:val="20"/>
                <w:szCs w:val="20"/>
              </w:rPr>
            </w:pPr>
          </w:p>
        </w:tc>
      </w:tr>
    </w:tbl>
    <w:p w:rsidR="00A73E1E" w:rsidRDefault="00A73E1E" w:rsidP="005F5942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A73E1E" w:rsidRDefault="00A73E1E" w:rsidP="00D56E81">
      <w:pPr>
        <w:rPr>
          <w:rFonts w:ascii="Arial" w:hAnsi="Arial" w:cs="Arial"/>
          <w:b/>
          <w:bCs/>
          <w:sz w:val="10"/>
          <w:szCs w:val="10"/>
        </w:rPr>
      </w:pPr>
    </w:p>
    <w:p w:rsidR="00A73E1E" w:rsidRPr="005E443A" w:rsidRDefault="00A73E1E" w:rsidP="005F5942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911" w:type="dxa"/>
        <w:tblInd w:w="-10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76"/>
        <w:gridCol w:w="5435"/>
      </w:tblGrid>
      <w:tr w:rsidR="00A73E1E" w:rsidRPr="004F7560">
        <w:trPr>
          <w:trHeight w:val="2385"/>
        </w:trPr>
        <w:tc>
          <w:tcPr>
            <w:tcW w:w="5476" w:type="dxa"/>
          </w:tcPr>
          <w:p w:rsidR="00A73E1E" w:rsidRDefault="00A73E1E" w:rsidP="00193A13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1.Aşağıda okunuşu verilen kesirleri yazınız.(3P)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2537"/>
              <w:gridCol w:w="2693"/>
            </w:tblGrid>
            <w:tr w:rsidR="00A73E1E" w:rsidRPr="00E375E1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Kesirlerin yazılışı</w:t>
                  </w:r>
                </w:p>
              </w:tc>
            </w:tr>
            <w:tr w:rsidR="00A73E1E" w:rsidRPr="00E375E1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Üç tam  sekizde  altı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73E1E" w:rsidRPr="00E375E1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A73E1E" w:rsidRPr="00E375E1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73E1E" w:rsidRPr="003F3C41">
              <w:trPr>
                <w:trHeight w:val="353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Altıda  sekiz</w:t>
                  </w:r>
                </w:p>
                <w:p w:rsidR="00A73E1E" w:rsidRPr="005B0666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5B0666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A73E1E" w:rsidRPr="004575EC" w:rsidRDefault="00A73E1E" w:rsidP="00193A13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5435" w:type="dxa"/>
          </w:tcPr>
          <w:p w:rsidR="00A73E1E" w:rsidRPr="002D766F" w:rsidRDefault="00A73E1E" w:rsidP="007B018B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2.Kesirlerin türünü ve okunuşlarını yazınız(6p)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1212"/>
              <w:gridCol w:w="1295"/>
              <w:gridCol w:w="2682"/>
            </w:tblGrid>
            <w:tr w:rsidR="00A73E1E" w:rsidRPr="003F3C41">
              <w:trPr>
                <w:trHeight w:val="313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A73E1E" w:rsidRPr="007F7A9F" w:rsidRDefault="00A73E1E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Kesirler</w: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A73E1E" w:rsidRPr="007F7A9F" w:rsidRDefault="00A73E1E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Türü</w:t>
                  </w: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A73E1E" w:rsidRPr="007F7A9F" w:rsidRDefault="00A73E1E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Okunuşu</w:t>
                  </w:r>
                </w:p>
              </w:tc>
            </w:tr>
            <w:tr w:rsidR="00A73E1E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B4A8D"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6" o:spid="_x0000_i1025" type="#_x0000_t75" alt="mhtml:file://E:\M-Z%20ŞBT%2017\4.%20SINIF%20OKULİSTİK\OKULİSTİK%20TEST%204\MATEMATİK%20TESTİK4\KESİRLER\CK050.mht!/qimage/tr/q32982-c1.png" style="width:24pt;height:31.5pt;visibility:visible">
                        <v:imagedata r:id="rId5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  <w:tr w:rsidR="00A73E1E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B4A8D"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</w:rPr>
                    <w:pict>
                      <v:shape id="Resim 11" o:spid="_x0000_i1026" type="#_x0000_t75" alt="mhtml:file://E:\M-Z%20ŞBT%2017\4.%20SINIF%20OKULİSTİK\OKULİSTİK%20TEST%204\MATEMATİK%20TESTİK4\KESİRLER\CK050.mht!/qimage/tr/q32981-c2.png" style="width:24.75pt;height:31.5pt;visibility:visible">
                        <v:imagedata r:id="rId6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  <w:tr w:rsidR="00A73E1E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3</w:t>
                  </w:r>
                  <w:r w:rsidRPr="007B4A8D"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</w:rPr>
                    <w:pict>
                      <v:shape id="_x0000_i1027" type="#_x0000_t75" alt="mhtml:file://E:\M-Z%20ŞBT%2017\4.%20SINIF%20OKULİSTİK\OKULİSTİK%20TEST%204\MATEMATİK%20TESTİK4\KESİRLER\CK050.mht!/qimage/tr/q32982-c1.png" style="width:29.25pt;height:31.5pt;visibility:visible">
                        <v:imagedata r:id="rId5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A73E1E" w:rsidRPr="007F7A9F" w:rsidRDefault="00A73E1E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</w:tbl>
          <w:p w:rsidR="00A73E1E" w:rsidRPr="004F7560" w:rsidRDefault="00A73E1E" w:rsidP="00A9695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73E1E" w:rsidRPr="004F7560">
        <w:tc>
          <w:tcPr>
            <w:tcW w:w="5476" w:type="dxa"/>
          </w:tcPr>
          <w:p w:rsidR="00A73E1E" w:rsidRDefault="00A73E1E" w:rsidP="00AC62F1">
            <w:pPr>
              <w:pStyle w:val="NoSpacing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rect id="Rectangle 217" o:spid="_x0000_s1026" alt="Küçük kılavuz" style="position:absolute;margin-left:268.5pt;margin-top:26.45pt;width:264.8pt;height:133.5pt;z-index:251662848;visibility:visible;mso-position-horizontal-relative:text;mso-position-vertical-relative:text" filled="f" strokecolor="#0070c0" strokeweight="3pt">
                  <v:stroke linestyle="thinThin"/>
                  <v:textbox>
                    <w:txbxContent>
                      <w:p w:rsidR="00A73E1E" w:rsidRPr="002D52D2" w:rsidRDefault="00A73E1E" w:rsidP="00CB3528">
                        <w:pPr>
                          <w:rPr>
                            <w:rFonts w:ascii="Arial" w:hAnsi="Arial" w:cs="Arial"/>
                            <w:noProof/>
                            <w:color w:val="FFFFFF"/>
                          </w:rPr>
                        </w:pPr>
                        <w:r w:rsidRPr="007B4A8D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0"/>
                            <w:szCs w:val="20"/>
                          </w:rPr>
                          <w:pict>
                            <v:shape id="Resim 260" o:spid="_x0000_i1036" type="#_x0000_t75" style="width:20.25pt;height:26.25pt;visibility:visible">
                              <v:imagedata r:id="rId7" o:title=""/>
                            </v:shape>
                          </w:pict>
                        </w:r>
                        <w:r w:rsidRPr="007B4A8D">
                          <w:rPr>
                            <w:b/>
                            <w:bCs/>
                            <w:noProof/>
                          </w:rPr>
                          <w:pict>
                            <v:shape id="Resim 3" o:spid="_x0000_i1037" type="#_x0000_t75" style="width:66.75pt;height:38.25pt;visibility:visible">
                              <v:imagedata r:id="rId8" o:title=""/>
                            </v:shape>
                          </w:pict>
                        </w: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 w:rsidRPr="007B4A8D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2" o:spid="_x0000_i1038" type="#_x0000_t75" style="width:20.25pt;height:23.25pt;visibility:visible">
                              <v:imagedata r:id="rId9" o:title=""/>
                            </v:shape>
                          </w:pict>
                        </w:r>
                        <w:r w:rsidRPr="007B4A8D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3" o:spid="_x0000_i1039" type="#_x0000_t75" style="width:78.75pt;height:21pt;visibility:visible">
                              <v:imagedata r:id="rId10" o:title=""/>
                            </v:shape>
                          </w:pict>
                        </w:r>
                        <w:r w:rsidRPr="007B4A8D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4" o:spid="_x0000_i1040" type="#_x0000_t75" style="width:78.75pt;height:21pt;visibility:visible">
                              <v:imagedata r:id="rId10" o:title=""/>
                            </v:shape>
                          </w:pict>
                        </w: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 w:rsidRPr="007B4A8D">
                          <w:rPr>
                            <w:rFonts w:ascii="Arial" w:hAnsi="Arial" w:cs="Arial"/>
                            <w:noProof/>
                          </w:rPr>
                          <w:pict>
                            <v:shape id="_x0000_i1041" type="#_x0000_t75" style="width:28.5pt;height:24.75pt;visibility:visible">
                              <v:imagedata r:id="rId11" o:title=""/>
                            </v:shape>
                          </w:pict>
                        </w:r>
                        <w:r w:rsidRPr="007B4A8D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0" o:spid="_x0000_i1042" type="#_x0000_t75" style="width:78.75pt;height:21pt;visibility:visible">
                              <v:imagedata r:id="rId10" o:title=""/>
                            </v:shape>
                          </w:pict>
                        </w:r>
                        <w:r w:rsidRPr="007B4A8D">
                          <w:rPr>
                            <w:rFonts w:ascii="Arial" w:hAnsi="Arial" w:cs="Arial"/>
                            <w:noProof/>
                          </w:rPr>
                          <w:pict>
                            <v:shape id="_x0000_i1043" type="#_x0000_t75" style="width:78.75pt;height:21pt;visibility:visible">
                              <v:imagedata r:id="rId10" o:title=""/>
                            </v:shape>
                          </w:pict>
                        </w: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Pr="00E30B47" w:rsidRDefault="00A73E1E" w:rsidP="00CB3528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group id="Group 197" o:spid="_x0000_s1027" style="position:absolute;margin-left:99.75pt;margin-top:26.4pt;width:27.15pt;height:42pt;z-index:251656704;mso-position-horizontal-relative:text;mso-position-vertical-relative:text" coordorigin="927,4451" coordsize="543,720">
                  <v:rect id="Rectangle 198" o:spid="_x0000_s1028" style="position:absolute;left:927;top:4451;width:543;height:720;visibility:visible" strokecolor="white">
                    <v:textbox inset="1mm,,1mm">
                      <w:txbxContent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199" o:spid="_x0000_s1029" style="position:absolute;visibility:visible" from="927,4811" to="1287,4811" o:connectortype="straight"/>
                </v:group>
              </w:pict>
            </w:r>
            <w:r>
              <w:rPr>
                <w:rFonts w:ascii="Comic Sans MS" w:hAnsi="Comic Sans MS" w:cs="Comic Sans MS"/>
                <w:b/>
                <w:bCs/>
              </w:rPr>
              <w:t>3.</w:t>
            </w:r>
            <w:r>
              <w:rPr>
                <w:b/>
                <w:bCs/>
              </w:rPr>
              <w:t>Aşağıdaki bütünlerin boyalı kısımlarını gösteren kesri yazınız.</w:t>
            </w:r>
            <w:r>
              <w:rPr>
                <w:b/>
                <w:bCs/>
                <w:sz w:val="24"/>
                <w:szCs w:val="24"/>
              </w:rPr>
              <w:t>(6</w:t>
            </w:r>
            <w:r w:rsidRPr="00DB63A1">
              <w:rPr>
                <w:b/>
                <w:bCs/>
                <w:sz w:val="24"/>
                <w:szCs w:val="24"/>
              </w:rPr>
              <w:t>p)</w:t>
            </w:r>
          </w:p>
          <w:p w:rsidR="00A73E1E" w:rsidRPr="0048793D" w:rsidRDefault="00A73E1E" w:rsidP="00AC62F1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15" o:spid="_x0000_s1030" type="#_x0000_t75" style="position:absolute;margin-left:1.5pt;margin-top:6.65pt;width:69pt;height:28.5pt;z-index:-251661824;visibility:visible">
                  <v:imagedata r:id="rId12" o:title=""/>
                </v:shape>
              </w:pict>
            </w: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96" o:spid="_x0000_s1031" type="#_x0000_t13" alt="Küçük kılavuz" style="position:absolute;margin-left:71.9pt;margin-top:1.05pt;width:18.1pt;height:8.15pt;z-index:251655680;visibility:visible" fillcolor="#ff9" strokecolor="navy">
                  <v:fill r:id="rId13" o:title="" type="pattern"/>
                </v:shape>
              </w:pict>
            </w: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A73E1E" w:rsidRDefault="00A73E1E" w:rsidP="00FB7E36">
            <w:pPr>
              <w:tabs>
                <w:tab w:val="left" w:pos="42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group id="Group 201" o:spid="_x0000_s1032" style="position:absolute;margin-left:189.6pt;margin-top:5pt;width:39.15pt;height:42pt;z-index:251658752" coordorigin="927,4451" coordsize="783,720">
                  <v:rect id="Rectangle 202" o:spid="_x0000_s1033" style="position:absolute;left:1470;top:4451;width:240;height:720;flip:x;visibility:visible" strokecolor="white">
                    <v:textbox inset="1mm,,1mm">
                      <w:txbxContent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203" o:spid="_x0000_s1034" style="position:absolute;visibility:visible" from="927,4811" to="1287,4811" o:connectortype="straight"/>
                </v:group>
              </w:pic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AutoShape 200" o:spid="_x0000_s1035" type="#_x0000_t13" alt="Küçük kılavuz" style="position:absolute;margin-left:152pt;margin-top:10.95pt;width:18.1pt;height:8.15pt;z-index:251657728;visibility:visible" fillcolor="#ff9" strokecolor="navy">
                  <v:fill r:id="rId13" o:title="" type="pattern"/>
                </v:shape>
              </w:pict>
            </w:r>
            <w:r w:rsidRPr="007B4A8D">
              <w:rPr>
                <w:rFonts w:ascii="Arial" w:hAnsi="Arial" w:cs="Arial"/>
                <w:noProof/>
                <w:sz w:val="16"/>
                <w:szCs w:val="16"/>
              </w:rPr>
              <w:pict>
                <v:shape id="Resim 5" o:spid="_x0000_i1044" type="#_x0000_t75" style="width:151.5pt;height:37.5pt;visibility:visible">
                  <v:imagedata r:id="rId14" o:title=""/>
                </v:shape>
              </w:pict>
            </w: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group id="Group 206" o:spid="_x0000_s1036" style="position:absolute;margin-left:189pt;margin-top:2.55pt;width:27.15pt;height:42pt;z-index:251661824" coordorigin="927,4451" coordsize="543,720">
                  <v:rect id="Rectangle 207" o:spid="_x0000_s1037" style="position:absolute;left:927;top:4451;width:543;height:720;visibility:visible" strokecolor="white">
                    <v:textbox inset="1mm,,1mm">
                      <w:txbxContent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208" o:spid="_x0000_s1038" style="position:absolute;visibility:visible" from="927,4811" to="1287,4811" o:connectortype="straight"/>
                </v:group>
              </w:pict>
            </w: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Resim 4" o:spid="_x0000_s1039" type="#_x0000_t75" alt="http://www.okulistik.com/qimage/tr/q34526-c4.png" style="position:absolute;margin-left:3.75pt;margin-top:1.65pt;width:142.45pt;height:21pt;z-index:251659776;visibility:visible">
                  <v:imagedata r:id="rId15" o:title=""/>
                </v:shape>
              </w:pict>
            </w: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AutoShape 205" o:spid="_x0000_s1040" type="#_x0000_t13" alt="Küçük kılavuz" style="position:absolute;margin-left:150.5pt;margin-top:.7pt;width:18.1pt;height:8.15pt;z-index:251660800;visibility:visible" fillcolor="#ff9" strokecolor="navy">
                  <v:fill r:id="rId13" o:title="" type="pattern"/>
                </v:shape>
              </w:pict>
            </w: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A73E1E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A73E1E" w:rsidRPr="004F7560" w:rsidRDefault="00A73E1E" w:rsidP="001602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5" w:type="dxa"/>
          </w:tcPr>
          <w:p w:rsidR="00A73E1E" w:rsidRDefault="00A73E1E" w:rsidP="0062304B">
            <w:pPr>
              <w:ind w:right="-416"/>
              <w:rPr>
                <w:rFonts w:ascii="Comic Sans MS" w:hAnsi="Comic Sans MS" w:cs="Comic Sans MS"/>
                <w:b/>
                <w:bCs/>
                <w:noProof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S.4)</w:t>
            </w:r>
            <w:r w:rsidRPr="001578EC"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>-</w:t>
            </w:r>
            <w:r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>Verilen kesir kadarını boyayınız.</w:t>
            </w:r>
            <w:r>
              <w:rPr>
                <w:b/>
                <w:bCs/>
              </w:rPr>
              <w:t>(3</w:t>
            </w:r>
            <w:r w:rsidRPr="00DB63A1">
              <w:rPr>
                <w:b/>
                <w:bCs/>
              </w:rPr>
              <w:t>p)</w:t>
            </w:r>
          </w:p>
          <w:p w:rsidR="00A73E1E" w:rsidRPr="001578EC" w:rsidRDefault="00A73E1E" w:rsidP="0062304B">
            <w:pPr>
              <w:ind w:right="-416"/>
              <w:rPr>
                <w:rFonts w:ascii="Arial" w:hAnsi="Arial" w:cs="Arial"/>
              </w:rPr>
            </w:pPr>
          </w:p>
        </w:tc>
      </w:tr>
      <w:tr w:rsidR="00A73E1E" w:rsidRPr="004F7560">
        <w:trPr>
          <w:trHeight w:val="2166"/>
        </w:trPr>
        <w:tc>
          <w:tcPr>
            <w:tcW w:w="5476" w:type="dxa"/>
          </w:tcPr>
          <w:p w:rsidR="00A73E1E" w:rsidRDefault="00A73E1E" w:rsidP="0014139F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</w:rPr>
              <w:pict>
                <v:rect id="Rectangle 225" o:spid="_x0000_s1041" alt="Küçük kılavuz" style="position:absolute;margin-left:-2.15pt;margin-top:9.85pt;width:264.8pt;height:97.9pt;z-index:251663872;visibility:visible;mso-position-horizontal-relative:text;mso-position-vertical-relative:text" filled="f" strokecolor="#0070c0" strokeweight="3pt">
                  <v:stroke linestyle="thinThin"/>
                  <v:textbox>
                    <w:txbxContent>
                      <w:p w:rsidR="00A73E1E" w:rsidRPr="00FE79C4" w:rsidRDefault="00A73E1E" w:rsidP="00FE79C4">
                        <w:pPr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5) </w:t>
                        </w: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Aşağıdaki ölçüler arasındaki çevirmeleri yapınız</w:t>
                        </w:r>
                        <w:r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. (</w:t>
                        </w:r>
                        <w:r w:rsidRPr="005A73EC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5p)</w:t>
                        </w:r>
                      </w:p>
                      <w:p w:rsidR="00A73E1E" w:rsidRPr="00FE79C4" w:rsidRDefault="00A73E1E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2"/>
                            <w:szCs w:val="22"/>
                          </w:rPr>
                          <w:t xml:space="preserve">8 L =…………….mL               5 Kg =………… g            </w:t>
                        </w:r>
                      </w:p>
                      <w:p w:rsidR="00A73E1E" w:rsidRPr="00FE79C4" w:rsidRDefault="00A73E1E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2"/>
                            <w:szCs w:val="22"/>
                          </w:rPr>
                          <w:t>3000mL=………L             2000 g =……..…Kg</w:t>
                        </w:r>
                      </w:p>
                      <w:p w:rsidR="00A73E1E" w:rsidRPr="008953A4" w:rsidRDefault="00A73E1E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>3L250 mL</w:t>
                        </w:r>
                        <w:r w:rsidRPr="008953A4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 = ………………..</w:t>
                        </w: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>mL</w:t>
                        </w:r>
                        <w:r w:rsidRPr="008953A4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ab/>
                        </w: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Default="00A73E1E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A73E1E" w:rsidRPr="00E30B47" w:rsidRDefault="00A73E1E" w:rsidP="008937B3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A73E1E" w:rsidRPr="00161668" w:rsidRDefault="00A73E1E" w:rsidP="0014139F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73E1E" w:rsidRPr="00A70526" w:rsidRDefault="00A73E1E" w:rsidP="008937B3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435" w:type="dxa"/>
          </w:tcPr>
          <w:p w:rsidR="00A73E1E" w:rsidRPr="004F7560" w:rsidRDefault="00A73E1E" w:rsidP="0016025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pict>
                <v:shape id="_x0000_s1042" type="#_x0000_t75" style="position:absolute;left:0;text-align:left;margin-left:342.35pt;margin-top:208.25pt;width:184.15pt;height:25.85pt;z-index:-251650560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noProof/>
              </w:rPr>
              <w:pict>
                <v:group id="Group 27" o:spid="_x0000_s1043" style="position:absolute;left:0;text-align:left;margin-left:35.25pt;margin-top:9.85pt;width:89.05pt;height:36pt;z-index:251645440;mso-position-horizontal-relative:text;mso-position-vertical-relative:text" coordorigin="6620,1807" coordsize="1740,720">
                  <v:group id="Group 28" o:spid="_x0000_s1044" style="position:absolute;left:6620;top:1807;width:300;height:720" coordorigin="3680,6659" coordsize="300,720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9" o:spid="_x0000_s1045" type="#_x0000_t202" style="position:absolute;left:3680;top:6659;width:300;height:360;visibility:visible" filled="f" stroked="f">
                      <v:textbox inset="0,0,0,0">
                        <w:txbxContent>
                          <w:p w:rsidR="00A73E1E" w:rsidRPr="00115540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0" o:spid="_x0000_s1046" style="position:absolute;visibility:visible" from="3680,7022" to="3941,7022" o:connectortype="straight" strokeweight="1.25pt"/>
                    <v:shape id="Text Box 31" o:spid="_x0000_s1047" type="#_x0000_t202" style="position:absolute;left:3680;top:7019;width:300;height:360;visibility:visible" filled="f" stroked="f">
                      <v:textbox inset="0,0,0,0">
                        <w:txbxContent>
                          <w:p w:rsidR="00A73E1E" w:rsidRPr="004C73DD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4C73D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2" o:spid="_x0000_s1048" style="position:absolute;left:6980;top:1807;width:300;height:720" coordorigin="3680,6659" coordsize="300,720">
                    <v:shape id="Text Box 33" o:spid="_x0000_s1049" type="#_x0000_t202" style="position:absolute;left:3680;top:6659;width:300;height:360;visibility:visible" filled="f" stroked="f">
                      <v:textbox inset="0,0,0,0">
                        <w:txbxContent>
                          <w:p w:rsidR="00A73E1E" w:rsidRPr="00115540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4" o:spid="_x0000_s1050" style="position:absolute;visibility:visible" from="3680,7022" to="3941,7022" o:connectortype="straight" strokeweight="1.25pt"/>
                    <v:shape id="Text Box 35" o:spid="_x0000_s1051" type="#_x0000_t202" style="position:absolute;left:3680;top:7019;width:300;height:360;visibility:visible" filled="f" stroked="f">
                      <v:textbox inset="0,0,0,0">
                        <w:txbxContent>
                          <w:p w:rsidR="00A73E1E" w:rsidRPr="004C73DD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4C73D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36" o:spid="_x0000_s1052" style="position:absolute;left:7340;top:1807;width:300;height:720" coordorigin="3680,6659" coordsize="300,720">
                    <v:shape id="Text Box 37" o:spid="_x0000_s1053" type="#_x0000_t202" style="position:absolute;left:3680;top:6659;width:300;height:360;visibility:visible" filled="f" stroked="f">
                      <v:textbox inset="0,0,0,0">
                        <w:txbxContent>
                          <w:p w:rsidR="00A73E1E" w:rsidRPr="00115540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8" o:spid="_x0000_s1054" style="position:absolute;visibility:visible" from="3680,7022" to="3941,7022" o:connectortype="straight" strokeweight="1.25pt"/>
                    <v:shape id="Text Box 39" o:spid="_x0000_s1055" type="#_x0000_t202" style="position:absolute;left:3680;top:7019;width:300;height:360;visibility:visible" filled="f" stroked="f">
                      <v:textbox inset="0,0,0,0">
                        <w:txbxContent>
                          <w:p w:rsidR="00A73E1E" w:rsidRPr="00E21D28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E21D28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40" o:spid="_x0000_s1056" style="position:absolute;left:7700;top:1807;width:300;height:720" coordorigin="3680,6659" coordsize="300,720">
                    <v:shape id="Text Box 41" o:spid="_x0000_s1057" type="#_x0000_t202" style="position:absolute;left:3680;top:6659;width:300;height:360;visibility:visible" filled="f" stroked="f">
                      <v:textbox inset="0,0,0,0">
                        <w:txbxContent>
                          <w:p w:rsidR="00A73E1E" w:rsidRPr="00115540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2" o:spid="_x0000_s1058" style="position:absolute;visibility:visible" from="3680,7022" to="3941,7022" o:connectortype="straight" strokeweight="1.25pt"/>
                    <v:shape id="Text Box 43" o:spid="_x0000_s1059" type="#_x0000_t202" style="position:absolute;left:3680;top:7019;width:300;height:360;visibility:visible" filled="f" stroked="f">
                      <v:textbox inset="0,0,0,0">
                        <w:txbxContent>
                          <w:p w:rsidR="00A73E1E" w:rsidRPr="00E21D28" w:rsidRDefault="00A73E1E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44" o:spid="_x0000_s1060" style="position:absolute;left:8060;top:1807;width:300;height:720" coordorigin="3680,6659" coordsize="300,720">
                    <v:shape id="Text Box 45" o:spid="_x0000_s1061" type="#_x0000_t202" style="position:absolute;left:3680;top:6659;width:300;height:360;visibility:visible" filled="f" stroked="f">
                      <v:textbox inset="0,0,0,0">
                        <w:txbxContent>
                          <w:p w:rsidR="00A73E1E" w:rsidRPr="00431FC8" w:rsidRDefault="00A73E1E" w:rsidP="002D52D2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6" o:spid="_x0000_s1062" style="position:absolute;visibility:visible" from="3680,7022" to="3941,7022" o:connectortype="straight" strokeweight="1.25pt"/>
                    <v:shape id="Text Box 47" o:spid="_x0000_s1063" type="#_x0000_t202" style="position:absolute;left:3680;top:7019;width:300;height:360;visibility:visible" filled="f" stroked="f">
                      <v:textbox inset="0,0,0,0">
                        <w:txbxContent>
                          <w:p w:rsidR="00A73E1E" w:rsidRPr="00431FC8" w:rsidRDefault="00A73E1E" w:rsidP="00901CD8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A73E1E" w:rsidRDefault="00A73E1E" w:rsidP="0016025F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                </w:t>
            </w: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sembolkullanarak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 xml:space="preserve"> büyükte</w:t>
            </w:r>
          </w:p>
          <w:p w:rsidR="00A73E1E" w:rsidRDefault="00A73E1E" w:rsidP="0016025F">
            <w:pPr>
              <w:rPr>
                <w:b/>
                <w:bCs/>
              </w:rPr>
            </w:pPr>
          </w:p>
          <w:p w:rsidR="00A73E1E" w:rsidRPr="00173059" w:rsidRDefault="00A73E1E" w:rsidP="0016025F">
            <w:pPr>
              <w:rPr>
                <w:rFonts w:ascii="Comic Sans MS" w:hAnsi="Comic Sans MS" w:cs="Comic Sans MS"/>
                <w:b/>
                <w:bCs/>
              </w:rPr>
            </w:pP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küçüğe</w:t>
            </w: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sıralayınız.</w:t>
            </w:r>
            <w:r>
              <w:rPr>
                <w:rFonts w:ascii="Calibri" w:hAnsi="Calibri" w:cs="Calibri"/>
                <w:b/>
                <w:bCs/>
              </w:rPr>
              <w:t>(5P)</w:t>
            </w:r>
          </w:p>
          <w:p w:rsidR="00A73E1E" w:rsidRDefault="00A73E1E" w:rsidP="0016025F">
            <w:pPr>
              <w:rPr>
                <w:b/>
                <w:bCs/>
                <w:sz w:val="16"/>
                <w:szCs w:val="16"/>
              </w:rPr>
            </w:pPr>
          </w:p>
          <w:p w:rsidR="00A73E1E" w:rsidRDefault="00A73E1E" w:rsidP="00A70526">
            <w:pPr>
              <w:rPr>
                <w:b/>
                <w:bCs/>
                <w:sz w:val="16"/>
                <w:szCs w:val="16"/>
              </w:rPr>
            </w:pPr>
          </w:p>
          <w:p w:rsidR="00A73E1E" w:rsidRDefault="00A73E1E" w:rsidP="00A70526">
            <w:pPr>
              <w:rPr>
                <w:b/>
                <w:bCs/>
                <w:sz w:val="16"/>
                <w:szCs w:val="16"/>
              </w:rPr>
            </w:pPr>
          </w:p>
          <w:p w:rsidR="00A73E1E" w:rsidRDefault="00A73E1E" w:rsidP="00A70526">
            <w:pPr>
              <w:rPr>
                <w:b/>
                <w:bCs/>
                <w:sz w:val="16"/>
                <w:szCs w:val="16"/>
              </w:rPr>
            </w:pPr>
          </w:p>
          <w:p w:rsidR="00A73E1E" w:rsidRDefault="00A73E1E" w:rsidP="00A70526">
            <w:pPr>
              <w:rPr>
                <w:b/>
                <w:bCs/>
                <w:sz w:val="16"/>
                <w:szCs w:val="16"/>
              </w:rPr>
            </w:pPr>
          </w:p>
          <w:p w:rsidR="00A73E1E" w:rsidRDefault="00A73E1E" w:rsidP="00A70526">
            <w:pPr>
              <w:rPr>
                <w:b/>
                <w:bCs/>
                <w:sz w:val="16"/>
                <w:szCs w:val="16"/>
              </w:rPr>
            </w:pPr>
          </w:p>
          <w:p w:rsidR="00A73E1E" w:rsidRPr="00A70526" w:rsidRDefault="00A73E1E" w:rsidP="00A7052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73E1E" w:rsidRPr="004F7560">
        <w:trPr>
          <w:trHeight w:val="2090"/>
        </w:trPr>
        <w:tc>
          <w:tcPr>
            <w:tcW w:w="5476" w:type="dxa"/>
          </w:tcPr>
          <w:p w:rsidR="00A73E1E" w:rsidRDefault="00A73E1E" w:rsidP="0011731B">
            <w:pPr>
              <w:rPr>
                <w:b/>
                <w:bCs/>
                <w:sz w:val="16"/>
                <w:szCs w:val="16"/>
              </w:rPr>
            </w:pPr>
            <w:r w:rsidRPr="002872FE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>S.7)</w:t>
            </w:r>
          </w:p>
          <w:p w:rsidR="00A73E1E" w:rsidRDefault="00A73E1E" w:rsidP="0011731B">
            <w:pPr>
              <w:rPr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group id="Group 251" o:spid="_x0000_s1064" style="position:absolute;margin-left:3.5pt;margin-top:2.1pt;width:87pt;height:36pt;z-index:251664896" coordorigin="6619,15909" coordsize="1740,720">
                  <v:group id="Group 252" o:spid="_x0000_s1065" style="position:absolute;left:6619;top:15909;width:300;height:720" coordorigin="3680,6659" coordsize="300,720">
                    <v:shape id="Text Box 253" o:spid="_x0000_s1066" type="#_x0000_t202" style="position:absolute;left:3680;top:6659;width:300;height:360;visibility:visible" filled="f" stroked="f">
                      <v:textbox style="mso-next-textbox:#Text Box 253" inset="0,0,0,0">
                        <w:txbxContent>
                          <w:p w:rsidR="00A73E1E" w:rsidRPr="00AE2E7D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54" o:spid="_x0000_s1067" style="position:absolute;visibility:visible" from="3680,7022" to="3941,7022" o:connectortype="straight" strokeweight="1.25pt"/>
                    <v:shape id="Text Box 255" o:spid="_x0000_s1068" type="#_x0000_t202" style="position:absolute;left:3680;top:7019;width:300;height:360;visibility:visible" filled="f" stroked="f">
                      <v:textbox style="mso-next-textbox:#Text Box 255" inset="0,0,0,0">
                        <w:txbxContent>
                          <w:p w:rsidR="00A73E1E" w:rsidRPr="006254A4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56" o:spid="_x0000_s1069" style="position:absolute;left:8059;top:15909;width:300;height:720" coordorigin="3680,6659" coordsize="300,720">
                    <v:shape id="Text Box 257" o:spid="_x0000_s1070" type="#_x0000_t202" style="position:absolute;left:3680;top:6659;width:300;height:360;visibility:visible" filled="f" stroked="f">
                      <v:textbox style="mso-next-textbox:#Text Box 257" inset="0,0,0,0">
                        <w:txbxContent>
                          <w:p w:rsidR="00A73E1E" w:rsidRPr="00431FC8" w:rsidRDefault="00A73E1E" w:rsidP="0022117A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line id="Line 258" o:spid="_x0000_s1071" style="position:absolute;visibility:visible" from="3680,7022" to="3941,7022" o:connectortype="straight" strokeweight="1.25pt"/>
                    <v:shape id="Text Box 259" o:spid="_x0000_s1072" type="#_x0000_t202" style="position:absolute;left:3680;top:7019;width:300;height:360;visibility:visible" filled="f" stroked="f">
                      <v:textbox style="mso-next-textbox:#Text Box 259" inset="0,0,0,0">
                        <w:txbxContent>
                          <w:p w:rsidR="00A73E1E" w:rsidRPr="00431FC8" w:rsidRDefault="00A73E1E" w:rsidP="0022117A">
                            <w:pPr>
                              <w:pBdr>
                                <w:top w:val="single" w:sz="4" w:space="1" w:color="auto"/>
                              </w:pBd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0" o:spid="_x0000_s1073" style="position:absolute;left:7699;top:15909;width:300;height:720" coordorigin="3680,6659" coordsize="300,720">
                    <v:shape id="Text Box 261" o:spid="_x0000_s1074" type="#_x0000_t202" style="position:absolute;left:3680;top:6659;width:300;height:360;visibility:visible" filled="f" stroked="f">
                      <v:textbox style="mso-next-textbox:#Text Box 261" inset="0,0,0,0">
                        <w:txbxContent>
                          <w:p w:rsidR="00A73E1E" w:rsidRPr="006254A4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62" o:spid="_x0000_s1075" style="position:absolute;visibility:visible" from="3680,7022" to="3941,7022" o:connectortype="straight" strokeweight="1.25pt"/>
                    <v:shape id="Text Box 263" o:spid="_x0000_s1076" type="#_x0000_t202" style="position:absolute;left:3680;top:7019;width:300;height:360;visibility:visible" filled="f" stroked="f">
                      <v:textbox style="mso-next-textbox:#Text Box 263" inset="0,0,0,0">
                        <w:txbxContent>
                          <w:p w:rsidR="00A73E1E" w:rsidRPr="006254A4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4" o:spid="_x0000_s1077" style="position:absolute;left:7339;top:15909;width:300;height:720" coordorigin="3680,6659" coordsize="300,720">
                    <v:shape id="Text Box 265" o:spid="_x0000_s1078" type="#_x0000_t202" style="position:absolute;left:3680;top:6659;width:300;height:360;visibility:visible" filled="f" stroked="f">
                      <v:textbox style="mso-next-textbox:#Text Box 265" inset="0,0,0,0">
                        <w:txbxContent>
                          <w:p w:rsidR="00A73E1E" w:rsidRPr="00AE2E7D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266" o:spid="_x0000_s1079" style="position:absolute;visibility:visible" from="3680,7022" to="3941,7022" o:connectortype="straight" strokeweight="1.25pt"/>
                    <v:shape id="Text Box 267" o:spid="_x0000_s1080" type="#_x0000_t202" style="position:absolute;left:3680;top:7019;width:300;height:360;visibility:visible" filled="f" stroked="f">
                      <v:textbox style="mso-next-textbox:#Text Box 267" inset="0,0,0,0">
                        <w:txbxContent>
                          <w:p w:rsidR="00A73E1E" w:rsidRPr="00AE2E7D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8" o:spid="_x0000_s1081" style="position:absolute;left:6979;top:15909;width:300;height:720" coordorigin="3680,6659" coordsize="300,720">
                    <v:shape id="Text Box 269" o:spid="_x0000_s1082" type="#_x0000_t202" style="position:absolute;left:3680;top:6659;width:300;height:360;visibility:visible" filled="f" stroked="f">
                      <v:textbox style="mso-next-textbox:#Text Box 269" inset="0,0,0,0">
                        <w:txbxContent>
                          <w:p w:rsidR="00A73E1E" w:rsidRPr="006254A4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270" o:spid="_x0000_s1083" style="position:absolute;visibility:visible" from="3680,7022" to="3941,7022" o:connectortype="straight" strokeweight="1.25pt"/>
                    <v:shape id="Text Box 271" o:spid="_x0000_s1084" type="#_x0000_t202" style="position:absolute;left:3680;top:7019;width:300;height:360;visibility:visible" filled="f" stroked="f">
                      <v:textbox style="mso-next-textbox:#Text Box 271" inset="0,0,0,0">
                        <w:txbxContent>
                          <w:p w:rsidR="00A73E1E" w:rsidRPr="006254A4" w:rsidRDefault="00A73E1E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A73E1E" w:rsidRPr="00A70526" w:rsidRDefault="00A73E1E" w:rsidP="0011731B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         </w:t>
            </w:r>
            <w:r w:rsidRPr="00A7052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Sembol kullanarak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küçükten</w:t>
            </w:r>
          </w:p>
          <w:p w:rsidR="00A73E1E" w:rsidRPr="002D3AFF" w:rsidRDefault="00A73E1E" w:rsidP="0011731B">
            <w:pPr>
              <w:ind w:right="-480"/>
              <w:rPr>
                <w:b/>
                <w:bCs/>
              </w:rPr>
            </w:pPr>
          </w:p>
          <w:p w:rsidR="00A73E1E" w:rsidRPr="002D3AFF" w:rsidRDefault="00A73E1E" w:rsidP="0011731B">
            <w:pPr>
              <w:ind w:right="-480"/>
              <w:rPr>
                <w:b/>
                <w:bCs/>
              </w:rPr>
            </w:pP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büyüğe</w:t>
            </w:r>
            <w:r w:rsidRPr="00A7052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sıralayınız</w:t>
            </w:r>
            <w:r>
              <w:rPr>
                <w:b/>
                <w:bCs/>
              </w:rPr>
              <w:t xml:space="preserve">.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(5</w:t>
            </w:r>
            <w:r w:rsidRPr="004F3F9B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P)</w:t>
            </w:r>
          </w:p>
          <w:p w:rsidR="00A73E1E" w:rsidRDefault="00A73E1E" w:rsidP="0011731B">
            <w:pPr>
              <w:rPr>
                <w:rFonts w:ascii="Arial" w:hAnsi="Arial" w:cs="Arial"/>
              </w:rPr>
            </w:pPr>
          </w:p>
          <w:p w:rsidR="00A73E1E" w:rsidRDefault="00A73E1E" w:rsidP="0011731B">
            <w:pPr>
              <w:rPr>
                <w:rFonts w:ascii="Arial" w:hAnsi="Arial" w:cs="Arial"/>
              </w:rPr>
            </w:pPr>
          </w:p>
          <w:p w:rsidR="00A73E1E" w:rsidRDefault="00A73E1E" w:rsidP="0011731B">
            <w:pPr>
              <w:rPr>
                <w:rFonts w:ascii="Arial" w:hAnsi="Arial" w:cs="Arial"/>
              </w:rPr>
            </w:pPr>
          </w:p>
          <w:p w:rsidR="00A73E1E" w:rsidRPr="004F7560" w:rsidRDefault="00A73E1E" w:rsidP="0011731B">
            <w:pPr>
              <w:rPr>
                <w:rFonts w:ascii="Arial" w:hAnsi="Arial" w:cs="Arial"/>
              </w:rPr>
            </w:pPr>
          </w:p>
        </w:tc>
        <w:tc>
          <w:tcPr>
            <w:tcW w:w="5435" w:type="dxa"/>
          </w:tcPr>
          <w:p w:rsidR="00A73E1E" w:rsidRPr="0011731B" w:rsidRDefault="00A73E1E" w:rsidP="0016025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S.8)</w:t>
            </w:r>
            <w:r w:rsidRPr="0040306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Aşağıdaki sayı doğrusu üzerinde gösterilen harflere karşılık gelen kesirleri  yazınız.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(6p)</w:t>
            </w:r>
          </w:p>
          <w:p w:rsidR="00A73E1E" w:rsidRPr="0022117A" w:rsidRDefault="00A73E1E" w:rsidP="0016025F">
            <w:pPr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22117A">
              <w:rPr>
                <w:rFonts w:ascii="Comic Sans MS" w:hAnsi="Comic Sans MS" w:cs="Comic Sans MS"/>
                <w:b/>
                <w:bCs/>
                <w:color w:val="000000"/>
                <w:sz w:val="22"/>
                <w:szCs w:val="22"/>
              </w:rPr>
              <w:t>AB           C</w:t>
            </w:r>
          </w:p>
          <w:p w:rsidR="00A73E1E" w:rsidRPr="00FE79C4" w:rsidRDefault="00A73E1E" w:rsidP="00FE79C4">
            <w:pPr>
              <w:tabs>
                <w:tab w:val="left" w:pos="2040"/>
              </w:tabs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pict>
                <v:line id="Line 124" o:spid="_x0000_s1085" style="position:absolute;z-index:251649536;visibility:visible" from="197.8pt,6.5pt" to="197.8pt,29.7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line id="Line 123" o:spid="_x0000_s1086" style="position:absolute;z-index:251648512;visibility:visible" from="144.1pt,6.5pt" to="145.15pt,29.7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line id="Line 122" o:spid="_x0000_s1087" style="position:absolute;z-index:251647488;visibility:visible" from="57.5pt,6.5pt" to="57.5pt,24.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shape id="Resim 1" o:spid="_x0000_s1088" type="#_x0000_t75" style="position:absolute;margin-left:1.25pt;margin-top:-.2pt;width:253.5pt;height:26.25pt;z-index:-251670016;visibility:visible">
                  <v:imagedata r:id="rId17" o:title=""/>
                </v:shape>
              </w:pict>
            </w:r>
            <w:r w:rsidRPr="00FE79C4">
              <w:rPr>
                <w:rFonts w:ascii="Arial" w:hAnsi="Arial" w:cs="Arial"/>
              </w:rPr>
              <w:tab/>
            </w:r>
          </w:p>
          <w:p w:rsidR="00A73E1E" w:rsidRPr="004F7560" w:rsidRDefault="00A73E1E" w:rsidP="0016025F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pict>
                <v:group id="Group 131" o:spid="_x0000_s1089" style="position:absolute;left:0;text-align:left;margin-left:189.3pt;margin-top:15.95pt;width:27.15pt;height:38.25pt;z-index:251652608" coordorigin="927,4451" coordsize="543,720">
                  <v:rect id="Rectangle 132" o:spid="_x0000_s1090" style="position:absolute;left:927;top:4451;width:543;height:720;visibility:visible" strokecolor="white">
                    <v:textbox style="mso-next-textbox:#Rectangle 132" inset="1mm,,1mm">
                      <w:txbxContent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133" o:spid="_x0000_s1091" style="position:absolute;visibility:visible" from="927,4811" to="1287,4811" o:connectortype="straight"/>
                </v:group>
              </w:pict>
            </w:r>
            <w:r>
              <w:rPr>
                <w:noProof/>
              </w:rPr>
              <w:pict>
                <v:group id="Group 128" o:spid="_x0000_s1092" style="position:absolute;left:0;text-align:left;margin-left:133.3pt;margin-top:15.95pt;width:27.15pt;height:38.25pt;z-index:251651584" coordorigin="927,4451" coordsize="543,720">
                  <v:rect id="Rectangle 129" o:spid="_x0000_s1093" style="position:absolute;left:927;top:4451;width:543;height:720;visibility:visible" strokecolor="white">
                    <v:textbox style="mso-next-textbox:#Rectangle 129" inset="1mm,,1mm">
                      <w:txbxContent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130" o:spid="_x0000_s1094" style="position:absolute;visibility:visible" from="927,4811" to="1287,4811" o:connectortype="straight"/>
                </v:group>
              </w:pict>
            </w:r>
            <w:r>
              <w:rPr>
                <w:noProof/>
              </w:rPr>
              <w:pict>
                <v:group id="Group 125" o:spid="_x0000_s1095" style="position:absolute;left:0;text-align:left;margin-left:44.95pt;margin-top:10.7pt;width:27.15pt;height:38.25pt;z-index:251650560" coordorigin="927,4451" coordsize="543,720">
                  <v:rect id="Rectangle 126" o:spid="_x0000_s1096" style="position:absolute;left:927;top:4451;width:543;height:720;visibility:visible" strokecolor="white">
                    <v:textbox style="mso-next-textbox:#Rectangle 126" inset="1mm,,1mm">
                      <w:txbxContent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  <w:p w:rsidR="00A73E1E" w:rsidRPr="00285961" w:rsidRDefault="00A73E1E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</w:p>
                      </w:txbxContent>
                    </v:textbox>
                  </v:rect>
                  <v:line id="Line 127" o:spid="_x0000_s1097" style="position:absolute;visibility:visible" from="927,4811" to="1287,4811" o:connectortype="straight"/>
                </v:group>
              </w:pict>
            </w:r>
          </w:p>
        </w:tc>
      </w:tr>
      <w:tr w:rsidR="00A73E1E" w:rsidRPr="004F7560">
        <w:trPr>
          <w:trHeight w:val="2376"/>
        </w:trPr>
        <w:tc>
          <w:tcPr>
            <w:tcW w:w="5476" w:type="dxa"/>
          </w:tcPr>
          <w:p w:rsidR="00A73E1E" w:rsidRPr="000345F6" w:rsidRDefault="00A73E1E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</w:rPr>
              <w:t>S.9)</w:t>
            </w:r>
            <w:r w:rsidRPr="002A6819">
              <w:rPr>
                <w:rFonts w:ascii="Arial" w:hAnsi="Arial" w:cs="Arial"/>
                <w:b/>
                <w:bCs/>
              </w:rPr>
              <w:t xml:space="preserve"> </w: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Aşağıdaki kesirlerle ilgili toplama ve çıkarma işlemlerini yapınız.(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8p</w: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</w:t>
            </w:r>
          </w:p>
          <w:p w:rsidR="00A73E1E" w:rsidRDefault="00A73E1E" w:rsidP="005B4B34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 w:cs="Comic Sans MS"/>
                <w:b/>
                <w:bCs/>
                <w:position w:val="-24"/>
              </w:rPr>
            </w:pPr>
          </w:p>
          <w:p w:rsidR="00A73E1E" w:rsidRPr="000345F6" w:rsidRDefault="00A73E1E" w:rsidP="005B4B34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 w:cs="Comic Sans MS"/>
                <w:b/>
                <w:bCs/>
              </w:rPr>
            </w:pP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240" w:dyaOrig="630">
                <v:shape id="_x0000_i1045" type="#_x0000_t75" style="width:12pt;height:31.5pt" o:ole="">
                  <v:imagedata r:id="rId18" o:title=""/>
                </v:shape>
                <o:OLEObject Type="Embed" ProgID="Equation.3" ShapeID="_x0000_i1045" DrawAspect="Content" ObjectID="_1490644836" r:id="rId19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+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240" w:dyaOrig="630">
                <v:shape id="_x0000_i1046" type="#_x0000_t75" style="width:12pt;height:31.5pt" o:ole="">
                  <v:imagedata r:id="rId20" o:title=""/>
                </v:shape>
                <o:OLEObject Type="Embed" ProgID="Equation.3" ShapeID="_x0000_i1046" DrawAspect="Content" ObjectID="_1490644837" r:id="rId21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=  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          </w: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240" w:dyaOrig="630">
                <v:shape id="_x0000_i1047" type="#_x0000_t75" style="width:12pt;height:31.5pt" o:ole="">
                  <v:imagedata r:id="rId22" o:title=""/>
                </v:shape>
                <o:OLEObject Type="Embed" ProgID="Equation.3" ShapeID="_x0000_i1047" DrawAspect="Content" ObjectID="_1490644838" r:id="rId23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-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240" w:dyaOrig="630">
                <v:shape id="_x0000_i1048" type="#_x0000_t75" style="width:12pt;height:31.5pt" o:ole="">
                  <v:imagedata r:id="rId24" o:title=""/>
                </v:shape>
                <o:OLEObject Type="Embed" ProgID="Equation.3" ShapeID="_x0000_i1048" DrawAspect="Content" ObjectID="_1490644839" r:id="rId25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=</w:t>
            </w:r>
          </w:p>
          <w:p w:rsidR="00A73E1E" w:rsidRPr="000345F6" w:rsidRDefault="00A73E1E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</w:rPr>
            </w:pPr>
          </w:p>
          <w:p w:rsidR="00A73E1E" w:rsidRPr="000345F6" w:rsidRDefault="00A73E1E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bCs/>
              </w:rPr>
            </w:pP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375" w:dyaOrig="630">
                <v:shape id="_x0000_i1049" type="#_x0000_t75" style="width:18.75pt;height:31.5pt" o:ole="">
                  <v:imagedata r:id="rId26" o:title=""/>
                </v:shape>
                <o:OLEObject Type="Embed" ProgID="Equation.3" ShapeID="_x0000_i1049" DrawAspect="Content" ObjectID="_1490644840" r:id="rId27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+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375" w:dyaOrig="630">
                <v:shape id="_x0000_i1050" type="#_x0000_t75" style="width:18.75pt;height:31.5pt" o:ole="">
                  <v:imagedata r:id="rId28" o:title=""/>
                </v:shape>
                <o:OLEObject Type="Embed" ProgID="Equation.3" ShapeID="_x0000_i1050" DrawAspect="Content" ObjectID="_1490644841" r:id="rId29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=</w: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ab/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         </w: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435" w:dyaOrig="630">
                <v:shape id="_x0000_i1051" type="#_x0000_t75" style="width:21.75pt;height:31.5pt" o:ole="">
                  <v:imagedata r:id="rId30" o:title=""/>
                </v:shape>
                <o:OLEObject Type="Embed" ProgID="Equation.3" ShapeID="_x0000_i1051" DrawAspect="Content" ObjectID="_1490644842" r:id="rId31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- </w:t>
            </w:r>
            <w:r w:rsidRPr="000345F6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420" w:dyaOrig="630">
                <v:shape id="_x0000_i1052" type="#_x0000_t75" style="width:21pt;height:31.5pt" o:ole="">
                  <v:imagedata r:id="rId32" o:title=""/>
                </v:shape>
                <o:OLEObject Type="Embed" ProgID="Equation.3" ShapeID="_x0000_i1052" DrawAspect="Content" ObjectID="_1490644843" r:id="rId33"/>
              </w:object>
            </w:r>
            <w:r w:rsidRPr="000345F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=</w:t>
            </w:r>
          </w:p>
          <w:p w:rsidR="00A73E1E" w:rsidRPr="002A6819" w:rsidRDefault="00A73E1E" w:rsidP="005B4B34">
            <w:pPr>
              <w:ind w:hanging="14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35" w:type="dxa"/>
          </w:tcPr>
          <w:p w:rsidR="00A73E1E" w:rsidRPr="005B4B34" w:rsidRDefault="00A73E1E" w:rsidP="005B4B34">
            <w:pPr>
              <w:rPr>
                <w:color w:val="000000"/>
              </w:rPr>
            </w:pPr>
            <w:r>
              <w:rPr>
                <w:noProof/>
              </w:rPr>
              <w:pict>
                <v:shape id="Resim 2" o:spid="_x0000_s1098" type="#_x0000_t75" alt="onlukk_cebeciegitim" style="position:absolute;margin-left:145.45pt;margin-top:5.2pt;width:109.5pt;height:69.75pt;z-index:-251646464;visibility:visible;mso-position-horizontal-relative:text;mso-position-vertical-relative:text" wrapcoords="-148 0 -148 21368 21600 21368 21600 0 -148 0">
                  <v:imagedata r:id="rId34" o:title="" grayscale="t"/>
                  <w10:wrap type="tight"/>
                </v:shape>
              </w:pic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S.10</w:t>
            </w:r>
            <w:r w:rsidRPr="00B5141B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>
              <w:rPr>
                <w:color w:val="000000"/>
              </w:rPr>
              <w:t xml:space="preserve"> </w:t>
            </w:r>
            <w:r w:rsidRPr="005B4B34">
              <w:rPr>
                <w:color w:val="000000"/>
                <w:sz w:val="22"/>
                <w:szCs w:val="22"/>
              </w:rPr>
              <w:t xml:space="preserve">Öğretmeni Mahmut’a </w:t>
            </w:r>
          </w:p>
          <w:p w:rsidR="00A73E1E" w:rsidRPr="005B4B34" w:rsidRDefault="00A73E1E" w:rsidP="005B4B34">
            <w:pPr>
              <w:ind w:left="-360"/>
              <w:rPr>
                <w:color w:val="000000"/>
              </w:rPr>
            </w:pPr>
            <w:r w:rsidRPr="005B4B34">
              <w:rPr>
                <w:color w:val="000000"/>
                <w:sz w:val="22"/>
                <w:szCs w:val="22"/>
              </w:rPr>
              <w:t xml:space="preserve">     tahtada verilen işlemi yapıp   </w:t>
            </w:r>
          </w:p>
          <w:p w:rsidR="00A73E1E" w:rsidRPr="005B4B34" w:rsidRDefault="00A73E1E" w:rsidP="005B4B34">
            <w:pPr>
              <w:ind w:left="-360"/>
              <w:rPr>
                <w:color w:val="000000"/>
              </w:rPr>
            </w:pPr>
            <w:r w:rsidRPr="005B4B34">
              <w:rPr>
                <w:color w:val="000000"/>
                <w:sz w:val="22"/>
                <w:szCs w:val="22"/>
              </w:rPr>
              <w:t xml:space="preserve">     </w:t>
            </w:r>
            <w:r w:rsidRPr="005B4B34">
              <w:rPr>
                <w:b/>
                <w:bCs/>
                <w:color w:val="000000"/>
                <w:sz w:val="22"/>
                <w:szCs w:val="22"/>
                <w:u w:val="single"/>
              </w:rPr>
              <w:t>çıkan sonucu</w:t>
            </w:r>
            <w:r w:rsidRPr="005B4B34">
              <w:rPr>
                <w:color w:val="000000"/>
                <w:sz w:val="22"/>
                <w:szCs w:val="22"/>
              </w:rPr>
              <w:t xml:space="preserve"> en yakın </w:t>
            </w:r>
          </w:p>
          <w:p w:rsidR="00A73E1E" w:rsidRPr="005B4B34" w:rsidRDefault="00A73E1E" w:rsidP="005B4B34">
            <w:pPr>
              <w:ind w:left="-360"/>
              <w:rPr>
                <w:color w:val="000000"/>
              </w:rPr>
            </w:pPr>
            <w:r w:rsidRPr="005B4B34">
              <w:rPr>
                <w:color w:val="000000"/>
                <w:sz w:val="22"/>
                <w:szCs w:val="22"/>
              </w:rPr>
              <w:t xml:space="preserve">     yüzlüğe yuvarlamasını istedi. </w:t>
            </w:r>
          </w:p>
          <w:p w:rsidR="00A73E1E" w:rsidRDefault="00A73E1E" w:rsidP="005B4B34">
            <w:pPr>
              <w:rPr>
                <w:color w:val="000000"/>
              </w:rPr>
            </w:pPr>
          </w:p>
          <w:p w:rsidR="00A73E1E" w:rsidRPr="005B4B34" w:rsidRDefault="00A73E1E" w:rsidP="005B4B34">
            <w:pPr>
              <w:rPr>
                <w:b/>
                <w:bCs/>
                <w:color w:val="000000"/>
              </w:rPr>
            </w:pPr>
            <w:r w:rsidRPr="005B4B34">
              <w:rPr>
                <w:b/>
                <w:bCs/>
                <w:color w:val="000000"/>
                <w:sz w:val="22"/>
                <w:szCs w:val="22"/>
              </w:rPr>
              <w:t>Buna göre, öğretmenin istediği cevap aşağıdakilerden hangisinde doğru olarak verilmiştir?(</w:t>
            </w:r>
            <w:r>
              <w:rPr>
                <w:b/>
                <w:bCs/>
                <w:color w:val="000000"/>
                <w:sz w:val="22"/>
                <w:szCs w:val="22"/>
              </w:rPr>
              <w:t>4p)</w:t>
            </w:r>
          </w:p>
          <w:p w:rsidR="00A73E1E" w:rsidRPr="005B4B34" w:rsidRDefault="00A73E1E" w:rsidP="005B4B34">
            <w:pPr>
              <w:ind w:left="360"/>
              <w:rPr>
                <w:color w:val="000000"/>
              </w:rPr>
            </w:pPr>
          </w:p>
          <w:p w:rsidR="00A73E1E" w:rsidRPr="005B4B34" w:rsidRDefault="00A73E1E" w:rsidP="005B4B34">
            <w:pPr>
              <w:ind w:left="360"/>
              <w:rPr>
                <w:color w:val="000000"/>
              </w:rPr>
            </w:pPr>
            <w:r w:rsidRPr="005B4B34">
              <w:rPr>
                <w:color w:val="000000"/>
                <w:sz w:val="22"/>
                <w:szCs w:val="22"/>
              </w:rPr>
              <w:t>A)  5800</w:t>
            </w:r>
            <w:r w:rsidRPr="005B4B34">
              <w:rPr>
                <w:color w:val="000000"/>
                <w:sz w:val="22"/>
                <w:szCs w:val="22"/>
              </w:rPr>
              <w:tab/>
              <w:t xml:space="preserve"> B)   5900     C)  6000   D)   6100</w:t>
            </w:r>
          </w:p>
          <w:p w:rsidR="00A73E1E" w:rsidRDefault="00A73E1E" w:rsidP="008953A4">
            <w:pPr>
              <w:tabs>
                <w:tab w:val="num" w:pos="0"/>
                <w:tab w:val="left" w:pos="540"/>
              </w:tabs>
              <w:rPr>
                <w:rFonts w:ascii="ALFABET98" w:hAnsi="ALFABET98" w:cs="ALFABET98"/>
                <w:b/>
                <w:bCs/>
              </w:rPr>
            </w:pPr>
          </w:p>
          <w:p w:rsidR="00A73E1E" w:rsidRPr="0022117A" w:rsidRDefault="00A73E1E" w:rsidP="00A16FF3">
            <w:pPr>
              <w:tabs>
                <w:tab w:val="num" w:pos="0"/>
                <w:tab w:val="left" w:pos="540"/>
                <w:tab w:val="left" w:pos="2745"/>
              </w:tabs>
              <w:rPr>
                <w:rFonts w:ascii="ALFABET98" w:hAnsi="ALFABET98" w:cs="ALFABET98"/>
                <w:b/>
                <w:bCs/>
              </w:rPr>
            </w:pPr>
          </w:p>
        </w:tc>
      </w:tr>
    </w:tbl>
    <w:tbl>
      <w:tblPr>
        <w:tblpPr w:leftFromText="141" w:rightFromText="141" w:vertAnchor="text" w:horzAnchor="margin" w:tblpY="-136"/>
        <w:tblW w:w="11023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588"/>
        <w:gridCol w:w="5435"/>
      </w:tblGrid>
      <w:tr w:rsidR="00A73E1E" w:rsidRPr="004F7560">
        <w:trPr>
          <w:trHeight w:val="2443"/>
        </w:trPr>
        <w:tc>
          <w:tcPr>
            <w:tcW w:w="5588" w:type="dxa"/>
          </w:tcPr>
          <w:p w:rsidR="00A73E1E" w:rsidRPr="004F7560" w:rsidRDefault="00A73E1E" w:rsidP="00A16FF3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:rsidR="00A73E1E" w:rsidRPr="00BE50B0" w:rsidRDefault="00A73E1E" w:rsidP="00A16FF3"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S.11</w:t>
            </w:r>
            <w:r w:rsidRPr="007A23C4">
              <w:rPr>
                <w:rFonts w:ascii="Cambria" w:hAnsi="Cambria" w:cs="Cambria"/>
                <w:sz w:val="22"/>
                <w:szCs w:val="22"/>
              </w:rPr>
              <w:t>)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BE50B0">
              <w:rPr>
                <w:sz w:val="22"/>
                <w:szCs w:val="22"/>
              </w:rPr>
              <w:t>Nuri’nin annesi 81 tane köy yumurtasının</w:t>
            </w:r>
          </w:p>
          <w:p w:rsidR="00A73E1E" w:rsidRPr="00BE50B0" w:rsidRDefault="00A73E1E" w:rsidP="00A16FF3">
            <w:r w:rsidRPr="00BE50B0">
              <w:rPr>
                <w:position w:val="-24"/>
                <w:sz w:val="22"/>
                <w:szCs w:val="22"/>
              </w:rPr>
              <w:object w:dxaOrig="220" w:dyaOrig="620">
                <v:shape id="_x0000_i1053" type="#_x0000_t75" style="width:11.25pt;height:30.75pt" o:ole="">
                  <v:imagedata r:id="rId35" o:title=""/>
                </v:shape>
                <o:OLEObject Type="Embed" ProgID="Equation.3" ShapeID="_x0000_i1053" DrawAspect="Content" ObjectID="_1490644844" r:id="rId36"/>
              </w:object>
            </w:r>
            <w:r w:rsidRPr="00BE50B0">
              <w:rPr>
                <w:sz w:val="22"/>
                <w:szCs w:val="22"/>
              </w:rPr>
              <w:t>’sini sattı.</w:t>
            </w:r>
            <w:r w:rsidRPr="00BE50B0">
              <w:rPr>
                <w:b/>
                <w:bCs/>
                <w:sz w:val="22"/>
                <w:szCs w:val="22"/>
              </w:rPr>
              <w:t xml:space="preserve"> Nuri’nin annesi kaç yumurta satmıştır?</w:t>
            </w:r>
            <w:r>
              <w:rPr>
                <w:b/>
                <w:bCs/>
                <w:sz w:val="22"/>
                <w:szCs w:val="22"/>
              </w:rPr>
              <w:t>(5p)</w:t>
            </w:r>
          </w:p>
          <w:p w:rsidR="00A73E1E" w:rsidRPr="00F83172" w:rsidRDefault="00A73E1E" w:rsidP="00A16FF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435" w:type="dxa"/>
          </w:tcPr>
          <w:p w:rsidR="00A73E1E" w:rsidRPr="00275EC7" w:rsidRDefault="00A73E1E" w:rsidP="00F83172">
            <w:pPr>
              <w:rPr>
                <w:b/>
                <w:bCs/>
              </w:rPr>
            </w:pPr>
            <w:r w:rsidRPr="00275EC7">
              <w:rPr>
                <w:b/>
                <w:bCs/>
                <w:sz w:val="22"/>
                <w:szCs w:val="22"/>
              </w:rPr>
              <w:t xml:space="preserve">S.12) Aşağıdaki toplama ve çıkarma işlemlerini zihinden yapınız. </w:t>
            </w:r>
            <w:r>
              <w:rPr>
                <w:b/>
                <w:bCs/>
                <w:sz w:val="22"/>
                <w:szCs w:val="22"/>
              </w:rPr>
              <w:t>(8p)</w:t>
            </w:r>
          </w:p>
          <w:p w:rsidR="00A73E1E" w:rsidRPr="00275EC7" w:rsidRDefault="00A73E1E" w:rsidP="00F83172">
            <w:pPr>
              <w:rPr>
                <w:b/>
                <w:bCs/>
              </w:rPr>
            </w:pPr>
          </w:p>
          <w:p w:rsidR="00A73E1E" w:rsidRPr="00275EC7" w:rsidRDefault="00A73E1E" w:rsidP="00F83172">
            <w:pPr>
              <w:rPr>
                <w:b/>
                <w:bCs/>
              </w:rPr>
            </w:pPr>
            <w:r w:rsidRPr="00275EC7">
              <w:rPr>
                <w:b/>
                <w:bCs/>
                <w:sz w:val="22"/>
                <w:szCs w:val="22"/>
              </w:rPr>
              <w:t>1973+1000=</w:t>
            </w:r>
            <w:r>
              <w:rPr>
                <w:b/>
                <w:bCs/>
                <w:sz w:val="22"/>
                <w:szCs w:val="22"/>
              </w:rPr>
              <w:t xml:space="preserve">                             </w:t>
            </w:r>
            <w:r w:rsidRPr="00275EC7">
              <w:rPr>
                <w:b/>
                <w:bCs/>
                <w:sz w:val="22"/>
                <w:szCs w:val="22"/>
              </w:rPr>
              <w:t xml:space="preserve"> 1560–100=</w:t>
            </w:r>
          </w:p>
          <w:p w:rsidR="00A73E1E" w:rsidRPr="00275EC7" w:rsidRDefault="00A73E1E" w:rsidP="00F83172">
            <w:pPr>
              <w:rPr>
                <w:b/>
                <w:bCs/>
              </w:rPr>
            </w:pPr>
          </w:p>
          <w:p w:rsidR="00A73E1E" w:rsidRPr="00275EC7" w:rsidRDefault="00A73E1E" w:rsidP="00F83172">
            <w:pPr>
              <w:rPr>
                <w:b/>
                <w:bCs/>
              </w:rPr>
            </w:pPr>
            <w:r w:rsidRPr="00275EC7">
              <w:rPr>
                <w:b/>
                <w:bCs/>
                <w:sz w:val="22"/>
                <w:szCs w:val="22"/>
              </w:rPr>
              <w:t xml:space="preserve">4300+700=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</w:t>
            </w:r>
            <w:r w:rsidRPr="00275EC7">
              <w:rPr>
                <w:b/>
                <w:bCs/>
                <w:sz w:val="22"/>
                <w:szCs w:val="22"/>
              </w:rPr>
              <w:t>7430– 300=</w:t>
            </w:r>
          </w:p>
          <w:p w:rsidR="00A73E1E" w:rsidRPr="00275EC7" w:rsidRDefault="00A73E1E" w:rsidP="00F83172">
            <w:pPr>
              <w:rPr>
                <w:b/>
                <w:bCs/>
              </w:rPr>
            </w:pPr>
          </w:p>
          <w:p w:rsidR="00A73E1E" w:rsidRPr="00275EC7" w:rsidRDefault="00A73E1E" w:rsidP="00F83172">
            <w:pPr>
              <w:rPr>
                <w:b/>
                <w:bCs/>
              </w:rPr>
            </w:pPr>
            <w:r w:rsidRPr="00275EC7">
              <w:rPr>
                <w:b/>
                <w:bCs/>
                <w:sz w:val="22"/>
                <w:szCs w:val="22"/>
              </w:rPr>
              <w:t xml:space="preserve">2740+500=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</w:t>
            </w:r>
            <w:r w:rsidRPr="00275EC7">
              <w:rPr>
                <w:b/>
                <w:bCs/>
                <w:sz w:val="22"/>
                <w:szCs w:val="22"/>
              </w:rPr>
              <w:t>5620– 400=</w:t>
            </w:r>
          </w:p>
          <w:p w:rsidR="00A73E1E" w:rsidRPr="00275EC7" w:rsidRDefault="00A73E1E" w:rsidP="00F83172">
            <w:pPr>
              <w:rPr>
                <w:b/>
                <w:bCs/>
              </w:rPr>
            </w:pPr>
          </w:p>
          <w:p w:rsidR="00A73E1E" w:rsidRDefault="00A73E1E" w:rsidP="00F83172">
            <w:pPr>
              <w:rPr>
                <w:b/>
                <w:bCs/>
              </w:rPr>
            </w:pPr>
            <w:r w:rsidRPr="00275EC7">
              <w:rPr>
                <w:b/>
                <w:bCs/>
                <w:sz w:val="22"/>
                <w:szCs w:val="22"/>
              </w:rPr>
              <w:t>3564+300=</w:t>
            </w:r>
            <w:r w:rsidRPr="00275EC7">
              <w:rPr>
                <w:b/>
                <w:bCs/>
                <w:sz w:val="10"/>
                <w:szCs w:val="10"/>
              </w:rPr>
              <w:t xml:space="preserve">                                                                    </w:t>
            </w:r>
            <w:r>
              <w:rPr>
                <w:b/>
                <w:bCs/>
                <w:sz w:val="10"/>
                <w:szCs w:val="10"/>
              </w:rPr>
              <w:t xml:space="preserve">  </w:t>
            </w:r>
            <w:r w:rsidRPr="00275EC7">
              <w:rPr>
                <w:b/>
                <w:bCs/>
                <w:sz w:val="10"/>
                <w:szCs w:val="10"/>
              </w:rPr>
              <w:t xml:space="preserve"> </w:t>
            </w:r>
            <w:r w:rsidRPr="00275EC7">
              <w:rPr>
                <w:b/>
                <w:bCs/>
                <w:sz w:val="22"/>
                <w:szCs w:val="22"/>
              </w:rPr>
              <w:t>8540- 200=</w:t>
            </w:r>
          </w:p>
          <w:p w:rsidR="00A73E1E" w:rsidRPr="00275EC7" w:rsidRDefault="00A73E1E" w:rsidP="00F83172"/>
        </w:tc>
      </w:tr>
      <w:tr w:rsidR="00A73E1E" w:rsidRPr="004F7560">
        <w:trPr>
          <w:trHeight w:val="2697"/>
        </w:trPr>
        <w:tc>
          <w:tcPr>
            <w:tcW w:w="5588" w:type="dxa"/>
          </w:tcPr>
          <w:p w:rsidR="00A73E1E" w:rsidRPr="00275EC7" w:rsidRDefault="00A73E1E" w:rsidP="00E6796E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 </w:t>
            </w:r>
            <w:r w:rsidRPr="00275EC7">
              <w:rPr>
                <w:b/>
                <w:bCs/>
              </w:rPr>
              <w:t>Sağlıklı bir yaşam için günde 2 litre su içen biri iki haftada kaç litre su  tüketir?(5p)</w:t>
            </w:r>
          </w:p>
          <w:p w:rsidR="00A73E1E" w:rsidRPr="00E6796E" w:rsidRDefault="00A73E1E" w:rsidP="00A16FF3">
            <w:pPr>
              <w:rPr>
                <w:b/>
                <w:bCs/>
              </w:rPr>
            </w:pPr>
          </w:p>
        </w:tc>
        <w:tc>
          <w:tcPr>
            <w:tcW w:w="5435" w:type="dxa"/>
          </w:tcPr>
          <w:p w:rsidR="00A73E1E" w:rsidRPr="00275EC7" w:rsidRDefault="00A73E1E" w:rsidP="00F83172">
            <w:pPr>
              <w:jc w:val="both"/>
              <w:rPr>
                <w:b/>
                <w:bCs/>
                <w:color w:val="000000"/>
              </w:rPr>
            </w:pPr>
            <w:r>
              <w:rPr>
                <w:noProof/>
              </w:rPr>
              <w:pict>
                <v:shape id="_x0000_s1099" type="#_x0000_t75" style="position:absolute;left:0;text-align:left;margin-left:324.8pt;margin-top:208.25pt;width:237.1pt;height:33.25pt;z-index:-251648512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noProof/>
              </w:rPr>
              <w:pict>
                <v:shape id="_x0000_s1100" type="#_x0000_t75" style="position:absolute;left:0;text-align:left;margin-left:324.8pt;margin-top:208.25pt;width:237.1pt;height:33.25pt;z-index:-251649536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</w:t>
            </w:r>
            <w:r w:rsidRPr="007C343C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14)</w:t>
            </w:r>
            <w:r>
              <w:rPr>
                <w:rFonts w:ascii="Comic Sans MS" w:hAnsi="Comic Sans MS" w:cs="Comic Sans MS"/>
              </w:rPr>
              <w:t xml:space="preserve"> </w:t>
            </w:r>
            <w:r w:rsidRPr="008E7D36">
              <w:rPr>
                <w:rFonts w:ascii="Comic Sans MS" w:hAnsi="Comic Sans MS" w:cs="Comic Sans MS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75EC7">
              <w:rPr>
                <w:b/>
                <w:bCs/>
                <w:color w:val="000000"/>
                <w:sz w:val="22"/>
                <w:szCs w:val="22"/>
              </w:rPr>
              <w:t xml:space="preserve">Aşağıdaki sayıları en yakın onluğa ve yüzlüğe yuvarlayınız. </w:t>
            </w:r>
            <w:r>
              <w:rPr>
                <w:b/>
                <w:bCs/>
                <w:color w:val="000000"/>
                <w:sz w:val="22"/>
                <w:szCs w:val="22"/>
              </w:rPr>
              <w:t>(5p)</w:t>
            </w:r>
          </w:p>
          <w:p w:rsidR="00A73E1E" w:rsidRPr="00275EC7" w:rsidRDefault="00A73E1E" w:rsidP="00F83172">
            <w:pPr>
              <w:ind w:left="705"/>
              <w:jc w:val="both"/>
              <w:rPr>
                <w:b/>
                <w:bCs/>
                <w:color w:val="000000"/>
                <w:sz w:val="12"/>
                <w:szCs w:val="12"/>
              </w:rPr>
            </w:pPr>
          </w:p>
          <w:tbl>
            <w:tblPr>
              <w:tblW w:w="4923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41"/>
              <w:gridCol w:w="1641"/>
              <w:gridCol w:w="1641"/>
            </w:tblGrid>
            <w:tr w:rsidR="00A73E1E" w:rsidRPr="00275EC7">
              <w:trPr>
                <w:trHeight w:val="305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SAYI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ONLUĞA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YÜZLÜĞE</w:t>
                  </w:r>
                </w:p>
              </w:tc>
            </w:tr>
            <w:tr w:rsidR="00A73E1E" w:rsidRPr="00275EC7">
              <w:trPr>
                <w:trHeight w:val="305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743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A73E1E" w:rsidRPr="00275EC7">
              <w:trPr>
                <w:trHeight w:val="326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1465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A73E1E" w:rsidRPr="00275EC7">
              <w:trPr>
                <w:trHeight w:val="305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672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A73E1E" w:rsidRPr="00275EC7">
              <w:trPr>
                <w:trHeight w:val="326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2398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A73E1E" w:rsidRPr="00275EC7">
              <w:trPr>
                <w:trHeight w:val="326"/>
              </w:trPr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center"/>
                    <w:rPr>
                      <w:b/>
                      <w:bCs/>
                      <w:color w:val="000000"/>
                    </w:rPr>
                  </w:pPr>
                  <w:r w:rsidRPr="00275EC7">
                    <w:rPr>
                      <w:b/>
                      <w:bCs/>
                      <w:color w:val="000000"/>
                      <w:sz w:val="22"/>
                      <w:szCs w:val="22"/>
                    </w:rPr>
                    <w:t>4997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3E1E" w:rsidRPr="00275EC7" w:rsidRDefault="00A73E1E" w:rsidP="00F83172">
                  <w:pPr>
                    <w:framePr w:hSpace="141" w:wrap="around" w:vAnchor="text" w:hAnchor="margin" w:y="-136"/>
                    <w:jc w:val="both"/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A73E1E" w:rsidRPr="00D53A3B" w:rsidRDefault="00A73E1E" w:rsidP="00A16F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E1E" w:rsidRPr="004F7560">
        <w:trPr>
          <w:trHeight w:val="2325"/>
        </w:trPr>
        <w:tc>
          <w:tcPr>
            <w:tcW w:w="5588" w:type="dxa"/>
          </w:tcPr>
          <w:p w:rsidR="00A73E1E" w:rsidRPr="000345F6" w:rsidRDefault="00A73E1E" w:rsidP="00A16FF3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15</w:t>
            </w:r>
            <w:r w:rsidRPr="00B567E4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)  </w:t>
            </w:r>
            <w:r w:rsidRPr="000345F6">
              <w:rPr>
                <w:b/>
                <w:bCs/>
              </w:rPr>
              <w:t>Bir çuvalda bulunan 30 kg pirincin önce 6 kg 400 g’ı, sonra ise 8 kg 800 g’ı satılmıştır. Çuvalda ne kadar pirinç kalmıştır? (5p)</w:t>
            </w:r>
          </w:p>
          <w:p w:rsidR="00A73E1E" w:rsidRPr="000345F6" w:rsidRDefault="00A73E1E" w:rsidP="00A16FF3">
            <w:pPr>
              <w:rPr>
                <w:b/>
                <w:bCs/>
              </w:rPr>
            </w:pPr>
          </w:p>
          <w:p w:rsidR="00A73E1E" w:rsidRPr="000345F6" w:rsidRDefault="00A73E1E" w:rsidP="00A16FF3">
            <w:pPr>
              <w:rPr>
                <w:b/>
                <w:bCs/>
              </w:rPr>
            </w:pPr>
          </w:p>
          <w:p w:rsidR="00A73E1E" w:rsidRDefault="00A73E1E" w:rsidP="00A16FF3">
            <w:pPr>
              <w:rPr>
                <w:rFonts w:ascii="Comic Sans MS" w:hAnsi="Comic Sans MS" w:cs="Comic Sans MS"/>
                <w:b/>
                <w:bCs/>
              </w:rPr>
            </w:pPr>
          </w:p>
          <w:p w:rsidR="00A73E1E" w:rsidRPr="00AE081A" w:rsidRDefault="00A73E1E" w:rsidP="00A16FF3">
            <w:pPr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5435" w:type="dxa"/>
            <w:shd w:val="clear" w:color="auto" w:fill="FFFFFF"/>
          </w:tcPr>
          <w:p w:rsidR="00A73E1E" w:rsidRPr="004F7560" w:rsidRDefault="00A73E1E" w:rsidP="00A16FF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S.16)</w:t>
            </w:r>
          </w:p>
          <w:tbl>
            <w:tblPr>
              <w:tblW w:w="491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84"/>
              <w:gridCol w:w="617"/>
              <w:gridCol w:w="723"/>
              <w:gridCol w:w="722"/>
              <w:gridCol w:w="723"/>
              <w:gridCol w:w="723"/>
              <w:gridCol w:w="723"/>
            </w:tblGrid>
            <w:tr w:rsidR="00A73E1E">
              <w:trPr>
                <w:trHeight w:val="552"/>
              </w:trPr>
              <w:tc>
                <w:tcPr>
                  <w:tcW w:w="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1 </w:t>
                  </w:r>
                </w:p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>3</w:t>
                  </w:r>
                </w:p>
              </w:tc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9 </w:t>
                  </w:r>
                </w:p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7</w:t>
                  </w:r>
                </w:p>
              </w:tc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4 </w:t>
                  </w:r>
                </w:p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  4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5 </w:t>
                  </w:r>
                </w:p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2</w:t>
                  </w:r>
                </w:p>
              </w:tc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10 </w:t>
                  </w:r>
                </w:p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14</w:t>
                  </w:r>
                </w:p>
              </w:tc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  3 </w:t>
                  </w:r>
                </w:p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   2</w:t>
                  </w:r>
                </w:p>
              </w:tc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2D52D2">
                    <w:rPr>
                      <w:rFonts w:ascii="Cambria" w:hAnsi="Cambria" w:cs="Cambria"/>
                      <w:u w:val="single"/>
                    </w:rPr>
                    <w:t xml:space="preserve"> 3 </w:t>
                  </w:r>
                </w:p>
                <w:p w:rsidR="00A73E1E" w:rsidRPr="002D52D2" w:rsidRDefault="00A73E1E" w:rsidP="002D52D2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2D52D2">
                    <w:rPr>
                      <w:rFonts w:ascii="Cambria" w:hAnsi="Cambria" w:cs="Cambria"/>
                    </w:rPr>
                    <w:t xml:space="preserve"> 8</w:t>
                  </w:r>
                </w:p>
              </w:tc>
            </w:tr>
          </w:tbl>
          <w:p w:rsidR="00A73E1E" w:rsidRDefault="00A73E1E" w:rsidP="00A16FF3">
            <w:pPr>
              <w:rPr>
                <w:rFonts w:ascii="Arial" w:hAnsi="Arial" w:cs="Arial"/>
                <w:b/>
                <w:bCs/>
              </w:rPr>
            </w:pPr>
          </w:p>
          <w:p w:rsidR="00A73E1E" w:rsidRPr="005B4B34" w:rsidRDefault="00A73E1E" w:rsidP="00A16FF3">
            <w:pPr>
              <w:rPr>
                <w:rFonts w:ascii="Comic Sans MS" w:hAnsi="Comic Sans MS" w:cs="Comic Sans MS"/>
                <w:b/>
                <w:bCs/>
                <w:u w:val="single"/>
              </w:rPr>
            </w:pPr>
            <w:r>
              <w:rPr>
                <w:rFonts w:ascii="Comic Sans MS" w:hAnsi="Comic Sans MS" w:cs="Comic Sans MS"/>
              </w:rPr>
              <w:t xml:space="preserve">Yukarıdaki kesirlerden kaç tanesi </w:t>
            </w:r>
            <w:r w:rsidRPr="00EB61CA">
              <w:rPr>
                <w:rFonts w:ascii="Comic Sans MS" w:hAnsi="Comic Sans MS" w:cs="Comic Sans MS"/>
                <w:b/>
                <w:bCs/>
                <w:u w:val="single"/>
              </w:rPr>
              <w:t>basit kesirdir?</w:t>
            </w:r>
            <w:r>
              <w:rPr>
                <w:b/>
                <w:bCs/>
              </w:rPr>
              <w:t>(4p</w:t>
            </w:r>
            <w:r w:rsidRPr="00DB63A1">
              <w:rPr>
                <w:b/>
                <w:bCs/>
              </w:rPr>
              <w:t>)</w:t>
            </w:r>
          </w:p>
          <w:p w:rsidR="00A73E1E" w:rsidRPr="005B4B34" w:rsidRDefault="00A73E1E" w:rsidP="00A16FF3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A-2            B-3             C-4               D-5</w:t>
            </w:r>
          </w:p>
        </w:tc>
      </w:tr>
    </w:tbl>
    <w:p w:rsidR="00A73E1E" w:rsidRDefault="00A73E1E"/>
    <w:p w:rsidR="00A73E1E" w:rsidRPr="00A16FF3" w:rsidRDefault="00A73E1E" w:rsidP="00A16FF3">
      <w:r>
        <w:rPr>
          <w:b/>
          <w:bCs/>
        </w:rPr>
        <w:t>S.17</w:t>
      </w:r>
      <w:r w:rsidRPr="002D766F">
        <w:rPr>
          <w:b/>
          <w:bCs/>
        </w:rPr>
        <w:t>) Aşağıdaki kesirleri sayı doğrusunda gösteriniz.</w:t>
      </w:r>
      <w:r>
        <w:rPr>
          <w:b/>
          <w:bCs/>
        </w:rPr>
        <w:t xml:space="preserve"> (8</w:t>
      </w:r>
      <w:r w:rsidRPr="00A16FF3">
        <w:rPr>
          <w:b/>
          <w:bCs/>
        </w:rPr>
        <w:t>p)</w:t>
      </w:r>
    </w:p>
    <w:p w:rsidR="00A73E1E" w:rsidRPr="00A16FF3" w:rsidRDefault="00A73E1E" w:rsidP="00A16FF3">
      <w:r w:rsidRPr="00E375E1">
        <w:object w:dxaOrig="220" w:dyaOrig="620">
          <v:shape id="_x0000_i1054" type="#_x0000_t75" style="width:11.25pt;height:31.5pt" o:ole="">
            <v:imagedata r:id="rId37" o:title=""/>
          </v:shape>
          <o:OLEObject Type="Embed" ProgID="Equation.3" ShapeID="_x0000_i1054" DrawAspect="Content" ObjectID="_1490644845" r:id="rId38"/>
        </w:object>
      </w:r>
      <w:r>
        <w:rPr>
          <w:noProof/>
        </w:rPr>
        <w:pict>
          <v:shape id="Resim 10" o:spid="_x0000_i1055" type="#_x0000_t75" style="width:434.25pt;height:6.75pt;visibility:visible">
            <v:imagedata r:id="rId39" o:title=""/>
          </v:shape>
        </w:pict>
      </w:r>
    </w:p>
    <w:p w:rsidR="00A73E1E" w:rsidRDefault="00A73E1E" w:rsidP="00A16FF3"/>
    <w:p w:rsidR="00A73E1E" w:rsidRPr="00A16FF3" w:rsidRDefault="00A73E1E" w:rsidP="00A16FF3">
      <w:r w:rsidRPr="007B4A8D">
        <w:rPr>
          <w:b/>
          <w:bCs/>
          <w:noProof/>
        </w:rPr>
        <w:pict>
          <v:shape id="Resim 12" o:spid="_x0000_i1056" type="#_x0000_t75" style="width:24pt;height:27pt;visibility:visible">
            <v:imagedata r:id="rId40" o:title=""/>
          </v:shape>
        </w:pict>
      </w:r>
      <w:r>
        <w:rPr>
          <w:noProof/>
        </w:rPr>
        <w:pict>
          <v:shape id="_x0000_i1057" type="#_x0000_t75" style="width:443.25pt;height:6.75pt;visibility:visible">
            <v:imagedata r:id="rId41" o:title=""/>
          </v:shape>
        </w:pict>
      </w:r>
    </w:p>
    <w:p w:rsidR="00A73E1E" w:rsidRPr="00A16FF3" w:rsidRDefault="00A73E1E" w:rsidP="00A16FF3"/>
    <w:p w:rsidR="00A73E1E" w:rsidRDefault="00A73E1E"/>
    <w:p w:rsidR="00A73E1E" w:rsidRPr="005D7408" w:rsidRDefault="00A73E1E" w:rsidP="005D7408">
      <w:pPr>
        <w:rPr>
          <w:b/>
          <w:bCs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S.18</w:t>
      </w:r>
      <w:bookmarkStart w:id="0" w:name="_GoBack"/>
      <w:bookmarkEnd w:id="0"/>
      <w:r>
        <w:rPr>
          <w:rFonts w:ascii="Comic Sans MS" w:hAnsi="Comic Sans MS" w:cs="Comic Sans MS"/>
          <w:b/>
          <w:bCs/>
          <w:sz w:val="22"/>
          <w:szCs w:val="22"/>
        </w:rPr>
        <w:t xml:space="preserve">)  </w:t>
      </w:r>
      <w:r w:rsidRPr="005D7408">
        <w:rPr>
          <w:b/>
          <w:bCs/>
        </w:rPr>
        <w:t>Aşağıda verilen, olasılık belirten kelimeleri yanındaki uygun ifadelerle eşleştiriniz.(</w:t>
      </w:r>
      <w:r>
        <w:rPr>
          <w:b/>
          <w:bCs/>
        </w:rPr>
        <w:t>4</w:t>
      </w:r>
      <w:r w:rsidRPr="005D7408">
        <w:rPr>
          <w:b/>
          <w:bCs/>
        </w:rPr>
        <w:t>p)</w:t>
      </w:r>
    </w:p>
    <w:p w:rsidR="00A73E1E" w:rsidRPr="005D7408" w:rsidRDefault="00A73E1E" w:rsidP="005D7408">
      <w:pPr>
        <w:ind w:firstLine="708"/>
        <w:jc w:val="center"/>
        <w:rPr>
          <w:b/>
          <w:bCs/>
          <w:i/>
          <w:iCs/>
        </w:rPr>
      </w:pPr>
      <w:r>
        <w:rPr>
          <w:noProof/>
        </w:rPr>
        <w:pict>
          <v:group id="Grup 40" o:spid="_x0000_s1101" style="position:absolute;left:0;text-align:left;margin-left:9.55pt;margin-top:8.85pt;width:509.45pt;height:90pt;z-index:251668992" coordorigin="1571,10647" coordsize="9549,2160">
            <v:group id="Group 19" o:spid="_x0000_s1102" style="position:absolute;left:1571;top:10647;width:2700;height:2160" coordorigin="1400,10467" coordsize="2700,2160">
              <v:roundrect id="AutoShape 20" o:spid="_x0000_s1103" style="position:absolute;left:1400;top:10467;width:216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İmkânsız</w:t>
                      </w:r>
                    </w:p>
                    <w:p w:rsidR="00A73E1E" w:rsidRDefault="00A73E1E"/>
                  </w:txbxContent>
                </v:textbox>
              </v:roundrect>
              <v:roundrect id="AutoShape 21" o:spid="_x0000_s1104" style="position:absolute;left:1400;top:12087;width:216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Kesin</w:t>
                      </w:r>
                    </w:p>
                  </w:txbxContent>
                </v:textbox>
              </v:roundrect>
              <v:roundrect id="AutoShape 22" o:spid="_x0000_s1105" style="position:absolute;left:1400;top:11007;width:216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Olası</w:t>
                      </w:r>
                    </w:p>
                  </w:txbxContent>
                </v:textbox>
              </v:roundrect>
              <v:roundrect id="AutoShape 23" o:spid="_x0000_s1106" style="position:absolute;left:1400;top:11547;width:216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Mümkün</w:t>
                      </w:r>
                    </w:p>
                  </w:txbxContent>
                </v:textbox>
              </v:roundre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24" o:spid="_x0000_s1107" type="#_x0000_t9" style="position:absolute;left:3371;top:11007;width:729;height:540;visibility:visible" adj="4000" fillcolor="#ff9">
                <v:textbox>
                  <w:txbxContent>
                    <w:p w:rsidR="00A73E1E" w:rsidRPr="00A560B4" w:rsidRDefault="00A73E1E" w:rsidP="005D7408">
                      <w:r w:rsidRPr="00A560B4">
                        <w:t>B</w:t>
                      </w:r>
                    </w:p>
                  </w:txbxContent>
                </v:textbox>
              </v:shape>
              <v:shape id="AutoShape 25" o:spid="_x0000_s1108" type="#_x0000_t9" style="position:absolute;left:3389;top:10467;width:711;height:540;visibility:visible" adj="4101" fillcolor="#ff9">
                <v:textbox>
                  <w:txbxContent>
                    <w:p w:rsidR="00A73E1E" w:rsidRPr="00A560B4" w:rsidRDefault="00A73E1E" w:rsidP="005D7408">
                      <w:pPr>
                        <w:rPr>
                          <w:sz w:val="26"/>
                          <w:szCs w:val="26"/>
                        </w:rPr>
                      </w:pPr>
                      <w:r w:rsidRPr="00A560B4">
                        <w:rPr>
                          <w:sz w:val="26"/>
                          <w:szCs w:val="26"/>
                        </w:rPr>
                        <w:t>A</w:t>
                      </w:r>
                    </w:p>
                  </w:txbxContent>
                </v:textbox>
              </v:shape>
              <v:shape id="AutoShape 26" o:spid="_x0000_s1109" type="#_x0000_t9" style="position:absolute;left:3371;top:12087;width:729;height:540;visibility:visible" adj="4000" fillcolor="#ff9">
                <v:textbox>
                  <w:txbxContent>
                    <w:p w:rsidR="00A73E1E" w:rsidRPr="00A560B4" w:rsidRDefault="00A73E1E" w:rsidP="005D7408">
                      <w:r w:rsidRPr="00A560B4">
                        <w:t>D</w:t>
                      </w:r>
                    </w:p>
                  </w:txbxContent>
                </v:textbox>
              </v:shape>
              <v:shape id="AutoShape 27" o:spid="_x0000_s1110" type="#_x0000_t9" style="position:absolute;left:3371;top:11547;width:729;height:540;visibility:visible" adj="4000" fillcolor="#ff9">
                <v:textbox>
                  <w:txbxContent>
                    <w:p w:rsidR="00A73E1E" w:rsidRPr="00A560B4" w:rsidRDefault="00A73E1E" w:rsidP="005D7408">
                      <w:r w:rsidRPr="00A560B4">
                        <w:t>C</w:t>
                      </w:r>
                    </w:p>
                  </w:txbxContent>
                </v:textbox>
              </v:shape>
            </v:group>
            <v:group id="Group 28" o:spid="_x0000_s1111" style="position:absolute;left:6431;top:10647;width:4689;height:2160" coordorigin="5891,10467" coordsize="4689,2160">
              <v:roundrect id="AutoShape 29" o:spid="_x0000_s1112" style="position:absolute;left:6260;top:12087;width:432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Yeşim bu kış grip olmayacak.</w:t>
                      </w:r>
                    </w:p>
                  </w:txbxContent>
                </v:textbox>
              </v:roundrect>
              <v:roundrect id="AutoShape 30" o:spid="_x0000_s1113" style="position:absolute;left:6260;top:11007;width:4320;height:540;visibility:visible" arcsize="10923f">
                <v:textbox>
                  <w:txbxContent>
                    <w:p w:rsidR="00A73E1E" w:rsidRPr="00A560B4" w:rsidRDefault="00A73E1E" w:rsidP="005D7408">
                      <w:r w:rsidRPr="00A560B4">
                        <w:t>Bu sınavdan 100 almak istiyorum.</w:t>
                      </w:r>
                    </w:p>
                  </w:txbxContent>
                </v:textbox>
              </v:roundrect>
              <v:roundrect id="AutoShape 31" o:spid="_x0000_s1114" style="position:absolute;left:6260;top:10467;width:4320;height:540;visibility:visible" arcsize="10923f">
                <v:textbox>
                  <w:txbxContent>
                    <w:p w:rsidR="00A73E1E" w:rsidRDefault="00A73E1E" w:rsidP="005D7408">
                      <w:r w:rsidRPr="00A560B4">
                        <w:t>Ankara Türkiye’nin başkentidir.</w:t>
                      </w:r>
                    </w:p>
                  </w:txbxContent>
                </v:textbox>
              </v:roundrect>
              <v:roundrect id="AutoShape 32" o:spid="_x0000_s1115" style="position:absolute;left:6260;top:11547;width:4320;height:540;visibility:visible" arcsize="10923f">
                <v:textbox>
                  <w:txbxContent>
                    <w:p w:rsidR="00A73E1E" w:rsidRPr="00207085" w:rsidRDefault="00A73E1E" w:rsidP="005D7408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A560B4">
                        <w:t>Karenin beş kenarı vardır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oundrect>
              <v:shape id="AutoShape 33" o:spid="_x0000_s1116" type="#_x0000_t9" style="position:absolute;left:5891;top:12087;width:540;height:540;visibility:visible" fillcolor="#cff">
                <v:textbox>
                  <w:txbxContent>
                    <w:p w:rsidR="00A73E1E" w:rsidRPr="00411D75" w:rsidRDefault="00A73E1E" w:rsidP="005D7408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AutoShape 34" o:spid="_x0000_s1117" type="#_x0000_t9" style="position:absolute;left:5891;top:10467;width:540;height:540;visibility:visible" fillcolor="#cff">
                <v:textbox>
                  <w:txbxContent>
                    <w:p w:rsidR="00A73E1E" w:rsidRPr="00411D75" w:rsidRDefault="00A73E1E" w:rsidP="005D7408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AutoShape 35" o:spid="_x0000_s1118" type="#_x0000_t9" style="position:absolute;left:5891;top:11007;width:540;height:540;visibility:visible" fillcolor="#cff">
                <v:textbox>
                  <w:txbxContent>
                    <w:p w:rsidR="00A73E1E" w:rsidRPr="00411D75" w:rsidRDefault="00A73E1E" w:rsidP="005D7408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AutoShape 36" o:spid="_x0000_s1119" type="#_x0000_t9" style="position:absolute;left:5891;top:11547;width:540;height:540;visibility:visible" fillcolor="#cff">
                <v:textbox>
                  <w:txbxContent>
                    <w:p w:rsidR="00A73E1E" w:rsidRPr="00411D75" w:rsidRDefault="00A73E1E" w:rsidP="005D7408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A73E1E" w:rsidRPr="005D7408" w:rsidRDefault="00A73E1E" w:rsidP="005D7408">
      <w:pPr>
        <w:rPr>
          <w:sz w:val="22"/>
          <w:szCs w:val="22"/>
        </w:rPr>
      </w:pPr>
    </w:p>
    <w:p w:rsidR="00A73E1E" w:rsidRPr="005D7408" w:rsidRDefault="00A73E1E" w:rsidP="005D7408">
      <w:pPr>
        <w:rPr>
          <w:sz w:val="22"/>
          <w:szCs w:val="22"/>
        </w:rPr>
      </w:pPr>
    </w:p>
    <w:p w:rsidR="00A73E1E" w:rsidRPr="005D7408" w:rsidRDefault="00A73E1E" w:rsidP="005D7408">
      <w:pPr>
        <w:rPr>
          <w:sz w:val="22"/>
          <w:szCs w:val="22"/>
        </w:rPr>
      </w:pPr>
    </w:p>
    <w:p w:rsidR="00A73E1E" w:rsidRPr="005D7408" w:rsidRDefault="00A73E1E" w:rsidP="005D7408">
      <w:pPr>
        <w:rPr>
          <w:sz w:val="22"/>
          <w:szCs w:val="22"/>
        </w:rPr>
      </w:pPr>
    </w:p>
    <w:p w:rsidR="00A73E1E" w:rsidRPr="005D7408" w:rsidRDefault="00A73E1E" w:rsidP="005D7408">
      <w:pPr>
        <w:rPr>
          <w:sz w:val="22"/>
          <w:szCs w:val="22"/>
        </w:rPr>
      </w:pPr>
    </w:p>
    <w:p w:rsidR="00A73E1E" w:rsidRPr="005D7408" w:rsidRDefault="00A73E1E" w:rsidP="005D7408">
      <w:pPr>
        <w:tabs>
          <w:tab w:val="left" w:pos="1025"/>
        </w:tabs>
      </w:pPr>
    </w:p>
    <w:p w:rsidR="00A73E1E" w:rsidRPr="005D7408" w:rsidRDefault="00A73E1E" w:rsidP="005D7408">
      <w:pPr>
        <w:tabs>
          <w:tab w:val="left" w:pos="1025"/>
        </w:tabs>
      </w:pPr>
    </w:p>
    <w:p w:rsidR="00A73E1E" w:rsidRPr="005D7408" w:rsidRDefault="00A73E1E" w:rsidP="005A73EC">
      <w:pPr>
        <w:rPr>
          <w:b/>
          <w:bCs/>
          <w:sz w:val="22"/>
          <w:szCs w:val="22"/>
        </w:rPr>
      </w:pPr>
      <w:r>
        <w:rPr>
          <w:noProof/>
        </w:rPr>
        <w:pict>
          <v:rect id="Rectangle 167" o:spid="_x0000_s1120" style="position:absolute;margin-left:-14.1pt;margin-top:5.45pt;width:548.4pt;height:136.65pt;z-index:251653632;visibility:visible" strokecolor="#0070c0" strokeweight="3pt">
            <v:stroke linestyle="thinThin"/>
            <v:textbox>
              <w:txbxContent>
                <w:p w:rsidR="00A73E1E" w:rsidRPr="00BE50B0" w:rsidRDefault="00A73E1E" w:rsidP="00BE50B0">
                  <w:r w:rsidRPr="00BE50B0">
                    <w:rPr>
                      <w:b/>
                      <w:bCs/>
                      <w:sz w:val="22"/>
                      <w:szCs w:val="22"/>
                    </w:rPr>
                    <w:t xml:space="preserve">S.19) </w:t>
                  </w:r>
                  <w:r w:rsidRPr="00BE50B0">
                    <w:rPr>
                      <w:b/>
                      <w:bCs/>
                    </w:rPr>
                    <w:t xml:space="preserve">Hüseyin’in 375 TL’si var. Parasının </w:t>
                  </w:r>
                  <w:r w:rsidRPr="00BE50B0">
                    <w:rPr>
                      <w:b/>
                      <w:bCs/>
                      <w:position w:val="-24"/>
                    </w:rPr>
                    <w:object w:dxaOrig="320" w:dyaOrig="620">
                      <v:shape id="_x0000_i1060" type="#_x0000_t75" style="width:18.75pt;height:36.75pt" o:ole="">
                        <v:imagedata r:id="rId42" o:title=""/>
                      </v:shape>
                      <o:OLEObject Type="Embed" ProgID="Equation.3" ShapeID="_x0000_i1060" DrawAspect="Content" ObjectID="_1490644846" r:id="rId43"/>
                    </w:object>
                  </w:r>
                  <w:r w:rsidRPr="00BE50B0">
                    <w:rPr>
                      <w:b/>
                      <w:bCs/>
                    </w:rPr>
                    <w:t xml:space="preserve">’i ile giyecek, </w:t>
                  </w:r>
                  <w:r w:rsidRPr="00BE50B0">
                    <w:rPr>
                      <w:b/>
                      <w:bCs/>
                      <w:position w:val="-24"/>
                    </w:rPr>
                    <w:object w:dxaOrig="320" w:dyaOrig="620">
                      <v:shape id="_x0000_i1061" type="#_x0000_t75" style="width:18.75pt;height:36.75pt" o:ole="">
                        <v:imagedata r:id="rId44" o:title=""/>
                      </v:shape>
                      <o:OLEObject Type="Embed" ProgID="Equation.3" ShapeID="_x0000_i1061" DrawAspect="Content" ObjectID="_1490644847" r:id="rId45"/>
                    </w:object>
                  </w:r>
                  <w:r w:rsidRPr="00BE50B0">
                    <w:rPr>
                      <w:b/>
                      <w:bCs/>
                    </w:rPr>
                    <w:t xml:space="preserve">’i ile de ayakkabı alıyor. Hüseyin’in elinde kaç TL kalmıştır? </w:t>
                  </w:r>
                  <w:r w:rsidRPr="000345F6">
                    <w:rPr>
                      <w:b/>
                      <w:bCs/>
                    </w:rPr>
                    <w:t>(Şekil çizerek cevaplayın.)(5p)</w:t>
                  </w:r>
                </w:p>
                <w:p w:rsidR="00A73E1E" w:rsidRPr="00BE50B0" w:rsidRDefault="00A73E1E">
                  <w:hyperlink r:id="rId46" w:history="1">
                    <w:r w:rsidRPr="00B13418"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</w:p>
    <w:p w:rsidR="00A73E1E" w:rsidRPr="005A73EC" w:rsidRDefault="00A73E1E" w:rsidP="005A73EC">
      <w:pPr>
        <w:ind w:firstLine="708"/>
        <w:rPr>
          <w:rFonts w:ascii="Comic Sans MS" w:hAnsi="Comic Sans MS" w:cs="Comic Sans MS"/>
          <w:b/>
          <w:bCs/>
          <w:sz w:val="22"/>
          <w:szCs w:val="22"/>
        </w:rPr>
      </w:pPr>
    </w:p>
    <w:p w:rsidR="00A73E1E" w:rsidRDefault="00A73E1E"/>
    <w:p w:rsidR="00A73E1E" w:rsidRDefault="00A73E1E"/>
    <w:p w:rsidR="00A73E1E" w:rsidRDefault="00A73E1E"/>
    <w:p w:rsidR="00A73E1E" w:rsidRDefault="00A73E1E"/>
    <w:p w:rsidR="00A73E1E" w:rsidRDefault="00A73E1E"/>
    <w:p w:rsidR="00A73E1E" w:rsidRDefault="00A73E1E"/>
    <w:p w:rsidR="00A73E1E" w:rsidRDefault="00A73E1E"/>
    <w:sectPr w:rsidR="00A73E1E" w:rsidSect="005F5942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47EDC"/>
    <w:multiLevelType w:val="hybridMultilevel"/>
    <w:tmpl w:val="F45405C8"/>
    <w:lvl w:ilvl="0" w:tplc="2770536E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D54126E"/>
    <w:multiLevelType w:val="hybridMultilevel"/>
    <w:tmpl w:val="15082D72"/>
    <w:lvl w:ilvl="0" w:tplc="5D9C9B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Comic Sans MS" w:hint="default"/>
        <w:b/>
        <w:bCs/>
        <w:sz w:val="28"/>
        <w:szCs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942"/>
    <w:rsid w:val="000011BA"/>
    <w:rsid w:val="000158CD"/>
    <w:rsid w:val="00024438"/>
    <w:rsid w:val="000345F6"/>
    <w:rsid w:val="000A1294"/>
    <w:rsid w:val="000A72C8"/>
    <w:rsid w:val="000C03F3"/>
    <w:rsid w:val="000C37D4"/>
    <w:rsid w:val="000E1270"/>
    <w:rsid w:val="00104439"/>
    <w:rsid w:val="00115540"/>
    <w:rsid w:val="0011731B"/>
    <w:rsid w:val="00117B6A"/>
    <w:rsid w:val="0013123C"/>
    <w:rsid w:val="00132698"/>
    <w:rsid w:val="0014139F"/>
    <w:rsid w:val="001578EC"/>
    <w:rsid w:val="0016025F"/>
    <w:rsid w:val="00160787"/>
    <w:rsid w:val="00161668"/>
    <w:rsid w:val="001655D4"/>
    <w:rsid w:val="00171014"/>
    <w:rsid w:val="00173059"/>
    <w:rsid w:val="00176E54"/>
    <w:rsid w:val="00182367"/>
    <w:rsid w:val="00191DC7"/>
    <w:rsid w:val="00193A13"/>
    <w:rsid w:val="001E580A"/>
    <w:rsid w:val="001E7725"/>
    <w:rsid w:val="00207085"/>
    <w:rsid w:val="0022117A"/>
    <w:rsid w:val="002278D5"/>
    <w:rsid w:val="002379A7"/>
    <w:rsid w:val="00245C2B"/>
    <w:rsid w:val="002639D4"/>
    <w:rsid w:val="00275EC7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C10A6"/>
    <w:rsid w:val="002D3AFF"/>
    <w:rsid w:val="002D52D2"/>
    <w:rsid w:val="002D766F"/>
    <w:rsid w:val="00337AEF"/>
    <w:rsid w:val="00347905"/>
    <w:rsid w:val="003614B6"/>
    <w:rsid w:val="003622CB"/>
    <w:rsid w:val="00370189"/>
    <w:rsid w:val="00380546"/>
    <w:rsid w:val="00394C0B"/>
    <w:rsid w:val="0039726C"/>
    <w:rsid w:val="003A38CE"/>
    <w:rsid w:val="003B765B"/>
    <w:rsid w:val="003B77F2"/>
    <w:rsid w:val="003C4E67"/>
    <w:rsid w:val="003D003F"/>
    <w:rsid w:val="003F2375"/>
    <w:rsid w:val="003F3C41"/>
    <w:rsid w:val="003F4D38"/>
    <w:rsid w:val="003F78A0"/>
    <w:rsid w:val="003F7D2E"/>
    <w:rsid w:val="0040306E"/>
    <w:rsid w:val="0040618E"/>
    <w:rsid w:val="00407784"/>
    <w:rsid w:val="00411D75"/>
    <w:rsid w:val="00417253"/>
    <w:rsid w:val="00421582"/>
    <w:rsid w:val="004256DF"/>
    <w:rsid w:val="004263A7"/>
    <w:rsid w:val="004300AB"/>
    <w:rsid w:val="00430602"/>
    <w:rsid w:val="00431498"/>
    <w:rsid w:val="00431FC8"/>
    <w:rsid w:val="004341A9"/>
    <w:rsid w:val="00442D89"/>
    <w:rsid w:val="004575EC"/>
    <w:rsid w:val="00472218"/>
    <w:rsid w:val="0048793D"/>
    <w:rsid w:val="004B5D86"/>
    <w:rsid w:val="004B7F79"/>
    <w:rsid w:val="004C1120"/>
    <w:rsid w:val="004C73DD"/>
    <w:rsid w:val="004D7853"/>
    <w:rsid w:val="004F3F9B"/>
    <w:rsid w:val="004F6C0A"/>
    <w:rsid w:val="004F7560"/>
    <w:rsid w:val="0050467B"/>
    <w:rsid w:val="00533471"/>
    <w:rsid w:val="00545A5E"/>
    <w:rsid w:val="005904DD"/>
    <w:rsid w:val="005A2B0B"/>
    <w:rsid w:val="005A30E5"/>
    <w:rsid w:val="005A73EC"/>
    <w:rsid w:val="005B0666"/>
    <w:rsid w:val="005B4B34"/>
    <w:rsid w:val="005B4E4F"/>
    <w:rsid w:val="005D7408"/>
    <w:rsid w:val="005E443A"/>
    <w:rsid w:val="005F062F"/>
    <w:rsid w:val="005F5942"/>
    <w:rsid w:val="0060145F"/>
    <w:rsid w:val="006061AA"/>
    <w:rsid w:val="00615B35"/>
    <w:rsid w:val="0062304B"/>
    <w:rsid w:val="006254A4"/>
    <w:rsid w:val="00632643"/>
    <w:rsid w:val="00636AC8"/>
    <w:rsid w:val="00666E33"/>
    <w:rsid w:val="0067437B"/>
    <w:rsid w:val="006A5304"/>
    <w:rsid w:val="006A707A"/>
    <w:rsid w:val="006B0FF8"/>
    <w:rsid w:val="006F0FD7"/>
    <w:rsid w:val="0076128F"/>
    <w:rsid w:val="0077707F"/>
    <w:rsid w:val="00793D32"/>
    <w:rsid w:val="007A23C4"/>
    <w:rsid w:val="007A481A"/>
    <w:rsid w:val="007B018B"/>
    <w:rsid w:val="007B42B6"/>
    <w:rsid w:val="007B4A8D"/>
    <w:rsid w:val="007C343C"/>
    <w:rsid w:val="007C3B3E"/>
    <w:rsid w:val="007C5161"/>
    <w:rsid w:val="007D37C3"/>
    <w:rsid w:val="007E28CC"/>
    <w:rsid w:val="007E3421"/>
    <w:rsid w:val="007E59F1"/>
    <w:rsid w:val="007F164D"/>
    <w:rsid w:val="007F7A9F"/>
    <w:rsid w:val="008604AA"/>
    <w:rsid w:val="0087576B"/>
    <w:rsid w:val="00885E41"/>
    <w:rsid w:val="008913A4"/>
    <w:rsid w:val="008937B3"/>
    <w:rsid w:val="008953A4"/>
    <w:rsid w:val="008A436B"/>
    <w:rsid w:val="008A4706"/>
    <w:rsid w:val="008B331A"/>
    <w:rsid w:val="008D32BB"/>
    <w:rsid w:val="008E7D36"/>
    <w:rsid w:val="008F5F8C"/>
    <w:rsid w:val="00901CD8"/>
    <w:rsid w:val="0090617A"/>
    <w:rsid w:val="0091140E"/>
    <w:rsid w:val="0092777A"/>
    <w:rsid w:val="00933CD1"/>
    <w:rsid w:val="00942CBE"/>
    <w:rsid w:val="009464BF"/>
    <w:rsid w:val="009539C5"/>
    <w:rsid w:val="00961A40"/>
    <w:rsid w:val="0096258B"/>
    <w:rsid w:val="00975CA7"/>
    <w:rsid w:val="00993ABA"/>
    <w:rsid w:val="009C2394"/>
    <w:rsid w:val="009D10CA"/>
    <w:rsid w:val="009D1249"/>
    <w:rsid w:val="009D2A66"/>
    <w:rsid w:val="009D73E9"/>
    <w:rsid w:val="00A046AF"/>
    <w:rsid w:val="00A151A7"/>
    <w:rsid w:val="00A16FF3"/>
    <w:rsid w:val="00A27902"/>
    <w:rsid w:val="00A4786B"/>
    <w:rsid w:val="00A50309"/>
    <w:rsid w:val="00A560B4"/>
    <w:rsid w:val="00A60B76"/>
    <w:rsid w:val="00A649C1"/>
    <w:rsid w:val="00A70526"/>
    <w:rsid w:val="00A73E1E"/>
    <w:rsid w:val="00A75422"/>
    <w:rsid w:val="00A906B0"/>
    <w:rsid w:val="00A916A7"/>
    <w:rsid w:val="00A91985"/>
    <w:rsid w:val="00A96953"/>
    <w:rsid w:val="00AC5515"/>
    <w:rsid w:val="00AC62F1"/>
    <w:rsid w:val="00AE081A"/>
    <w:rsid w:val="00AE0D71"/>
    <w:rsid w:val="00AE2E7D"/>
    <w:rsid w:val="00AE3159"/>
    <w:rsid w:val="00B127BE"/>
    <w:rsid w:val="00B13418"/>
    <w:rsid w:val="00B35505"/>
    <w:rsid w:val="00B37558"/>
    <w:rsid w:val="00B5141B"/>
    <w:rsid w:val="00B567E4"/>
    <w:rsid w:val="00B60DFB"/>
    <w:rsid w:val="00B666BE"/>
    <w:rsid w:val="00BC4B21"/>
    <w:rsid w:val="00BD024E"/>
    <w:rsid w:val="00BD680A"/>
    <w:rsid w:val="00BE50B0"/>
    <w:rsid w:val="00BF51E7"/>
    <w:rsid w:val="00BF7E7D"/>
    <w:rsid w:val="00C03D83"/>
    <w:rsid w:val="00C1529F"/>
    <w:rsid w:val="00C217B3"/>
    <w:rsid w:val="00C25B9A"/>
    <w:rsid w:val="00C57E3B"/>
    <w:rsid w:val="00C65DAE"/>
    <w:rsid w:val="00C959BE"/>
    <w:rsid w:val="00CA7459"/>
    <w:rsid w:val="00CB0B29"/>
    <w:rsid w:val="00CB3528"/>
    <w:rsid w:val="00CB5E0F"/>
    <w:rsid w:val="00CC1FEC"/>
    <w:rsid w:val="00CD33A5"/>
    <w:rsid w:val="00D02086"/>
    <w:rsid w:val="00D1709F"/>
    <w:rsid w:val="00D23D2D"/>
    <w:rsid w:val="00D40B3A"/>
    <w:rsid w:val="00D41DAB"/>
    <w:rsid w:val="00D42540"/>
    <w:rsid w:val="00D466B4"/>
    <w:rsid w:val="00D53A3B"/>
    <w:rsid w:val="00D56E81"/>
    <w:rsid w:val="00D64476"/>
    <w:rsid w:val="00D66C88"/>
    <w:rsid w:val="00DB0FE6"/>
    <w:rsid w:val="00DB63A1"/>
    <w:rsid w:val="00DD45AA"/>
    <w:rsid w:val="00DE12C8"/>
    <w:rsid w:val="00DF046B"/>
    <w:rsid w:val="00DF35A1"/>
    <w:rsid w:val="00DF7D73"/>
    <w:rsid w:val="00E0569F"/>
    <w:rsid w:val="00E21D28"/>
    <w:rsid w:val="00E22FDC"/>
    <w:rsid w:val="00E30B47"/>
    <w:rsid w:val="00E375E1"/>
    <w:rsid w:val="00E515FB"/>
    <w:rsid w:val="00E53EA7"/>
    <w:rsid w:val="00E56288"/>
    <w:rsid w:val="00E6796E"/>
    <w:rsid w:val="00E8142A"/>
    <w:rsid w:val="00EB3B8B"/>
    <w:rsid w:val="00EB61CA"/>
    <w:rsid w:val="00EC5544"/>
    <w:rsid w:val="00EC7B80"/>
    <w:rsid w:val="00ED27A4"/>
    <w:rsid w:val="00ED454B"/>
    <w:rsid w:val="00EE3644"/>
    <w:rsid w:val="00EE3DF9"/>
    <w:rsid w:val="00EF1ABD"/>
    <w:rsid w:val="00F110A6"/>
    <w:rsid w:val="00F17E7D"/>
    <w:rsid w:val="00F330AA"/>
    <w:rsid w:val="00F36FE9"/>
    <w:rsid w:val="00F431DA"/>
    <w:rsid w:val="00F445FB"/>
    <w:rsid w:val="00F5486B"/>
    <w:rsid w:val="00F82187"/>
    <w:rsid w:val="00F83172"/>
    <w:rsid w:val="00FA070E"/>
    <w:rsid w:val="00FA1C08"/>
    <w:rsid w:val="00FB38B8"/>
    <w:rsid w:val="00FB7E36"/>
    <w:rsid w:val="00FC0293"/>
    <w:rsid w:val="00FD7016"/>
    <w:rsid w:val="00FD7F3F"/>
    <w:rsid w:val="00FE79C4"/>
    <w:rsid w:val="00FF42AD"/>
    <w:rsid w:val="00FF61FD"/>
    <w:rsid w:val="00FF688D"/>
    <w:rsid w:val="00FF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F5942"/>
    <w:pPr>
      <w:ind w:left="720"/>
    </w:pPr>
  </w:style>
  <w:style w:type="paragraph" w:customStyle="1" w:styleId="AralkYok1">
    <w:name w:val="Aralık Yok1"/>
    <w:uiPriority w:val="99"/>
    <w:rsid w:val="005F5942"/>
    <w:rPr>
      <w:rFonts w:eastAsia="Times New Roman" w:cs="Calibri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NoSpacing">
    <w:name w:val="No Spacing"/>
    <w:uiPriority w:val="99"/>
    <w:qFormat/>
    <w:rsid w:val="005F5942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FA1C0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337AE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E3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3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375E1"/>
    <w:rPr>
      <w:rFonts w:ascii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3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375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21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gif"/><Relationship Id="rId18" Type="http://schemas.openxmlformats.org/officeDocument/2006/relationships/image" Target="media/image14.wmf"/><Relationship Id="rId26" Type="http://schemas.openxmlformats.org/officeDocument/2006/relationships/image" Target="media/image18.wmf"/><Relationship Id="rId39" Type="http://schemas.openxmlformats.org/officeDocument/2006/relationships/image" Target="media/image25.emf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34" Type="http://schemas.openxmlformats.org/officeDocument/2006/relationships/image" Target="media/image22.jpeg"/><Relationship Id="rId42" Type="http://schemas.openxmlformats.org/officeDocument/2006/relationships/image" Target="media/image28.wmf"/><Relationship Id="rId47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oleObject" Target="embeddings/oleObject10.bin"/><Relationship Id="rId46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wmf"/><Relationship Id="rId29" Type="http://schemas.openxmlformats.org/officeDocument/2006/relationships/oleObject" Target="embeddings/oleObject6.bin"/><Relationship Id="rId41" Type="http://schemas.openxmlformats.org/officeDocument/2006/relationships/image" Target="media/image27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17.wmf"/><Relationship Id="rId32" Type="http://schemas.openxmlformats.org/officeDocument/2006/relationships/image" Target="media/image21.wmf"/><Relationship Id="rId37" Type="http://schemas.openxmlformats.org/officeDocument/2006/relationships/image" Target="media/image24.wmf"/><Relationship Id="rId40" Type="http://schemas.openxmlformats.org/officeDocument/2006/relationships/image" Target="media/image26.emf"/><Relationship Id="rId45" Type="http://schemas.openxmlformats.org/officeDocument/2006/relationships/oleObject" Target="embeddings/oleObject12.bin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oleObject" Target="embeddings/oleObject3.bin"/><Relationship Id="rId28" Type="http://schemas.openxmlformats.org/officeDocument/2006/relationships/image" Target="media/image19.wmf"/><Relationship Id="rId36" Type="http://schemas.openxmlformats.org/officeDocument/2006/relationships/oleObject" Target="embeddings/oleObject9.bin"/><Relationship Id="rId10" Type="http://schemas.openxmlformats.org/officeDocument/2006/relationships/image" Target="media/image6.emf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29.w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6.wmf"/><Relationship Id="rId27" Type="http://schemas.openxmlformats.org/officeDocument/2006/relationships/oleObject" Target="embeddings/oleObject5.bin"/><Relationship Id="rId30" Type="http://schemas.openxmlformats.org/officeDocument/2006/relationships/image" Target="media/image20.wmf"/><Relationship Id="rId35" Type="http://schemas.openxmlformats.org/officeDocument/2006/relationships/image" Target="media/image23.wmf"/><Relationship Id="rId43" Type="http://schemas.openxmlformats.org/officeDocument/2006/relationships/oleObject" Target="embeddings/oleObject11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209</TotalTime>
  <Pages>2</Pages>
  <Words>400</Words>
  <Characters>2282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edanur</cp:lastModifiedBy>
  <cp:revision>20</cp:revision>
  <cp:lastPrinted>2015-04-15T17:56:00Z</cp:lastPrinted>
  <dcterms:created xsi:type="dcterms:W3CDTF">2015-03-08T16:23:00Z</dcterms:created>
  <dcterms:modified xsi:type="dcterms:W3CDTF">2015-04-15T20:14:00Z</dcterms:modified>
</cp:coreProperties>
</file>