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FF8" w:rsidRDefault="00D75FF8" w:rsidP="00D86B8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D75FF8" w:rsidRPr="00E0139D" w:rsidRDefault="00D75FF8" w:rsidP="00D86B8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>1. Yandaki resme uygun seçeneği seçiniz</w:t>
      </w:r>
      <w:r w:rsidRPr="00E0139D">
        <w:rPr>
          <w:rFonts w:ascii="Comic Sans MS" w:hAnsi="Comic Sans MS"/>
          <w:sz w:val="24"/>
          <w:szCs w:val="24"/>
        </w:rPr>
        <w:t>.</w:t>
      </w:r>
    </w:p>
    <w:p w:rsidR="00D75FF8" w:rsidRPr="002A70E0" w:rsidRDefault="00D75FF8" w:rsidP="00D86B84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103.5pt;margin-top:10.15pt;width:125.25pt;height:66pt;z-index:-251670016;visibility:visible" wrapcoords="-129 0 -129 21355 21600 21355 21600 0 -129 0">
            <v:imagedata r:id="rId6" o:title=""/>
            <w10:wrap type="tight"/>
          </v:shape>
        </w:pict>
      </w:r>
      <w:r w:rsidRPr="002A70E0">
        <w:rPr>
          <w:rFonts w:ascii="Comic Sans MS" w:hAnsi="Comic Sans MS"/>
        </w:rPr>
        <w:t xml:space="preserve">A) </w:t>
      </w:r>
      <w:bookmarkStart w:id="0" w:name="OLE_LINK1"/>
      <w:bookmarkStart w:id="1" w:name="OLE_LINK2"/>
      <w:r>
        <w:rPr>
          <w:rFonts w:ascii="Comic Sans MS" w:hAnsi="Comic Sans MS"/>
        </w:rPr>
        <w:t xml:space="preserve">Good </w:t>
      </w:r>
      <w:bookmarkEnd w:id="0"/>
      <w:bookmarkEnd w:id="1"/>
      <w:r w:rsidRPr="002A70E0">
        <w:rPr>
          <w:rFonts w:ascii="Comic Sans MS" w:hAnsi="Comic Sans MS"/>
        </w:rPr>
        <w:t>morning</w:t>
      </w:r>
    </w:p>
    <w:p w:rsidR="00D75FF8" w:rsidRPr="002A70E0" w:rsidRDefault="00D75FF8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 xml:space="preserve">Good </w:t>
      </w:r>
      <w:r w:rsidRPr="002A70E0">
        <w:rPr>
          <w:rFonts w:ascii="Comic Sans MS" w:hAnsi="Comic Sans MS"/>
        </w:rPr>
        <w:t>evening</w:t>
      </w:r>
    </w:p>
    <w:p w:rsidR="00D75FF8" w:rsidRPr="002A70E0" w:rsidRDefault="00D75FF8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C) </w:t>
      </w:r>
      <w:r>
        <w:rPr>
          <w:rFonts w:ascii="Comic Sans MS" w:hAnsi="Comic Sans MS"/>
        </w:rPr>
        <w:t xml:space="preserve">Good </w:t>
      </w:r>
      <w:r w:rsidRPr="002A70E0">
        <w:rPr>
          <w:rFonts w:ascii="Comic Sans MS" w:hAnsi="Comic Sans MS"/>
        </w:rPr>
        <w:t>afternoon</w:t>
      </w:r>
      <w:r>
        <w:rPr>
          <w:rFonts w:ascii="Comic Sans MS" w:hAnsi="Comic Sans MS"/>
        </w:rPr>
        <w:t xml:space="preserve"> </w:t>
      </w:r>
    </w:p>
    <w:p w:rsidR="00D75FF8" w:rsidRPr="002A70E0" w:rsidRDefault="00D75FF8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D) </w:t>
      </w:r>
      <w:r>
        <w:rPr>
          <w:rFonts w:ascii="Comic Sans MS" w:hAnsi="Comic Sans MS"/>
        </w:rPr>
        <w:t>Good night</w:t>
      </w:r>
    </w:p>
    <w:p w:rsidR="00D75FF8" w:rsidRPr="002A70E0" w:rsidRDefault="00D75FF8" w:rsidP="00D86B84">
      <w:pPr>
        <w:spacing w:after="0" w:line="240" w:lineRule="auto"/>
        <w:rPr>
          <w:rFonts w:ascii="Comic Sans MS" w:hAnsi="Comic Sans MS"/>
        </w:rPr>
      </w:pPr>
    </w:p>
    <w:p w:rsidR="00D75FF8" w:rsidRPr="00E0139D" w:rsidRDefault="00D75FF8" w:rsidP="00D86B8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 xml:space="preserve">2.  Konuşmayı tamamlayınız .  </w:t>
      </w:r>
    </w:p>
    <w:p w:rsidR="00D75FF8" w:rsidRPr="00E0139D" w:rsidRDefault="00D75FF8" w:rsidP="00D86B8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>A:………………………….…..?</w:t>
      </w:r>
    </w:p>
    <w:p w:rsidR="00D75FF8" w:rsidRPr="00E0139D" w:rsidRDefault="00D75FF8" w:rsidP="00D86B8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>B: I am ten years old.</w:t>
      </w:r>
    </w:p>
    <w:p w:rsidR="00D75FF8" w:rsidRPr="005F621A" w:rsidRDefault="00D75FF8" w:rsidP="00D86B84">
      <w:pPr>
        <w:spacing w:after="0" w:line="240" w:lineRule="auto"/>
        <w:rPr>
          <w:rFonts w:ascii="Comic Sans MS" w:hAnsi="Comic Sans MS"/>
        </w:rPr>
      </w:pPr>
    </w:p>
    <w:p w:rsidR="00D75FF8" w:rsidRPr="002A70E0" w:rsidRDefault="00D75FF8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A) What is your name?</w:t>
      </w:r>
    </w:p>
    <w:p w:rsidR="00D75FF8" w:rsidRPr="002A70E0" w:rsidRDefault="00D75FF8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B) How are you?</w:t>
      </w:r>
    </w:p>
    <w:p w:rsidR="00D75FF8" w:rsidRPr="002A70E0" w:rsidRDefault="00D75FF8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C) What are these?</w:t>
      </w:r>
    </w:p>
    <w:p w:rsidR="00D75FF8" w:rsidRPr="002A70E0" w:rsidRDefault="00D75FF8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D) How old are you?</w:t>
      </w:r>
    </w:p>
    <w:p w:rsidR="00D75FF8" w:rsidRDefault="00D75FF8" w:rsidP="00D86B84">
      <w:pPr>
        <w:spacing w:after="0" w:line="240" w:lineRule="auto"/>
        <w:rPr>
          <w:rFonts w:ascii="Comic Sans MS" w:hAnsi="Comic Sans MS"/>
          <w:b/>
        </w:rPr>
      </w:pPr>
    </w:p>
    <w:p w:rsidR="00D75FF8" w:rsidRPr="00E0139D" w:rsidRDefault="00D75FF8" w:rsidP="00D86B8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>3. İşlemin sonucu hangi seçenektir?</w:t>
      </w:r>
    </w:p>
    <w:p w:rsidR="00D75FF8" w:rsidRPr="00E0139D" w:rsidRDefault="00D75FF8" w:rsidP="00D86B8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 xml:space="preserve">     20 + 20 = _______</w:t>
      </w:r>
    </w:p>
    <w:p w:rsidR="00D75FF8" w:rsidRDefault="00D75FF8" w:rsidP="00D86B84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pict>
          <v:shape id="Resim 2" o:spid="_x0000_s1027" type="#_x0000_t75" style="position:absolute;margin-left:111.95pt;margin-top:8pt;width:100.4pt;height:78.4pt;z-index:251647488;visibility:visible">
            <v:imagedata r:id="rId7" o:title=""/>
            <w10:wrap type="square"/>
          </v:shape>
        </w:pict>
      </w:r>
    </w:p>
    <w:p w:rsidR="00D75FF8" w:rsidRDefault="00D75FF8" w:rsidP="00D86B8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twenty</w:t>
      </w:r>
    </w:p>
    <w:p w:rsidR="00D75FF8" w:rsidRDefault="00D75FF8" w:rsidP="00D86B8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B) thirty</w:t>
      </w:r>
    </w:p>
    <w:p w:rsidR="00D75FF8" w:rsidRDefault="00D75FF8" w:rsidP="00D86B8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 forty</w:t>
      </w:r>
    </w:p>
    <w:p w:rsidR="00D75FF8" w:rsidRDefault="00D75FF8" w:rsidP="00D86B8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D) fourteen</w:t>
      </w:r>
    </w:p>
    <w:p w:rsidR="00D75FF8" w:rsidRDefault="00D75FF8" w:rsidP="00D86B84">
      <w:pPr>
        <w:spacing w:after="0" w:line="240" w:lineRule="auto"/>
        <w:rPr>
          <w:rFonts w:ascii="Comic Sans MS" w:hAnsi="Comic Sans MS"/>
          <w:b/>
        </w:rPr>
      </w:pPr>
    </w:p>
    <w:p w:rsidR="00D75FF8" w:rsidRPr="00E0139D" w:rsidRDefault="00D75FF8" w:rsidP="00D86B8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>4. _______ am Mehmet.</w:t>
      </w:r>
    </w:p>
    <w:p w:rsidR="00D75FF8" w:rsidRPr="002A70E0" w:rsidRDefault="00D75FF8" w:rsidP="00D86B84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pict>
          <v:shape id="Resim 4" o:spid="_x0000_s1028" type="#_x0000_t75" style="position:absolute;margin-left:103.4pt;margin-top:13.15pt;width:112.9pt;height:70.55pt;z-index:251648512;visibility:visible">
            <v:imagedata r:id="rId8" o:title=""/>
            <w10:wrap type="square"/>
          </v:shape>
        </w:pict>
      </w:r>
    </w:p>
    <w:p w:rsidR="00D75FF8" w:rsidRPr="002A70E0" w:rsidRDefault="00D75FF8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A) He</w:t>
      </w:r>
    </w:p>
    <w:p w:rsidR="00D75FF8" w:rsidRPr="002A70E0" w:rsidRDefault="00D75FF8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B) I</w:t>
      </w:r>
    </w:p>
    <w:p w:rsidR="00D75FF8" w:rsidRPr="002A70E0" w:rsidRDefault="00D75FF8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C) She</w:t>
      </w:r>
    </w:p>
    <w:p w:rsidR="00D75FF8" w:rsidRPr="002A70E0" w:rsidRDefault="00D75FF8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D) It</w:t>
      </w:r>
    </w:p>
    <w:p w:rsidR="00D75FF8" w:rsidRDefault="00D75FF8"/>
    <w:p w:rsidR="00D75FF8" w:rsidRPr="00E0139D" w:rsidRDefault="00D75FF8" w:rsidP="00D86B8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>5.  A: What is _______ name?</w:t>
      </w:r>
    </w:p>
    <w:p w:rsidR="00D75FF8" w:rsidRPr="00E0139D" w:rsidRDefault="00D75FF8" w:rsidP="00D86B8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 xml:space="preserve">    B: _______ name is Serkan.</w:t>
      </w:r>
    </w:p>
    <w:p w:rsidR="00D75FF8" w:rsidRPr="002A70E0" w:rsidRDefault="00D75FF8" w:rsidP="00D86B84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pict>
          <v:shape id="Resim 5" o:spid="_x0000_s1029" type="#_x0000_t75" style="position:absolute;margin-left:104.25pt;margin-top:5.3pt;width:1in;height:66.75pt;z-index:-251666944;visibility:visible" wrapcoords="-225 0 -225 21357 21600 21357 21600 0 -225 0">
            <v:imagedata r:id="rId9" o:title=""/>
            <w10:wrap type="tight"/>
          </v:shape>
        </w:pict>
      </w:r>
    </w:p>
    <w:p w:rsidR="00D75FF8" w:rsidRPr="002A70E0" w:rsidRDefault="00D75FF8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A) he / is</w:t>
      </w:r>
    </w:p>
    <w:p w:rsidR="00D75FF8" w:rsidRPr="002A70E0" w:rsidRDefault="00D75FF8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B) his / he</w:t>
      </w:r>
    </w:p>
    <w:p w:rsidR="00D75FF8" w:rsidRPr="002A70E0" w:rsidRDefault="00D75FF8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C) his / his</w:t>
      </w:r>
    </w:p>
    <w:p w:rsidR="00D75FF8" w:rsidRPr="002A70E0" w:rsidRDefault="00D75FF8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D) he / he</w:t>
      </w:r>
    </w:p>
    <w:p w:rsidR="00D75FF8" w:rsidRDefault="00D75FF8" w:rsidP="00D86B84">
      <w:pPr>
        <w:spacing w:after="0" w:line="240" w:lineRule="auto"/>
        <w:rPr>
          <w:rFonts w:ascii="Comic Sans MS" w:hAnsi="Comic Sans MS"/>
          <w:b/>
        </w:rPr>
      </w:pPr>
    </w:p>
    <w:p w:rsidR="00D75FF8" w:rsidRPr="00E0139D" w:rsidRDefault="00D75FF8" w:rsidP="00D86B8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>6.  _______ name is Nehir.</w:t>
      </w:r>
    </w:p>
    <w:p w:rsidR="00D75FF8" w:rsidRPr="005F621A" w:rsidRDefault="00D75FF8" w:rsidP="00D86B84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pict>
          <v:shape id="Resim 6" o:spid="_x0000_s1030" type="#_x0000_t75" style="position:absolute;margin-left:92.25pt;margin-top:1.8pt;width:93pt;height:73.5pt;z-index:251650560;visibility:visible">
            <v:imagedata r:id="rId10" o:title=""/>
            <w10:wrap type="square"/>
          </v:shape>
        </w:pict>
      </w:r>
    </w:p>
    <w:p w:rsidR="00D75FF8" w:rsidRPr="002A70E0" w:rsidRDefault="00D75FF8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A) His</w:t>
      </w:r>
    </w:p>
    <w:p w:rsidR="00D75FF8" w:rsidRPr="002A70E0" w:rsidRDefault="00D75FF8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B) Her</w:t>
      </w:r>
    </w:p>
    <w:p w:rsidR="00D75FF8" w:rsidRPr="002A70E0" w:rsidRDefault="00D75FF8" w:rsidP="00D86B8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 It</w:t>
      </w:r>
    </w:p>
    <w:p w:rsidR="00D75FF8" w:rsidRPr="002A70E0" w:rsidRDefault="00D75FF8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D) Their</w:t>
      </w:r>
    </w:p>
    <w:p w:rsidR="00D75FF8" w:rsidRDefault="00D75FF8" w:rsidP="00D86B84">
      <w:pPr>
        <w:spacing w:after="0" w:line="240" w:lineRule="auto"/>
        <w:rPr>
          <w:rFonts w:ascii="Comic Sans MS" w:hAnsi="Comic Sans MS"/>
        </w:rPr>
      </w:pPr>
    </w:p>
    <w:p w:rsidR="00D75FF8" w:rsidRDefault="00D75FF8" w:rsidP="00D86B84">
      <w:pPr>
        <w:spacing w:after="0" w:line="240" w:lineRule="auto"/>
        <w:rPr>
          <w:rFonts w:ascii="Comic Sans MS" w:hAnsi="Comic Sans MS"/>
          <w:b/>
        </w:rPr>
      </w:pPr>
    </w:p>
    <w:p w:rsidR="00D75FF8" w:rsidRPr="00AF4872" w:rsidRDefault="00D75FF8" w:rsidP="00D86B8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 w:rsidRPr="00AF4872">
        <w:rPr>
          <w:rFonts w:ascii="Comic Sans MS" w:hAnsi="Comic Sans MS"/>
          <w:b/>
        </w:rPr>
        <w:t>. Turkish  flag   is……………and……...…….</w:t>
      </w:r>
    </w:p>
    <w:p w:rsidR="00D75FF8" w:rsidRPr="00135635" w:rsidRDefault="00D75FF8" w:rsidP="00D86B84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Resim 7" o:spid="_x0000_s1031" type="#_x0000_t75" style="position:absolute;margin-left:58.25pt;margin-top:6.25pt;width:98.25pt;height:45.75pt;z-index:-251664896;visibility:visible;mso-position-horizontal:right">
            <v:imagedata r:id="rId11" o:title=""/>
          </v:shape>
        </w:pict>
      </w:r>
      <w:r w:rsidRPr="00135635">
        <w:rPr>
          <w:rFonts w:ascii="Comic Sans MS" w:hAnsi="Comic Sans MS"/>
          <w:sz w:val="24"/>
          <w:szCs w:val="24"/>
        </w:rPr>
        <w:t>A) red and white</w:t>
      </w:r>
    </w:p>
    <w:p w:rsidR="00D75FF8" w:rsidRPr="00135635" w:rsidRDefault="00D75FF8" w:rsidP="00D86B8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>B) black and red</w:t>
      </w:r>
    </w:p>
    <w:p w:rsidR="00D75FF8" w:rsidRPr="00135635" w:rsidRDefault="00D75FF8" w:rsidP="00D86B8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>C) Blue and yellow</w:t>
      </w:r>
    </w:p>
    <w:p w:rsidR="00D75FF8" w:rsidRPr="00135635" w:rsidRDefault="00D75FF8" w:rsidP="00D86B8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>D) Brown and white</w:t>
      </w:r>
    </w:p>
    <w:p w:rsidR="00D75FF8" w:rsidRDefault="00D75FF8" w:rsidP="00012077">
      <w:pPr>
        <w:spacing w:after="0" w:line="240" w:lineRule="auto"/>
        <w:rPr>
          <w:rFonts w:ascii="Comic Sans MS" w:hAnsi="Comic Sans MS"/>
          <w:b/>
        </w:rPr>
      </w:pPr>
    </w:p>
    <w:p w:rsidR="00D75FF8" w:rsidRPr="00F04FEA" w:rsidRDefault="00D75FF8" w:rsidP="00012077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Pr="00F04FEA">
        <w:rPr>
          <w:rFonts w:ascii="Comic Sans MS" w:hAnsi="Comic Sans MS"/>
          <w:b/>
        </w:rPr>
        <w:t>. What is this?</w:t>
      </w:r>
      <w:r w:rsidRPr="00F04FEA">
        <w:rPr>
          <w:b/>
          <w:noProof/>
          <w:lang w:eastAsia="tr-TR"/>
        </w:rPr>
        <w:t xml:space="preserve"> </w:t>
      </w:r>
    </w:p>
    <w:p w:rsidR="00D75FF8" w:rsidRPr="005F621A" w:rsidRDefault="00D75FF8" w:rsidP="0001207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D75FF8" w:rsidRPr="00135635" w:rsidRDefault="00D75FF8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Resim 8" o:spid="_x0000_s1032" type="#_x0000_t75" style="position:absolute;margin-left:83.75pt;margin-top:3.65pt;width:123.75pt;height:61.25pt;z-index:-251663872;visibility:visible;mso-position-horizontal:right" wrapcoords="-131 0 -131 21337 21600 21337 21600 0 -131 0">
            <v:imagedata r:id="rId12" o:title=""/>
            <w10:wrap type="tight"/>
          </v:shape>
        </w:pict>
      </w:r>
      <w:r w:rsidRPr="00135635">
        <w:rPr>
          <w:rFonts w:ascii="Comic Sans MS" w:hAnsi="Comic Sans MS"/>
          <w:sz w:val="24"/>
          <w:szCs w:val="24"/>
        </w:rPr>
        <w:t>A) a hat</w:t>
      </w:r>
    </w:p>
    <w:p w:rsidR="00D75FF8" w:rsidRPr="00135635" w:rsidRDefault="00D75FF8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>B) a scarf</w:t>
      </w:r>
    </w:p>
    <w:p w:rsidR="00D75FF8" w:rsidRPr="00135635" w:rsidRDefault="00D75FF8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>C) T-shirt</w:t>
      </w:r>
    </w:p>
    <w:p w:rsidR="00D75FF8" w:rsidRPr="00135635" w:rsidRDefault="00D75FF8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>D) a jacket</w:t>
      </w:r>
    </w:p>
    <w:p w:rsidR="00D75FF8" w:rsidRDefault="00D75FF8" w:rsidP="00012077">
      <w:pPr>
        <w:spacing w:after="0" w:line="240" w:lineRule="auto"/>
        <w:rPr>
          <w:rFonts w:ascii="Comic Sans MS" w:hAnsi="Comic Sans MS"/>
          <w:b/>
        </w:rPr>
      </w:pPr>
    </w:p>
    <w:p w:rsidR="00D75FF8" w:rsidRDefault="00D75FF8" w:rsidP="00012077">
      <w:pPr>
        <w:spacing w:after="0" w:line="240" w:lineRule="auto"/>
        <w:rPr>
          <w:rFonts w:ascii="Comic Sans MS" w:hAnsi="Comic Sans MS"/>
          <w:b/>
        </w:rPr>
      </w:pPr>
    </w:p>
    <w:p w:rsidR="00D75FF8" w:rsidRPr="00CA6472" w:rsidRDefault="00D75FF8" w:rsidP="00012077">
      <w:pPr>
        <w:spacing w:after="0" w:line="240" w:lineRule="auto"/>
        <w:rPr>
          <w:rFonts w:ascii="Comic Sans MS" w:hAnsi="Comic Sans MS" w:cs="Lucida Handwriting"/>
          <w:b/>
        </w:rPr>
      </w:pPr>
      <w:r>
        <w:rPr>
          <w:noProof/>
          <w:lang w:eastAsia="tr-TR"/>
        </w:rPr>
        <w:pict>
          <v:shape id="Resim 9" o:spid="_x0000_s1033" type="#_x0000_t75" style="position:absolute;margin-left:76.3pt;margin-top:7.55pt;width:116.3pt;height:79.35pt;z-index:-251662848;visibility:visible;mso-position-horizontal:right;mso-position-horizontal-relative:margin" wrapcoords="-139 0 -139 21396 21600 21396 21600 0 -139 0">
            <v:imagedata r:id="rId13" o:title=""/>
            <w10:wrap type="tight" anchorx="margin"/>
          </v:shape>
        </w:pict>
      </w:r>
      <w:r>
        <w:rPr>
          <w:rFonts w:ascii="Comic Sans MS" w:hAnsi="Comic Sans MS"/>
          <w:b/>
        </w:rPr>
        <w:t>9</w:t>
      </w:r>
      <w:r w:rsidRPr="00CA6472">
        <w:rPr>
          <w:rFonts w:ascii="Comic Sans MS" w:hAnsi="Comic Sans MS"/>
          <w:b/>
        </w:rPr>
        <w:t>. What are these?</w:t>
      </w:r>
      <w:r w:rsidRPr="00CA6472">
        <w:rPr>
          <w:b/>
          <w:noProof/>
          <w:lang w:eastAsia="tr-TR"/>
        </w:rPr>
        <w:t xml:space="preserve"> </w:t>
      </w:r>
    </w:p>
    <w:p w:rsidR="00D75FF8" w:rsidRPr="005F621A" w:rsidRDefault="00D75FF8" w:rsidP="00012077">
      <w:pPr>
        <w:spacing w:after="0" w:line="240" w:lineRule="auto"/>
        <w:rPr>
          <w:rFonts w:ascii="Comic Sans MS" w:hAnsi="Comic Sans MS"/>
        </w:rPr>
      </w:pPr>
    </w:p>
    <w:p w:rsidR="00D75FF8" w:rsidRPr="00135635" w:rsidRDefault="00D75FF8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>A) socks</w:t>
      </w:r>
    </w:p>
    <w:p w:rsidR="00D75FF8" w:rsidRPr="00135635" w:rsidRDefault="00D75FF8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>B) hat</w:t>
      </w:r>
    </w:p>
    <w:p w:rsidR="00D75FF8" w:rsidRPr="00135635" w:rsidRDefault="00D75FF8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>C) boots</w:t>
      </w:r>
    </w:p>
    <w:p w:rsidR="00D75FF8" w:rsidRPr="00135635" w:rsidRDefault="00D75FF8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>D) gloves</w:t>
      </w:r>
    </w:p>
    <w:p w:rsidR="00D75FF8" w:rsidRDefault="00D75FF8" w:rsidP="00012077">
      <w:pPr>
        <w:spacing w:after="0" w:line="240" w:lineRule="auto"/>
        <w:rPr>
          <w:rFonts w:ascii="Comic Sans MS" w:hAnsi="Comic Sans MS"/>
          <w:b/>
        </w:rPr>
      </w:pPr>
    </w:p>
    <w:p w:rsidR="00D75FF8" w:rsidRPr="00135635" w:rsidRDefault="00D75FF8" w:rsidP="0001207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135635">
        <w:rPr>
          <w:rFonts w:ascii="Comic Sans MS" w:hAnsi="Comic Sans MS"/>
          <w:b/>
          <w:sz w:val="24"/>
          <w:szCs w:val="24"/>
        </w:rPr>
        <w:t>10. They are _____.</w:t>
      </w:r>
    </w:p>
    <w:p w:rsidR="00D75FF8" w:rsidRPr="00135635" w:rsidRDefault="00D75FF8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Resim 10" o:spid="_x0000_s1034" type="#_x0000_t75" style="position:absolute;margin-left:134.65pt;margin-top:1.5pt;width:108pt;height:51pt;z-index:-251661824;visibility:visible" wrapcoords="-150 0 -150 21282 21600 21282 21600 0 -150 0">
            <v:imagedata r:id="rId14" o:title=""/>
            <w10:wrap type="tight"/>
          </v:shape>
        </w:pict>
      </w:r>
      <w:r w:rsidRPr="00135635">
        <w:rPr>
          <w:rFonts w:ascii="Comic Sans MS" w:hAnsi="Comic Sans MS"/>
          <w:sz w:val="24"/>
          <w:szCs w:val="24"/>
        </w:rPr>
        <w:t>A) pencils</w:t>
      </w:r>
    </w:p>
    <w:p w:rsidR="00D75FF8" w:rsidRPr="00135635" w:rsidRDefault="00D75FF8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>B) books</w:t>
      </w:r>
    </w:p>
    <w:p w:rsidR="00D75FF8" w:rsidRPr="00135635" w:rsidRDefault="00D75FF8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>C) computer</w:t>
      </w:r>
    </w:p>
    <w:p w:rsidR="00D75FF8" w:rsidRPr="00135635" w:rsidRDefault="00D75FF8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>D) teacher</w:t>
      </w:r>
    </w:p>
    <w:p w:rsidR="00D75FF8" w:rsidRDefault="00D75FF8" w:rsidP="00012077">
      <w:pPr>
        <w:spacing w:after="0" w:line="240" w:lineRule="auto"/>
        <w:rPr>
          <w:rFonts w:ascii="Comic Sans MS" w:hAnsi="Comic Sans MS"/>
          <w:b/>
        </w:rPr>
      </w:pPr>
    </w:p>
    <w:p w:rsidR="00D75FF8" w:rsidRPr="002637FA" w:rsidRDefault="00D75FF8" w:rsidP="00012077">
      <w:pPr>
        <w:spacing w:after="0" w:line="240" w:lineRule="auto"/>
        <w:rPr>
          <w:rFonts w:ascii="Comic Sans MS" w:hAnsi="Comic Sans MS"/>
          <w:b/>
        </w:rPr>
      </w:pPr>
      <w:r>
        <w:rPr>
          <w:noProof/>
          <w:lang w:eastAsia="tr-TR"/>
        </w:rPr>
        <w:pict>
          <v:shape id="Resim 11" o:spid="_x0000_s1035" type="#_x0000_t75" style="position:absolute;margin-left:56.75pt;margin-top:11.9pt;width:96.75pt;height:51pt;z-index:-251660800;visibility:visible;mso-position-horizontal:right;mso-position-horizontal-relative:margin" wrapcoords="-167 0 -167 21282 21600 21282 21600 0 -167 0">
            <v:imagedata r:id="rId15" o:title=""/>
            <w10:wrap type="tight" anchorx="margin"/>
          </v:shape>
        </w:pict>
      </w:r>
      <w:r>
        <w:rPr>
          <w:rFonts w:ascii="Comic Sans MS" w:hAnsi="Comic Sans MS"/>
          <w:b/>
        </w:rPr>
        <w:t>11</w:t>
      </w:r>
      <w:r w:rsidRPr="002637FA">
        <w:rPr>
          <w:rFonts w:ascii="Comic Sans MS" w:hAnsi="Comic Sans MS"/>
          <w:b/>
        </w:rPr>
        <w:t>. A: What are those?</w:t>
      </w:r>
    </w:p>
    <w:p w:rsidR="00D75FF8" w:rsidRPr="00293EDC" w:rsidRDefault="00D75FF8" w:rsidP="00012077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Pr="00293EDC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B: </w:t>
      </w:r>
      <w:r w:rsidRPr="00293EDC">
        <w:rPr>
          <w:rFonts w:ascii="Comic Sans MS" w:hAnsi="Comic Sans MS"/>
          <w:b/>
        </w:rPr>
        <w:t>_____ birds.</w:t>
      </w:r>
    </w:p>
    <w:p w:rsidR="00D75FF8" w:rsidRDefault="00D75FF8" w:rsidP="00012077">
      <w:pPr>
        <w:spacing w:after="0" w:line="240" w:lineRule="auto"/>
        <w:rPr>
          <w:rFonts w:ascii="Comic Sans MS" w:hAnsi="Comic Sans MS"/>
        </w:rPr>
      </w:pPr>
    </w:p>
    <w:p w:rsidR="00D75FF8" w:rsidRPr="00135635" w:rsidRDefault="00D75FF8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>A) It is a        C)we are</w:t>
      </w:r>
    </w:p>
    <w:p w:rsidR="00D75FF8" w:rsidRPr="00135635" w:rsidRDefault="00D75FF8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>B) You are      D)they are</w:t>
      </w:r>
    </w:p>
    <w:p w:rsidR="00D75FF8" w:rsidRDefault="00D75FF8" w:rsidP="006B6638">
      <w:pPr>
        <w:spacing w:after="0" w:line="240" w:lineRule="auto"/>
        <w:rPr>
          <w:rFonts w:ascii="Comic Sans MS" w:hAnsi="Comic Sans MS"/>
          <w:b/>
        </w:rPr>
      </w:pPr>
    </w:p>
    <w:p w:rsidR="00D75FF8" w:rsidRPr="00135635" w:rsidRDefault="00D75FF8" w:rsidP="006B663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135635">
        <w:rPr>
          <w:rFonts w:ascii="Comic Sans MS" w:hAnsi="Comic Sans MS"/>
          <w:b/>
          <w:sz w:val="24"/>
          <w:szCs w:val="24"/>
        </w:rPr>
        <w:t>12. _______ the window, please!</w:t>
      </w:r>
    </w:p>
    <w:p w:rsidR="00D75FF8" w:rsidRPr="002A70E0" w:rsidRDefault="00D75FF8" w:rsidP="006B6638">
      <w:pPr>
        <w:spacing w:after="0" w:line="240" w:lineRule="auto"/>
        <w:rPr>
          <w:rFonts w:ascii="Comic Sans MS" w:hAnsi="Comic Sans MS"/>
        </w:rPr>
      </w:pPr>
    </w:p>
    <w:p w:rsidR="00D75FF8" w:rsidRPr="002A70E0" w:rsidRDefault="00D75FF8" w:rsidP="006B6638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pict>
          <v:shape id="Resim 3" o:spid="_x0000_s1036" type="#_x0000_t75" style="position:absolute;margin-left:107.6pt;margin-top:3.45pt;width:119.25pt;height:54.95pt;z-index:-251659776;visibility:visible" wrapcoords="-136 0 -136 21304 21600 21304 21600 0 -136 0">
            <v:imagedata r:id="rId16" o:title=""/>
            <w10:wrap type="tight"/>
          </v:shape>
        </w:pict>
      </w:r>
      <w:r w:rsidRPr="002A70E0">
        <w:rPr>
          <w:rFonts w:ascii="Comic Sans MS" w:hAnsi="Comic Sans MS"/>
        </w:rPr>
        <w:t>A) Answer</w:t>
      </w:r>
    </w:p>
    <w:p w:rsidR="00D75FF8" w:rsidRPr="002A70E0" w:rsidRDefault="00D75FF8" w:rsidP="006B6638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Close</w:t>
      </w:r>
    </w:p>
    <w:p w:rsidR="00D75FF8" w:rsidRPr="002A70E0" w:rsidRDefault="00D75FF8" w:rsidP="006B6638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C) Seven</w:t>
      </w:r>
    </w:p>
    <w:p w:rsidR="00D75FF8" w:rsidRPr="002A70E0" w:rsidRDefault="00D75FF8" w:rsidP="006B6638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D) Eight</w:t>
      </w:r>
    </w:p>
    <w:p w:rsidR="00D75FF8" w:rsidRDefault="00D75FF8" w:rsidP="006B6638">
      <w:pPr>
        <w:spacing w:after="0" w:line="240" w:lineRule="auto"/>
        <w:rPr>
          <w:rFonts w:ascii="Comic Sans MS" w:hAnsi="Comic Sans MS"/>
          <w:b/>
        </w:rPr>
      </w:pPr>
    </w:p>
    <w:p w:rsidR="00D75FF8" w:rsidRPr="00F04FEA" w:rsidRDefault="00D75FF8" w:rsidP="006B6638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13</w:t>
      </w:r>
      <w:r w:rsidRPr="00F04FEA">
        <w:rPr>
          <w:rFonts w:ascii="Comic Sans MS" w:hAnsi="Comic Sans MS"/>
          <w:b/>
        </w:rPr>
        <w:t xml:space="preserve">. Yandaki resme uygun seçeneği seçiniz. </w:t>
      </w:r>
    </w:p>
    <w:p w:rsidR="00D75FF8" w:rsidRPr="002A70E0" w:rsidRDefault="00D75FF8" w:rsidP="006B6638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pict>
          <v:shape id="Resim 12" o:spid="_x0000_s1037" type="#_x0000_t75" alt="Nueva imagen (20)" style="position:absolute;margin-left:78.15pt;margin-top:8.55pt;width:118.15pt;height:60pt;z-index:251657728;visibility:visible;mso-position-horizontal:right;mso-position-horizontal-relative:margin" wrapcoords="-820 -1620 -820 22950 22420 22950 22420 -1620 -820 -1620" stroked="t" strokecolor="#669" strokeweight="4.5pt">
            <v:imagedata r:id="rId17" o:title=""/>
            <w10:wrap type="through" anchorx="margin"/>
          </v:shape>
        </w:pict>
      </w:r>
      <w:r>
        <w:rPr>
          <w:rFonts w:ascii="Comic Sans MS" w:hAnsi="Comic Sans MS"/>
        </w:rPr>
        <w:t>A) Stand up.</w:t>
      </w:r>
    </w:p>
    <w:p w:rsidR="00D75FF8" w:rsidRPr="002A70E0" w:rsidRDefault="00D75FF8" w:rsidP="006B663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B) Sit  down.</w:t>
      </w:r>
    </w:p>
    <w:p w:rsidR="00D75FF8" w:rsidRPr="002A70E0" w:rsidRDefault="00D75FF8" w:rsidP="006B663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 Close the window.</w:t>
      </w:r>
    </w:p>
    <w:p w:rsidR="00D75FF8" w:rsidRDefault="00D75FF8" w:rsidP="006B6638">
      <w:pPr>
        <w:rPr>
          <w:rFonts w:ascii="Comic Sans MS" w:hAnsi="Comic Sans MS"/>
        </w:rPr>
      </w:pPr>
      <w:r>
        <w:rPr>
          <w:rFonts w:ascii="Comic Sans MS" w:hAnsi="Comic Sans MS"/>
        </w:rPr>
        <w:t>D) Open the door</w:t>
      </w:r>
    </w:p>
    <w:p w:rsidR="00D75FF8" w:rsidRDefault="00D75FF8" w:rsidP="006B6638">
      <w:pPr>
        <w:spacing w:after="0" w:line="240" w:lineRule="auto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b/>
        </w:rPr>
        <w:t>14</w:t>
      </w:r>
      <w:r w:rsidRPr="00CA6472">
        <w:rPr>
          <w:rFonts w:ascii="Comic Sans MS" w:hAnsi="Comic Sans MS"/>
          <w:b/>
        </w:rPr>
        <w:t xml:space="preserve">. </w:t>
      </w:r>
      <w:r w:rsidRPr="00F04FEA">
        <w:rPr>
          <w:rFonts w:ascii="Comic Sans MS" w:hAnsi="Comic Sans MS"/>
          <w:b/>
        </w:rPr>
        <w:t>Yandaki resme uygun seçeneği seçiniz.</w:t>
      </w:r>
    </w:p>
    <w:p w:rsidR="00D75FF8" w:rsidRPr="002A70E0" w:rsidRDefault="00D75FF8" w:rsidP="006B6638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pict>
          <v:shape id="Resim 14" o:spid="_x0000_s1038" type="#_x0000_t75" alt="Nueva imagen (26)" style="position:absolute;margin-left:123.75pt;margin-top:6.4pt;width:112.1pt;height:73.5pt;z-index:251658752;visibility:visible" wrapcoords="-870 -1322 -870 22702 22470 22702 22470 -1322 -870 -1322" stroked="t" strokecolor="purple" strokeweight="4.5pt">
            <v:imagedata r:id="rId18" o:title=""/>
            <w10:wrap type="through"/>
          </v:shape>
        </w:pict>
      </w:r>
      <w:r>
        <w:rPr>
          <w:rFonts w:ascii="Comic Sans MS" w:hAnsi="Comic Sans MS"/>
        </w:rPr>
        <w:t>A) Stand up.</w:t>
      </w:r>
    </w:p>
    <w:p w:rsidR="00D75FF8" w:rsidRPr="002A70E0" w:rsidRDefault="00D75FF8" w:rsidP="006B663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B) Sit  down.</w:t>
      </w:r>
    </w:p>
    <w:p w:rsidR="00D75FF8" w:rsidRPr="002A70E0" w:rsidRDefault="00D75FF8" w:rsidP="006B663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 Close the window.</w:t>
      </w:r>
    </w:p>
    <w:p w:rsidR="00D75FF8" w:rsidRDefault="00D75FF8" w:rsidP="006B663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D) Open the door</w:t>
      </w:r>
    </w:p>
    <w:p w:rsidR="00D75FF8" w:rsidRDefault="00D75FF8" w:rsidP="006B6638">
      <w:pPr>
        <w:spacing w:after="0" w:line="240" w:lineRule="auto"/>
        <w:rPr>
          <w:rFonts w:ascii="Comic Sans MS" w:hAnsi="Comic Sans MS"/>
        </w:rPr>
      </w:pPr>
    </w:p>
    <w:p w:rsidR="00D75FF8" w:rsidRDefault="00D75FF8" w:rsidP="006829F6">
      <w:pPr>
        <w:spacing w:after="0" w:line="240" w:lineRule="auto"/>
        <w:rPr>
          <w:rFonts w:ascii="Comic Sans MS" w:hAnsi="Comic Sans MS"/>
          <w:b/>
        </w:rPr>
      </w:pPr>
    </w:p>
    <w:p w:rsidR="00D75FF8" w:rsidRDefault="00D75FF8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D75FF8" w:rsidRPr="00E0139D" w:rsidRDefault="00D75FF8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>15</w:t>
      </w:r>
      <w:r>
        <w:rPr>
          <w:rFonts w:ascii="Comic Sans MS" w:hAnsi="Comic Sans MS"/>
          <w:b/>
          <w:sz w:val="24"/>
          <w:szCs w:val="24"/>
        </w:rPr>
        <w:t>.Aşağıdakilerden Hangisi farklıdır</w:t>
      </w:r>
    </w:p>
    <w:p w:rsidR="00D75FF8" w:rsidRDefault="00D75FF8" w:rsidP="006829F6">
      <w:pPr>
        <w:spacing w:after="0" w:line="240" w:lineRule="auto"/>
        <w:rPr>
          <w:rFonts w:ascii="Comic Sans MS" w:hAnsi="Comic Sans MS"/>
        </w:rPr>
      </w:pPr>
    </w:p>
    <w:p w:rsidR="00D75FF8" w:rsidRDefault="00D75FF8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teacher</w:t>
      </w:r>
    </w:p>
    <w:p w:rsidR="00D75FF8" w:rsidRDefault="00D75FF8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B) student</w:t>
      </w:r>
    </w:p>
    <w:p w:rsidR="00D75FF8" w:rsidRDefault="00D75FF8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 school</w:t>
      </w:r>
    </w:p>
    <w:p w:rsidR="00D75FF8" w:rsidRDefault="00D75FF8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D) T-shirt</w:t>
      </w:r>
    </w:p>
    <w:p w:rsidR="00D75FF8" w:rsidRPr="00E0139D" w:rsidRDefault="00D75FF8" w:rsidP="006829F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Resim 16" o:spid="_x0000_s1039" type="#_x0000_t75" style="position:absolute;margin-left:157.4pt;margin-top:14.7pt;width:86.1pt;height:58.6pt;z-index:251659776;visibility:visible">
            <v:imagedata r:id="rId19" o:title=""/>
            <w10:wrap type="square"/>
          </v:shape>
        </w:pict>
      </w:r>
      <w:r w:rsidRPr="00E0139D">
        <w:rPr>
          <w:rFonts w:ascii="Comic Sans MS" w:hAnsi="Comic Sans MS"/>
          <w:b/>
          <w:sz w:val="24"/>
          <w:szCs w:val="24"/>
        </w:rPr>
        <w:t>16. _______ your books!</w:t>
      </w:r>
    </w:p>
    <w:p w:rsidR="00D75FF8" w:rsidRDefault="00D75FF8" w:rsidP="006829F6">
      <w:pPr>
        <w:spacing w:after="0" w:line="240" w:lineRule="auto"/>
        <w:rPr>
          <w:rFonts w:ascii="Comic Sans MS" w:hAnsi="Comic Sans MS"/>
        </w:rPr>
      </w:pPr>
    </w:p>
    <w:p w:rsidR="00D75FF8" w:rsidRDefault="00D75FF8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A)Listen     B)Read</w:t>
      </w:r>
    </w:p>
    <w:p w:rsidR="00D75FF8" w:rsidRDefault="00D75FF8" w:rsidP="006829F6">
      <w:pPr>
        <w:rPr>
          <w:rFonts w:ascii="Comic Sans MS" w:hAnsi="Comic Sans MS"/>
        </w:rPr>
      </w:pPr>
      <w:r>
        <w:rPr>
          <w:rFonts w:ascii="Comic Sans MS" w:hAnsi="Comic Sans MS"/>
        </w:rPr>
        <w:t>C)Stay       D)join</w:t>
      </w:r>
    </w:p>
    <w:p w:rsidR="00D75FF8" w:rsidRPr="00E0139D" w:rsidRDefault="00D75FF8" w:rsidP="006829F6">
      <w:pPr>
        <w:spacing w:after="0" w:line="240" w:lineRule="auto"/>
        <w:rPr>
          <w:rFonts w:ascii="Comic Sans MS" w:hAnsi="Comic Sans MS" w:cs="Lucida Handwriting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 xml:space="preserve">17. My name </w:t>
      </w:r>
      <w:r>
        <w:rPr>
          <w:rFonts w:ascii="Comic Sans MS" w:hAnsi="Comic Sans MS"/>
          <w:b/>
          <w:sz w:val="24"/>
          <w:szCs w:val="24"/>
        </w:rPr>
        <w:t>_____</w:t>
      </w:r>
      <w:r w:rsidRPr="00E0139D">
        <w:rPr>
          <w:rFonts w:ascii="Comic Sans MS" w:hAnsi="Comic Sans MS"/>
          <w:b/>
          <w:sz w:val="24"/>
          <w:szCs w:val="24"/>
        </w:rPr>
        <w:t>Ayş</w:t>
      </w:r>
      <w:r w:rsidRPr="00E0139D">
        <w:rPr>
          <w:rFonts w:ascii="Comic Sans MS" w:hAnsi="Comic Sans MS" w:cs="Lucida Handwriting"/>
          <w:b/>
          <w:sz w:val="24"/>
          <w:szCs w:val="24"/>
        </w:rPr>
        <w:t>en. I _</w:t>
      </w:r>
      <w:r>
        <w:rPr>
          <w:rFonts w:ascii="Comic Sans MS" w:hAnsi="Comic Sans MS" w:cs="Lucida Handwriting"/>
          <w:b/>
          <w:sz w:val="24"/>
          <w:szCs w:val="24"/>
        </w:rPr>
        <w:t>__</w:t>
      </w:r>
      <w:r w:rsidRPr="00E0139D">
        <w:rPr>
          <w:rFonts w:ascii="Comic Sans MS" w:hAnsi="Comic Sans MS" w:cs="Lucida Handwriting"/>
          <w:b/>
          <w:sz w:val="24"/>
          <w:szCs w:val="24"/>
        </w:rPr>
        <w:t>Ay</w:t>
      </w:r>
      <w:r w:rsidRPr="00E0139D">
        <w:rPr>
          <w:rFonts w:ascii="Comic Sans MS" w:hAnsi="Comic Sans MS"/>
          <w:b/>
          <w:sz w:val="24"/>
          <w:szCs w:val="24"/>
        </w:rPr>
        <w:t>ş</w:t>
      </w:r>
      <w:r w:rsidRPr="00E0139D">
        <w:rPr>
          <w:rFonts w:ascii="Comic Sans MS" w:hAnsi="Comic Sans MS" w:cs="Lucida Handwriting"/>
          <w:b/>
          <w:sz w:val="24"/>
          <w:szCs w:val="24"/>
        </w:rPr>
        <w:t>en.</w:t>
      </w:r>
    </w:p>
    <w:p w:rsidR="00D75FF8" w:rsidRPr="002A70E0" w:rsidRDefault="00D75FF8" w:rsidP="006829F6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pict>
          <v:shape id="Resim 18" o:spid="_x0000_s1040" type="#_x0000_t75" style="position:absolute;margin-left:111.65pt;margin-top:6.8pt;width:107.5pt;height:74.15pt;z-index:251660800;visibility:visible">
            <v:imagedata r:id="rId20" o:title=""/>
            <w10:wrap type="square"/>
          </v:shape>
        </w:pict>
      </w:r>
    </w:p>
    <w:p w:rsidR="00D75FF8" w:rsidRPr="002A70E0" w:rsidRDefault="00D75FF8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A) is / am</w:t>
      </w:r>
    </w:p>
    <w:p w:rsidR="00D75FF8" w:rsidRPr="002A70E0" w:rsidRDefault="00D75FF8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B) is / are</w:t>
      </w:r>
    </w:p>
    <w:p w:rsidR="00D75FF8" w:rsidRPr="002A70E0" w:rsidRDefault="00D75FF8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C) is / is</w:t>
      </w:r>
    </w:p>
    <w:p w:rsidR="00D75FF8" w:rsidRPr="002A70E0" w:rsidRDefault="00D75FF8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D) am / is</w:t>
      </w:r>
    </w:p>
    <w:p w:rsidR="00D75FF8" w:rsidRPr="002A70E0" w:rsidRDefault="00D75FF8" w:rsidP="006829F6">
      <w:pPr>
        <w:spacing w:after="0" w:line="240" w:lineRule="auto"/>
        <w:rPr>
          <w:rFonts w:ascii="Comic Sans MS" w:hAnsi="Comic Sans MS"/>
        </w:rPr>
      </w:pPr>
    </w:p>
    <w:p w:rsidR="00D75FF8" w:rsidRPr="003D6083" w:rsidRDefault="00D75FF8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3D6083">
        <w:rPr>
          <w:rFonts w:ascii="Comic Sans MS" w:hAnsi="Comic Sans MS"/>
          <w:b/>
          <w:sz w:val="24"/>
          <w:szCs w:val="24"/>
        </w:rPr>
        <w:t>18. How  …………you today?</w:t>
      </w:r>
    </w:p>
    <w:p w:rsidR="00D75FF8" w:rsidRPr="002A70E0" w:rsidRDefault="00D75FF8" w:rsidP="006829F6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pict>
          <v:shape id="Resim 17" o:spid="_x0000_s1041" type="#_x0000_t75" style="position:absolute;margin-left:84.75pt;margin-top:15.25pt;width:119.7pt;height:66.65pt;z-index:251661824;visibility:visible">
            <v:imagedata r:id="rId21" o:title=""/>
            <w10:wrap type="square"/>
          </v:shape>
        </w:pict>
      </w:r>
    </w:p>
    <w:p w:rsidR="00D75FF8" w:rsidRPr="002A70E0" w:rsidRDefault="00D75FF8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A) am</w:t>
      </w:r>
    </w:p>
    <w:p w:rsidR="00D75FF8" w:rsidRPr="002A70E0" w:rsidRDefault="00D75FF8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B) is</w:t>
      </w:r>
    </w:p>
    <w:p w:rsidR="00D75FF8" w:rsidRPr="002A70E0" w:rsidRDefault="00D75FF8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C) are</w:t>
      </w:r>
    </w:p>
    <w:p w:rsidR="00D75FF8" w:rsidRPr="002A70E0" w:rsidRDefault="00D75FF8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D) I</w:t>
      </w:r>
    </w:p>
    <w:p w:rsidR="00D75FF8" w:rsidRDefault="00D75FF8" w:rsidP="006829F6">
      <w:pPr>
        <w:spacing w:after="0" w:line="240" w:lineRule="auto"/>
        <w:rPr>
          <w:rFonts w:ascii="Comic Sans MS" w:hAnsi="Comic Sans MS"/>
          <w:b/>
        </w:rPr>
      </w:pPr>
    </w:p>
    <w:p w:rsidR="00D75FF8" w:rsidRPr="009013AD" w:rsidRDefault="00D75FF8" w:rsidP="006829F6">
      <w:pPr>
        <w:spacing w:after="0" w:line="240" w:lineRule="auto"/>
        <w:rPr>
          <w:rFonts w:ascii="Comic Sans MS" w:hAnsi="Comic Sans MS" w:cs="Lucida Handwriting"/>
          <w:b/>
          <w:sz w:val="24"/>
          <w:szCs w:val="24"/>
        </w:rPr>
      </w:pPr>
      <w:r w:rsidRPr="009013AD">
        <w:rPr>
          <w:rFonts w:ascii="Comic Sans MS" w:hAnsi="Comic Sans MS"/>
          <w:b/>
          <w:sz w:val="24"/>
          <w:szCs w:val="24"/>
        </w:rPr>
        <w:t>19</w:t>
      </w:r>
      <w:r>
        <w:rPr>
          <w:rFonts w:ascii="Comic Sans MS" w:hAnsi="Comic Sans MS"/>
          <w:b/>
          <w:sz w:val="24"/>
          <w:szCs w:val="24"/>
        </w:rPr>
        <w:t xml:space="preserve">. ______ are </w:t>
      </w:r>
      <w:r w:rsidRPr="009013AD">
        <w:rPr>
          <w:rFonts w:ascii="Comic Sans MS" w:hAnsi="Comic Sans MS"/>
          <w:b/>
          <w:sz w:val="24"/>
          <w:szCs w:val="24"/>
        </w:rPr>
        <w:t>Yasemin and Tuğ</w:t>
      </w:r>
      <w:r w:rsidRPr="009013AD">
        <w:rPr>
          <w:rFonts w:ascii="Comic Sans MS" w:hAnsi="Comic Sans MS" w:cs="Lucida Handwriting"/>
          <w:b/>
          <w:sz w:val="24"/>
          <w:szCs w:val="24"/>
        </w:rPr>
        <w:t>ba.</w:t>
      </w:r>
    </w:p>
    <w:p w:rsidR="00D75FF8" w:rsidRPr="002A70E0" w:rsidRDefault="00D75FF8" w:rsidP="006829F6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pict>
          <v:shape id="Resim 19" o:spid="_x0000_s1042" type="#_x0000_t75" style="position:absolute;margin-left:90.75pt;margin-top:10.55pt;width:116.25pt;height:76pt;z-index:-251653632;visibility:visible" wrapcoords="-139 0 -139 21386 21600 21386 21600 0 -139 0">
            <v:imagedata r:id="rId22" o:title=""/>
            <w10:wrap type="tight"/>
          </v:shape>
        </w:pict>
      </w:r>
    </w:p>
    <w:p w:rsidR="00D75FF8" w:rsidRPr="002A70E0" w:rsidRDefault="00D75FF8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They</w:t>
      </w:r>
    </w:p>
    <w:p w:rsidR="00D75FF8" w:rsidRPr="002A70E0" w:rsidRDefault="00D75FF8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B) I</w:t>
      </w:r>
    </w:p>
    <w:p w:rsidR="00D75FF8" w:rsidRPr="002A70E0" w:rsidRDefault="00D75FF8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 He</w:t>
      </w:r>
    </w:p>
    <w:p w:rsidR="00D75FF8" w:rsidRPr="002A70E0" w:rsidRDefault="00D75FF8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D) She</w:t>
      </w:r>
    </w:p>
    <w:p w:rsidR="00D75FF8" w:rsidRDefault="00D75FF8" w:rsidP="006829F6">
      <w:pPr>
        <w:spacing w:after="0" w:line="240" w:lineRule="auto"/>
        <w:rPr>
          <w:rFonts w:ascii="Comic Sans MS" w:hAnsi="Comic Sans MS"/>
          <w:b/>
        </w:rPr>
      </w:pPr>
    </w:p>
    <w:p w:rsidR="00D75FF8" w:rsidRPr="009013AD" w:rsidRDefault="00D75FF8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9013AD">
        <w:rPr>
          <w:rFonts w:ascii="Comic Sans MS" w:hAnsi="Comic Sans MS"/>
          <w:b/>
          <w:sz w:val="24"/>
          <w:szCs w:val="24"/>
        </w:rPr>
        <w:t>20. We _______ Emre and Evren.</w:t>
      </w:r>
    </w:p>
    <w:p w:rsidR="00D75FF8" w:rsidRDefault="00D75FF8" w:rsidP="006829F6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pict>
          <v:shape id="Resim 20" o:spid="_x0000_s1043" type="#_x0000_t75" style="position:absolute;margin-left:93pt;margin-top:.85pt;width:117pt;height:85.5pt;z-index:-251652608;visibility:visible" wrapcoords="-138 0 -138 21411 21600 21411 21600 0 -138 0">
            <v:imagedata r:id="rId23" o:title=""/>
            <w10:wrap type="tight"/>
          </v:shape>
        </w:pict>
      </w:r>
    </w:p>
    <w:p w:rsidR="00D75FF8" w:rsidRDefault="00D75FF8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is</w:t>
      </w:r>
    </w:p>
    <w:p w:rsidR="00D75FF8" w:rsidRDefault="00D75FF8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B) name</w:t>
      </w:r>
    </w:p>
    <w:p w:rsidR="00D75FF8" w:rsidRDefault="00D75FF8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 are</w:t>
      </w:r>
    </w:p>
    <w:p w:rsidR="00D75FF8" w:rsidRDefault="00D75FF8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D) Am</w:t>
      </w:r>
    </w:p>
    <w:p w:rsidR="00D75FF8" w:rsidRDefault="00D75FF8" w:rsidP="006829F6">
      <w:pPr>
        <w:spacing w:after="0" w:line="240" w:lineRule="auto"/>
        <w:rPr>
          <w:rFonts w:ascii="Comic Sans MS" w:hAnsi="Comic Sans MS"/>
          <w:b/>
        </w:rPr>
      </w:pPr>
    </w:p>
    <w:p w:rsidR="00D75FF8" w:rsidRPr="00CA6472" w:rsidRDefault="00D75FF8" w:rsidP="009013AD">
      <w:pPr>
        <w:spacing w:after="0" w:line="240" w:lineRule="auto"/>
        <w:rPr>
          <w:rFonts w:ascii="Comic Sans MS" w:hAnsi="Comic Sans MS"/>
          <w:b/>
        </w:rPr>
      </w:pPr>
      <w:r>
        <w:rPr>
          <w:noProof/>
          <w:lang w:eastAsia="tr-TR"/>
        </w:rPr>
        <w:pict>
          <v:shape id="Resim 13" o:spid="_x0000_s1044" type="#_x0000_t75" alt="Classic%20Accents%20Apple%20Orchard_Small" style="position:absolute;margin-left:29.75pt;margin-top:5.25pt;width:69.75pt;height:39pt;z-index:251667968;visibility:visible;mso-position-horizontal:right">
            <v:imagedata r:id="rId24" o:title=""/>
          </v:shape>
        </w:pict>
      </w:r>
      <w:r>
        <w:rPr>
          <w:rFonts w:ascii="Comic Sans MS" w:hAnsi="Comic Sans MS"/>
          <w:b/>
          <w:sz w:val="24"/>
          <w:szCs w:val="24"/>
        </w:rPr>
        <w:t>21</w:t>
      </w:r>
      <w:r w:rsidRPr="009013AD">
        <w:rPr>
          <w:rFonts w:ascii="Comic Sans MS" w:hAnsi="Comic Sans MS"/>
          <w:b/>
          <w:sz w:val="24"/>
          <w:szCs w:val="24"/>
        </w:rPr>
        <w:t>.</w:t>
      </w:r>
      <w:r w:rsidRPr="009013AD">
        <w:rPr>
          <w:rFonts w:ascii="Comic Sans MS" w:hAnsi="Comic Sans MS"/>
          <w:b/>
          <w:bCs/>
          <w:sz w:val="24"/>
          <w:szCs w:val="24"/>
        </w:rPr>
        <w:t>This is ……………… apple</w:t>
      </w:r>
      <w:r w:rsidRPr="00A852FE">
        <w:rPr>
          <w:rFonts w:ascii="Comic Sans MS" w:hAnsi="Comic Sans MS"/>
          <w:b/>
          <w:bCs/>
        </w:rPr>
        <w:t>.</w:t>
      </w:r>
      <w:r w:rsidRPr="000E6FBF">
        <w:t xml:space="preserve"> </w:t>
      </w:r>
      <w:r>
        <w:rPr>
          <w:rFonts w:ascii="Comic Sans MS" w:hAnsi="Comic Sans MS"/>
          <w:b/>
          <w:bCs/>
          <w:sz w:val="20"/>
          <w:szCs w:val="20"/>
        </w:rPr>
        <w:t xml:space="preserve">                     </w:t>
      </w:r>
    </w:p>
    <w:p w:rsidR="00D75FF8" w:rsidRDefault="00D75FF8" w:rsidP="009013AD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a    B) an  C) two  D) are</w:t>
      </w:r>
    </w:p>
    <w:p w:rsidR="00D75FF8" w:rsidRDefault="00D75FF8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D75FF8" w:rsidRPr="009013AD" w:rsidRDefault="00D75FF8" w:rsidP="0086136A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22</w:t>
      </w:r>
      <w:r w:rsidRPr="009013AD">
        <w:rPr>
          <w:rFonts w:ascii="Comic Sans MS" w:hAnsi="Comic Sans MS"/>
          <w:b/>
          <w:sz w:val="24"/>
          <w:szCs w:val="24"/>
        </w:rPr>
        <w:t>. My mother is ______ teacher.</w:t>
      </w:r>
    </w:p>
    <w:p w:rsidR="00D75FF8" w:rsidRDefault="00D75FF8" w:rsidP="0086136A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pict>
          <v:shape id="Resim 24" o:spid="_x0000_s1045" type="#_x0000_t75" style="position:absolute;margin-left:70.15pt;margin-top:9.85pt;width:156.75pt;height:75.75pt;z-index:251668992;visibility:visible">
            <v:imagedata r:id="rId25" o:title=""/>
            <w10:wrap type="square"/>
          </v:shape>
        </w:pict>
      </w:r>
    </w:p>
    <w:p w:rsidR="00D75FF8" w:rsidRDefault="00D75FF8" w:rsidP="0086136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a</w:t>
      </w:r>
    </w:p>
    <w:p w:rsidR="00D75FF8" w:rsidRDefault="00D75FF8" w:rsidP="0086136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B) an</w:t>
      </w:r>
    </w:p>
    <w:p w:rsidR="00D75FF8" w:rsidRDefault="00D75FF8" w:rsidP="0086136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 and</w:t>
      </w:r>
    </w:p>
    <w:p w:rsidR="00D75FF8" w:rsidRDefault="00D75FF8" w:rsidP="0086136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D)she</w:t>
      </w:r>
    </w:p>
    <w:p w:rsidR="00D75FF8" w:rsidRDefault="00D75FF8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D75FF8" w:rsidRPr="009013AD" w:rsidRDefault="00D75FF8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23</w:t>
      </w:r>
      <w:r w:rsidRPr="009013AD"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9013AD">
        <w:rPr>
          <w:rFonts w:ascii="Comic Sans MS" w:hAnsi="Comic Sans MS"/>
          <w:b/>
          <w:sz w:val="24"/>
          <w:szCs w:val="24"/>
        </w:rPr>
        <w:t xml:space="preserve"> A: Is she Selma?</w:t>
      </w:r>
    </w:p>
    <w:p w:rsidR="00D75FF8" w:rsidRPr="009013AD" w:rsidRDefault="00D75FF8" w:rsidP="006829F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013AD">
        <w:rPr>
          <w:rFonts w:ascii="Comic Sans MS" w:hAnsi="Comic Sans MS"/>
          <w:b/>
          <w:sz w:val="24"/>
          <w:szCs w:val="24"/>
        </w:rPr>
        <w:t xml:space="preserve">      B: Yes, _______.</w:t>
      </w:r>
    </w:p>
    <w:p w:rsidR="00D75FF8" w:rsidRDefault="00D75FF8" w:rsidP="006829F6">
      <w:pPr>
        <w:spacing w:after="0" w:line="240" w:lineRule="auto"/>
        <w:rPr>
          <w:rFonts w:ascii="Comic Sans MS" w:hAnsi="Comic Sans MS"/>
        </w:rPr>
      </w:pPr>
    </w:p>
    <w:p w:rsidR="00D75FF8" w:rsidRPr="002A70E0" w:rsidRDefault="00D75FF8" w:rsidP="006829F6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pict>
          <v:shape id="Resim 21" o:spid="_x0000_s1046" type="#_x0000_t75" style="position:absolute;margin-left:101.65pt;margin-top:.8pt;width:129pt;height:65.05pt;z-index:-251651584;visibility:visible" wrapcoords="-126 0 -126 21352 21600 21352 21600 0 -126 0">
            <v:imagedata r:id="rId26" o:title=""/>
            <w10:wrap type="tight"/>
          </v:shape>
        </w:pict>
      </w:r>
      <w:r w:rsidRPr="002A70E0">
        <w:rPr>
          <w:rFonts w:ascii="Comic Sans MS" w:hAnsi="Comic Sans MS"/>
        </w:rPr>
        <w:t>A) he is</w:t>
      </w:r>
    </w:p>
    <w:p w:rsidR="00D75FF8" w:rsidRPr="002A70E0" w:rsidRDefault="00D75FF8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B) she is</w:t>
      </w:r>
    </w:p>
    <w:p w:rsidR="00D75FF8" w:rsidRPr="002A70E0" w:rsidRDefault="00D75FF8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C) I am</w:t>
      </w:r>
    </w:p>
    <w:p w:rsidR="00D75FF8" w:rsidRPr="002A70E0" w:rsidRDefault="00D75FF8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D) they are</w:t>
      </w:r>
    </w:p>
    <w:p w:rsidR="00D75FF8" w:rsidRDefault="00D75FF8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D75FF8" w:rsidRPr="009013AD" w:rsidRDefault="00D75FF8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24</w:t>
      </w:r>
      <w:r w:rsidRPr="009013AD">
        <w:rPr>
          <w:rFonts w:ascii="Comic Sans MS" w:hAnsi="Comic Sans MS"/>
          <w:b/>
          <w:sz w:val="24"/>
          <w:szCs w:val="24"/>
        </w:rPr>
        <w:t>. A: Is _______ a rubber?</w:t>
      </w:r>
    </w:p>
    <w:p w:rsidR="00D75FF8" w:rsidRPr="009013AD" w:rsidRDefault="00D75FF8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9013AD">
        <w:rPr>
          <w:rFonts w:ascii="Comic Sans MS" w:hAnsi="Comic Sans MS"/>
          <w:b/>
          <w:sz w:val="24"/>
          <w:szCs w:val="24"/>
        </w:rPr>
        <w:t xml:space="preserve">     B: No, it isn’t. It is a sharpener.</w:t>
      </w:r>
    </w:p>
    <w:p w:rsidR="00D75FF8" w:rsidRDefault="00D75FF8" w:rsidP="006829F6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pict>
          <v:shape id="Resim 22" o:spid="_x0000_s1047" type="#_x0000_t75" style="position:absolute;margin-left:102.4pt;margin-top:15.25pt;width:113.25pt;height:62.85pt;z-index:-251650560;visibility:visible" wrapcoords="-143 0 -143 21343 21600 21343 21600 0 -143 0">
            <v:imagedata r:id="rId27" o:title=""/>
            <w10:wrap type="tight"/>
          </v:shape>
        </w:pict>
      </w:r>
    </w:p>
    <w:p w:rsidR="00D75FF8" w:rsidRDefault="00D75FF8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they</w:t>
      </w:r>
    </w:p>
    <w:p w:rsidR="00D75FF8" w:rsidRDefault="00D75FF8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B) this</w:t>
      </w:r>
    </w:p>
    <w:p w:rsidR="00D75FF8" w:rsidRDefault="00D75FF8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 she</w:t>
      </w:r>
    </w:p>
    <w:p w:rsidR="00D75FF8" w:rsidRDefault="00D75FF8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D) I</w:t>
      </w:r>
    </w:p>
    <w:p w:rsidR="00D75FF8" w:rsidRDefault="00D75FF8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D75FF8" w:rsidRPr="009013AD" w:rsidRDefault="00D75FF8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25</w:t>
      </w:r>
      <w:r w:rsidRPr="009013AD">
        <w:rPr>
          <w:rFonts w:ascii="Comic Sans MS" w:hAnsi="Comic Sans MS"/>
          <w:b/>
          <w:sz w:val="24"/>
          <w:szCs w:val="24"/>
        </w:rPr>
        <w:t>. Is that a television or a computer?</w:t>
      </w:r>
    </w:p>
    <w:p w:rsidR="00D75FF8" w:rsidRDefault="00D75FF8" w:rsidP="006829F6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pict>
          <v:shape id="Resim 23" o:spid="_x0000_s1048" type="#_x0000_t75" style="position:absolute;margin-left:58.25pt;margin-top:9.4pt;width:98.25pt;height:65.25pt;z-index:-251649536;visibility:visible;mso-position-horizontal:right;mso-position-horizontal-relative:margin" wrapcoords="-165 0 -165 21352 21600 21352 21600 0 -165 0">
            <v:imagedata r:id="rId28" o:title=""/>
            <w10:wrap type="tight" anchorx="margin"/>
          </v:shape>
        </w:pict>
      </w:r>
    </w:p>
    <w:p w:rsidR="00D75FF8" w:rsidRDefault="00D75FF8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Yes, it is.</w:t>
      </w:r>
    </w:p>
    <w:p w:rsidR="00D75FF8" w:rsidRDefault="00D75FF8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B) It is a television.</w:t>
      </w:r>
    </w:p>
    <w:p w:rsidR="00D75FF8" w:rsidRDefault="00D75FF8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 It’s a computer.</w:t>
      </w:r>
    </w:p>
    <w:p w:rsidR="00D75FF8" w:rsidRDefault="00D75FF8" w:rsidP="006829F6">
      <w:pPr>
        <w:rPr>
          <w:rFonts w:ascii="Comic Sans MS" w:hAnsi="Comic Sans MS"/>
        </w:rPr>
      </w:pPr>
      <w:r>
        <w:rPr>
          <w:rFonts w:ascii="Comic Sans MS" w:hAnsi="Comic Sans MS"/>
        </w:rPr>
        <w:t>D) It has got a television</w:t>
      </w:r>
    </w:p>
    <w:p w:rsidR="00D75FF8" w:rsidRDefault="00D75FF8" w:rsidP="009013AD">
      <w:pPr>
        <w:rPr>
          <w:b/>
          <w:sz w:val="32"/>
          <w:szCs w:val="32"/>
        </w:rPr>
      </w:pPr>
      <w:r w:rsidRPr="009013AD">
        <w:rPr>
          <w:b/>
          <w:sz w:val="32"/>
          <w:szCs w:val="32"/>
        </w:rPr>
        <w:t>26.What is your name?</w:t>
      </w:r>
    </w:p>
    <w:p w:rsidR="00D75FF8" w:rsidRPr="00C45D4A" w:rsidRDefault="00D75FF8" w:rsidP="009013AD">
      <w:pPr>
        <w:rPr>
          <w:b/>
          <w:sz w:val="32"/>
          <w:szCs w:val="32"/>
        </w:rPr>
      </w:pPr>
      <w:r>
        <w:rPr>
          <w:b/>
          <w:sz w:val="32"/>
          <w:szCs w:val="32"/>
        </w:rPr>
        <w:t>26…………………………………………………</w:t>
      </w:r>
    </w:p>
    <w:p w:rsidR="00D75FF8" w:rsidRPr="005E1283" w:rsidRDefault="00D75FF8" w:rsidP="005C3077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1….………….2…….…….3…….………4………</w:t>
      </w:r>
      <w:r w:rsidRPr="005E1283">
        <w:rPr>
          <w:rFonts w:ascii="Comic Sans MS" w:hAnsi="Comic Sans MS"/>
          <w:b/>
        </w:rPr>
        <w:t>……5………….</w:t>
      </w:r>
      <w:r>
        <w:rPr>
          <w:rFonts w:ascii="Comic Sans MS" w:hAnsi="Comic Sans MS"/>
          <w:b/>
        </w:rPr>
        <w:t>.6……………..7…………….8…………….9…..……</w:t>
      </w:r>
      <w:r w:rsidRPr="005E1283">
        <w:rPr>
          <w:rFonts w:ascii="Comic Sans MS" w:hAnsi="Comic Sans MS"/>
          <w:b/>
        </w:rPr>
        <w:t>10……………</w:t>
      </w:r>
    </w:p>
    <w:p w:rsidR="00D75FF8" w:rsidRPr="005E1283" w:rsidRDefault="00D75FF8" w:rsidP="005C3077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11……………12………….13……………14…………15……………16………….17…………..18………….19…………20………..</w:t>
      </w:r>
    </w:p>
    <w:p w:rsidR="00D75FF8" w:rsidRPr="005E1283" w:rsidRDefault="00D75FF8" w:rsidP="005C3077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21………….22…………..23……………24…………25…………</w:t>
      </w:r>
    </w:p>
    <w:p w:rsidR="00D75FF8" w:rsidRDefault="00D75FF8" w:rsidP="005C3077">
      <w:pPr>
        <w:spacing w:after="0" w:line="240" w:lineRule="auto"/>
        <w:rPr>
          <w:rFonts w:ascii="Comic Sans MS" w:hAnsi="Comic Sans MS"/>
          <w:b/>
        </w:rPr>
      </w:pPr>
    </w:p>
    <w:p w:rsidR="00D75FF8" w:rsidRPr="00135635" w:rsidRDefault="00D75FF8" w:rsidP="005C307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135635">
        <w:rPr>
          <w:rFonts w:ascii="Comic Sans MS" w:hAnsi="Comic Sans MS"/>
          <w:b/>
          <w:sz w:val="24"/>
          <w:szCs w:val="24"/>
        </w:rPr>
        <w:t xml:space="preserve">26.soru 1 puan </w:t>
      </w:r>
    </w:p>
    <w:p w:rsidR="00D75FF8" w:rsidRPr="00135635" w:rsidRDefault="00D75FF8" w:rsidP="005C307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135635">
        <w:rPr>
          <w:rFonts w:ascii="Comic Sans MS" w:hAnsi="Comic Sans MS"/>
          <w:b/>
          <w:sz w:val="24"/>
          <w:szCs w:val="24"/>
        </w:rPr>
        <w:t>Diğer tüm sorular 3 puandır.</w:t>
      </w:r>
    </w:p>
    <w:p w:rsidR="00D75FF8" w:rsidRPr="00135635" w:rsidRDefault="00D75FF8" w:rsidP="005C307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135635">
        <w:rPr>
          <w:rFonts w:ascii="Comic Sans MS" w:hAnsi="Comic Sans MS"/>
          <w:b/>
          <w:sz w:val="24"/>
          <w:szCs w:val="24"/>
        </w:rPr>
        <w:t>1 soru jokerdir.</w:t>
      </w:r>
    </w:p>
    <w:bookmarkStart w:id="2" w:name="_GoBack"/>
    <w:bookmarkEnd w:id="2"/>
    <w:p w:rsidR="00D75FF8" w:rsidRDefault="00D75FF8" w:rsidP="005C3077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>HYPERLINK "http://www.sorubak.com/"</w:instrText>
      </w:r>
      <w:r w:rsidRPr="00001B54">
        <w:rPr>
          <w:rFonts w:ascii="Comic Sans MS" w:hAnsi="Comic Sans MS"/>
        </w:rPr>
      </w:r>
      <w:r>
        <w:rPr>
          <w:rFonts w:ascii="Comic Sans MS" w:hAnsi="Comic Sans MS"/>
        </w:rPr>
        <w:fldChar w:fldCharType="separate"/>
      </w:r>
      <w:r>
        <w:rPr>
          <w:rStyle w:val="Hyperlink"/>
          <w:rFonts w:ascii="Comic Sans MS" w:hAnsi="Comic Sans MS"/>
        </w:rPr>
        <w:t>http://www.sorubak.com/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D75FF8" w:rsidRPr="00D86B84" w:rsidRDefault="00D75FF8" w:rsidP="006829F6">
      <w:pPr>
        <w:rPr>
          <w:sz w:val="18"/>
          <w:szCs w:val="18"/>
        </w:rPr>
      </w:pPr>
    </w:p>
    <w:sectPr w:rsidR="00D75FF8" w:rsidRPr="00D86B84" w:rsidSect="00D86B84">
      <w:headerReference w:type="default" r:id="rId29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FF8" w:rsidRDefault="00D75FF8" w:rsidP="005C3077">
      <w:pPr>
        <w:spacing w:after="0" w:line="240" w:lineRule="auto"/>
      </w:pPr>
      <w:r>
        <w:separator/>
      </w:r>
    </w:p>
  </w:endnote>
  <w:endnote w:type="continuationSeparator" w:id="0">
    <w:p w:rsidR="00D75FF8" w:rsidRDefault="00D75FF8" w:rsidP="005C3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FF8" w:rsidRDefault="00D75FF8" w:rsidP="005C3077">
      <w:pPr>
        <w:spacing w:after="0" w:line="240" w:lineRule="auto"/>
      </w:pPr>
      <w:r>
        <w:separator/>
      </w:r>
    </w:p>
  </w:footnote>
  <w:footnote w:type="continuationSeparator" w:id="0">
    <w:p w:rsidR="00D75FF8" w:rsidRDefault="00D75FF8" w:rsidP="005C3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FF8" w:rsidRDefault="00D75FF8">
    <w:pPr>
      <w:pStyle w:val="Header"/>
    </w:pPr>
    <w:r>
      <w:t>2015-2016  Eğitim Öğretim Yılı Burhan Erdayı İlkokulu 4/…….Sınıfı  İngilizce Dersi 1.Dönem 1.Yazılı Yoklama Sorularıdır</w:t>
    </w:r>
  </w:p>
  <w:p w:rsidR="00D75FF8" w:rsidRDefault="00D75FF8">
    <w:pPr>
      <w:pStyle w:val="Header"/>
    </w:pPr>
    <w:r>
      <w:t>Name and  Surname:                                                                                                                                              Number: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0FF0"/>
    <w:rsid w:val="00001B54"/>
    <w:rsid w:val="00012077"/>
    <w:rsid w:val="000154B7"/>
    <w:rsid w:val="000625C7"/>
    <w:rsid w:val="000E6FBF"/>
    <w:rsid w:val="00135635"/>
    <w:rsid w:val="002637FA"/>
    <w:rsid w:val="0026752B"/>
    <w:rsid w:val="00292525"/>
    <w:rsid w:val="00293EDC"/>
    <w:rsid w:val="002A70E0"/>
    <w:rsid w:val="00315248"/>
    <w:rsid w:val="003D6083"/>
    <w:rsid w:val="004160A4"/>
    <w:rsid w:val="004B1157"/>
    <w:rsid w:val="0054234F"/>
    <w:rsid w:val="00560B35"/>
    <w:rsid w:val="00587893"/>
    <w:rsid w:val="005C3077"/>
    <w:rsid w:val="005C5219"/>
    <w:rsid w:val="005E1053"/>
    <w:rsid w:val="005E1283"/>
    <w:rsid w:val="005F548F"/>
    <w:rsid w:val="005F621A"/>
    <w:rsid w:val="0062762D"/>
    <w:rsid w:val="00646238"/>
    <w:rsid w:val="006829F6"/>
    <w:rsid w:val="006B6638"/>
    <w:rsid w:val="0077356B"/>
    <w:rsid w:val="007B21FD"/>
    <w:rsid w:val="007F0743"/>
    <w:rsid w:val="0086136A"/>
    <w:rsid w:val="009013AD"/>
    <w:rsid w:val="00960FF0"/>
    <w:rsid w:val="0099411B"/>
    <w:rsid w:val="009D7071"/>
    <w:rsid w:val="00A16CBE"/>
    <w:rsid w:val="00A17E92"/>
    <w:rsid w:val="00A852FE"/>
    <w:rsid w:val="00AF25D0"/>
    <w:rsid w:val="00AF4872"/>
    <w:rsid w:val="00B16B80"/>
    <w:rsid w:val="00B529E9"/>
    <w:rsid w:val="00BC34A3"/>
    <w:rsid w:val="00BE0E79"/>
    <w:rsid w:val="00C11B2C"/>
    <w:rsid w:val="00C13CDC"/>
    <w:rsid w:val="00C45D4A"/>
    <w:rsid w:val="00CA6472"/>
    <w:rsid w:val="00CC19A1"/>
    <w:rsid w:val="00D75FF8"/>
    <w:rsid w:val="00D7600A"/>
    <w:rsid w:val="00D86B84"/>
    <w:rsid w:val="00E0139D"/>
    <w:rsid w:val="00E02713"/>
    <w:rsid w:val="00F04FEA"/>
    <w:rsid w:val="00F1785D"/>
    <w:rsid w:val="00F441C5"/>
    <w:rsid w:val="00F84116"/>
    <w:rsid w:val="00FE5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B8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C3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C307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rsid w:val="005C3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C3077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941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411B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001B5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2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91</TotalTime>
  <Pages>3</Pages>
  <Words>370</Words>
  <Characters>2112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msdk</dc:creator>
  <cp:keywords/>
  <dc:description/>
  <cp:lastModifiedBy>BİRSEN</cp:lastModifiedBy>
  <cp:revision>36</cp:revision>
  <cp:lastPrinted>2014-11-11T17:57:00Z</cp:lastPrinted>
  <dcterms:created xsi:type="dcterms:W3CDTF">2014-11-08T18:06:00Z</dcterms:created>
  <dcterms:modified xsi:type="dcterms:W3CDTF">2015-10-24T12:21:00Z</dcterms:modified>
</cp:coreProperties>
</file>