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D43" w:rsidRDefault="00771D43">
      <w:r>
        <w:t>Adı Soyadı:                                                                                                                                                11  Mart  2015</w:t>
      </w:r>
    </w:p>
    <w:p w:rsidR="00771D43" w:rsidRDefault="00771D43" w:rsidP="00A80AD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2014-2015 </w:t>
      </w:r>
      <w:r w:rsidRPr="00A80ADB">
        <w:rPr>
          <w:rFonts w:ascii="Times New Roman" w:hAnsi="Times New Roman" w:cs="Times New Roman"/>
        </w:rPr>
        <w:t xml:space="preserve"> EĞİTİM VE ÖĞRETİM YILI</w:t>
      </w:r>
      <w:r>
        <w:rPr>
          <w:rFonts w:ascii="Times New Roman" w:hAnsi="Times New Roman" w:cs="Times New Roman"/>
        </w:rPr>
        <w:t xml:space="preserve">   </w:t>
      </w:r>
      <w:r w:rsidRPr="00A80ADB">
        <w:rPr>
          <w:rFonts w:ascii="Times New Roman" w:hAnsi="Times New Roman" w:cs="Times New Roman"/>
        </w:rPr>
        <w:t>BAŞÖĞRETMEN ŞÜKRÜ YAVUZ İLKOKULU</w:t>
      </w:r>
    </w:p>
    <w:p w:rsidR="00771D43" w:rsidRPr="00A80ADB" w:rsidRDefault="00771D43" w:rsidP="00A80ADB">
      <w:pPr>
        <w:spacing w:after="0"/>
        <w:jc w:val="center"/>
        <w:rPr>
          <w:rFonts w:ascii="Times New Roman" w:hAnsi="Times New Roman" w:cs="Times New Roman"/>
        </w:rPr>
      </w:pPr>
      <w:r w:rsidRPr="00A80ADB">
        <w:rPr>
          <w:rFonts w:ascii="Times New Roman" w:hAnsi="Times New Roman" w:cs="Times New Roman"/>
        </w:rPr>
        <w:t>4/B SINIFI 2. DÖNEM 1.FEN VE TEKNOLOJİ YAZILI SORULARI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</w:rPr>
      </w:pPr>
    </w:p>
    <w:p w:rsidR="00771D43" w:rsidRDefault="00771D43" w:rsidP="00717573">
      <w:pPr>
        <w:spacing w:after="0"/>
        <w:sectPr w:rsidR="00771D43" w:rsidSect="007175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1-Geçmişten günümüze kadar kullanılan </w:t>
      </w:r>
      <w:r w:rsidRPr="00A80ADB">
        <w:rPr>
          <w:rFonts w:ascii="Times New Roman" w:hAnsi="Times New Roman" w:cs="Times New Roman"/>
          <w:b/>
          <w:bCs/>
          <w:sz w:val="24"/>
          <w:szCs w:val="24"/>
          <w:u w:val="single"/>
        </w:rPr>
        <w:t>aydınlatma   araçlarını</w:t>
      </w:r>
      <w:r w:rsidRPr="00A80ADB">
        <w:rPr>
          <w:rFonts w:ascii="Times New Roman" w:hAnsi="Times New Roman" w:cs="Times New Roman"/>
          <w:sz w:val="24"/>
          <w:szCs w:val="24"/>
        </w:rPr>
        <w:t xml:space="preserve"> yazınız.</w:t>
      </w:r>
      <w:r>
        <w:rPr>
          <w:rFonts w:ascii="Times New Roman" w:hAnsi="Times New Roman" w:cs="Times New Roman"/>
          <w:sz w:val="24"/>
          <w:szCs w:val="24"/>
        </w:rPr>
        <w:t xml:space="preserve"> (5pn)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   2- </w:t>
      </w:r>
      <w:r w:rsidRPr="00A80AD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Doğal </w:t>
      </w:r>
      <w:r w:rsidRPr="00A80ADB">
        <w:rPr>
          <w:rFonts w:ascii="Times New Roman" w:hAnsi="Times New Roman" w:cs="Times New Roman"/>
          <w:sz w:val="24"/>
          <w:szCs w:val="24"/>
        </w:rPr>
        <w:t xml:space="preserve">ve </w:t>
      </w:r>
      <w:r w:rsidRPr="00A80ADB">
        <w:rPr>
          <w:rFonts w:ascii="Times New Roman" w:hAnsi="Times New Roman" w:cs="Times New Roman"/>
          <w:b/>
          <w:bCs/>
          <w:sz w:val="24"/>
          <w:szCs w:val="24"/>
          <w:u w:val="single"/>
        </w:rPr>
        <w:t>yapay</w:t>
      </w:r>
      <w:r w:rsidRPr="00A80ADB">
        <w:rPr>
          <w:rFonts w:ascii="Times New Roman" w:hAnsi="Times New Roman" w:cs="Times New Roman"/>
          <w:sz w:val="24"/>
          <w:szCs w:val="24"/>
        </w:rPr>
        <w:t xml:space="preserve"> ışık kaynaklarını yazınız.</w:t>
      </w:r>
      <w:r>
        <w:rPr>
          <w:rFonts w:ascii="Times New Roman" w:hAnsi="Times New Roman" w:cs="Times New Roman"/>
          <w:sz w:val="24"/>
          <w:szCs w:val="24"/>
        </w:rPr>
        <w:t xml:space="preserve"> (5pn)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55pt;margin-top:1.05pt;width:34.3pt;height:24.85pt;flip:x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1in;margin-top:1.05pt;width:53.15pt;height:20.55pt;z-index:251659264" o:connectortype="straight">
            <v:stroke endarrow="block"/>
          </v:shape>
        </w:pict>
      </w:r>
      <w:r w:rsidRPr="00A80A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3- Işık kirliliği </w:t>
      </w:r>
      <w:r w:rsidRPr="00A80ADB">
        <w:rPr>
          <w:rFonts w:ascii="Times New Roman" w:hAnsi="Times New Roman" w:cs="Times New Roman"/>
          <w:b/>
          <w:bCs/>
          <w:sz w:val="24"/>
          <w:szCs w:val="24"/>
          <w:u w:val="single"/>
        </w:rPr>
        <w:t>doğal hayatı</w:t>
      </w:r>
      <w:r w:rsidRPr="00A80ADB">
        <w:rPr>
          <w:rFonts w:ascii="Times New Roman" w:hAnsi="Times New Roman" w:cs="Times New Roman"/>
          <w:sz w:val="24"/>
          <w:szCs w:val="24"/>
        </w:rPr>
        <w:t xml:space="preserve"> nasıl etkiler ?</w:t>
      </w:r>
      <w:r>
        <w:rPr>
          <w:rFonts w:ascii="Times New Roman" w:hAnsi="Times New Roman" w:cs="Times New Roman"/>
          <w:sz w:val="24"/>
          <w:szCs w:val="24"/>
        </w:rPr>
        <w:t xml:space="preserve">  (5pn)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AD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 …</w:t>
      </w:r>
      <w:r>
        <w:rPr>
          <w:rFonts w:ascii="Times New Roman" w:hAnsi="Times New Roman" w:cs="Times New Roman"/>
          <w:sz w:val="28"/>
          <w:szCs w:val="28"/>
        </w:rPr>
        <w:t>……….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0AD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…………………..</w:t>
      </w:r>
    </w:p>
    <w:p w:rsidR="00771D43" w:rsidRPr="00A80ADB" w:rsidRDefault="00771D43" w:rsidP="00A80A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A80AD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80ADB">
        <w:rPr>
          <w:rFonts w:ascii="Times New Roman" w:hAnsi="Times New Roman" w:cs="Times New Roman"/>
          <w:b/>
          <w:bCs/>
          <w:sz w:val="24"/>
          <w:szCs w:val="24"/>
        </w:rPr>
        <w:t>- İnsanlar nasıl ses çıkarırlar?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(5pn)</w:t>
      </w:r>
    </w:p>
    <w:p w:rsidR="00771D43" w:rsidRPr="00A80ADB" w:rsidRDefault="00771D43" w:rsidP="00A80ADB">
      <w:pPr>
        <w:ind w:left="170"/>
        <w:rPr>
          <w:rFonts w:ascii="Times New Roman" w:hAnsi="Times New Roman" w:cs="Times New Roman"/>
          <w:b/>
          <w:bCs/>
          <w:sz w:val="24"/>
          <w:szCs w:val="24"/>
        </w:rPr>
      </w:pPr>
      <w:r w:rsidRPr="00A80ADB">
        <w:rPr>
          <w:rFonts w:ascii="Times New Roman" w:hAnsi="Times New Roman" w:cs="Times New Roman"/>
          <w:b/>
          <w:bCs/>
          <w:sz w:val="24"/>
          <w:szCs w:val="24"/>
        </w:rPr>
        <w:t>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……………………………………………………………………………………………………………</w:t>
      </w:r>
    </w:p>
    <w:p w:rsidR="00771D43" w:rsidRPr="00A80ADB" w:rsidRDefault="00771D43" w:rsidP="007175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4-</w:t>
      </w:r>
      <w:r w:rsidRPr="00A80ADB">
        <w:rPr>
          <w:rFonts w:ascii="Times New Roman" w:hAnsi="Times New Roman" w:cs="Times New Roman"/>
          <w:sz w:val="24"/>
          <w:szCs w:val="24"/>
        </w:rPr>
        <w:t xml:space="preserve">-- </w:t>
      </w:r>
      <w:r w:rsidRPr="00A80ADB">
        <w:rPr>
          <w:rFonts w:ascii="Times New Roman" w:hAnsi="Times New Roman" w:cs="Times New Roman"/>
          <w:b/>
          <w:bCs/>
          <w:sz w:val="24"/>
          <w:szCs w:val="24"/>
          <w:u w:val="single"/>
        </w:rPr>
        <w:t>Ses kirliliği</w:t>
      </w:r>
      <w:r w:rsidRPr="00A80ADB">
        <w:rPr>
          <w:rFonts w:ascii="Times New Roman" w:hAnsi="Times New Roman" w:cs="Times New Roman"/>
          <w:sz w:val="24"/>
          <w:szCs w:val="24"/>
        </w:rPr>
        <w:t xml:space="preserve"> insan hayatındaki olumsuz </w:t>
      </w:r>
      <w:r>
        <w:rPr>
          <w:rFonts w:ascii="Times New Roman" w:hAnsi="Times New Roman" w:cs="Times New Roman"/>
          <w:sz w:val="24"/>
          <w:szCs w:val="24"/>
        </w:rPr>
        <w:t xml:space="preserve"> (5pn)</w:t>
      </w:r>
    </w:p>
    <w:p w:rsidR="00771D43" w:rsidRPr="00A80ADB" w:rsidRDefault="00771D43" w:rsidP="007175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71D43" w:rsidRDefault="00771D43" w:rsidP="00717573">
      <w:pPr>
        <w:rPr>
          <w:rFonts w:ascii="Times New Roman" w:hAnsi="Times New Roman" w:cs="Times New Roman"/>
          <w:sz w:val="24"/>
          <w:szCs w:val="24"/>
        </w:rPr>
      </w:pPr>
    </w:p>
    <w:p w:rsidR="00771D43" w:rsidRPr="00DA4F09" w:rsidRDefault="00771D43" w:rsidP="0071757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A4F09">
        <w:rPr>
          <w:rFonts w:ascii="Times New Roman" w:hAnsi="Times New Roman" w:cs="Times New Roman"/>
          <w:b/>
          <w:bCs/>
          <w:sz w:val="24"/>
          <w:szCs w:val="24"/>
        </w:rPr>
        <w:t>- Havanın  titreşimiyle ses çıkaran müzik  aletlerini yazınız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(5pn)</w:t>
      </w:r>
    </w:p>
    <w:p w:rsidR="00771D43" w:rsidRPr="00A80ADB" w:rsidRDefault="00771D43" w:rsidP="00717573">
      <w:pPr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771D43" w:rsidRPr="00A80ADB" w:rsidRDefault="00771D43" w:rsidP="00A80AD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80ADB">
        <w:rPr>
          <w:rFonts w:ascii="Times New Roman" w:hAnsi="Times New Roman" w:cs="Times New Roman"/>
          <w:b/>
          <w:bCs/>
          <w:sz w:val="24"/>
          <w:szCs w:val="24"/>
        </w:rPr>
        <w:t>Aşağıdaki sorulardan doğru olanların yanına (D) Yanlış olanların yanına (Y)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(10pn)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 (    ) Işık bir enerjidir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(    ) Soğuk ve sıcak ışık kaynakları aynı anlamı taşır.  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Cam, hava, su gibi maddeler ışığı geçirmez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Bir enerji türü olan ışık, ışık ışını denen doğrularla yayılır.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Titreşerek ses üreten cisimlere ses kaynağı denir.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Titreşen bir telin veya lastiğin boyu küçüldükçe ses kalınlaşır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Ses boşlukta yayılır.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Sesin fazla oluşu insanı rahatsız eder ve ses kirliliği yapar.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Işığın yayılma hızı, sesin yayılma hızından daha fazladır</w:t>
      </w:r>
    </w:p>
    <w:p w:rsidR="00771D43" w:rsidRPr="00A80ADB" w:rsidRDefault="00771D43" w:rsidP="00DA4F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(    ) Ateş böceği yapay ışık kaynağı olarak bilinir</w:t>
      </w: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71D43" w:rsidRDefault="00771D43" w:rsidP="0071757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71D43" w:rsidRPr="00A80ADB" w:rsidRDefault="00771D43" w:rsidP="0071757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80ADB">
        <w:rPr>
          <w:rFonts w:ascii="Times New Roman" w:hAnsi="Times New Roman" w:cs="Times New Roman"/>
          <w:b/>
          <w:bCs/>
          <w:sz w:val="24"/>
          <w:szCs w:val="24"/>
        </w:rPr>
        <w:t>Aşağıdaki cümlelerdeki boşluklara uygun sözcükler   yazarak tamamlayınız.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(10pn)</w:t>
      </w:r>
    </w:p>
    <w:p w:rsidR="00771D43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1- Işık bir ………………………. çeşididir.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2- İnsan yapısı olan ışık kaynaklarına …………………………. kaynakları denir.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3- Soğuk ışık kaynakları yalnız ………………….. yayar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4- Ses …………………………. halinde yayılır.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5-Ses ………………….. yayılmaz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6- Bazı hesap makineleri   ………………………………..……….  enerjisini kullanarak çalışır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7- Cisimleri görebilmemiz için   …………………………..………..  ihtiyaç vardır.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 xml:space="preserve">8- Yanlış yerde, yanlış miktarda, yanlış yön ve zamanda ışığın fazla ve gereksiz kullanılmasına ışık                                                                 ……………………………………….……  denir. </w:t>
      </w:r>
    </w:p>
    <w:p w:rsidR="00771D43" w:rsidRPr="00A80ADB" w:rsidRDefault="00771D43" w:rsidP="00DA4F0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0ADB">
        <w:rPr>
          <w:rFonts w:ascii="Times New Roman" w:hAnsi="Times New Roman" w:cs="Times New Roman"/>
          <w:sz w:val="24"/>
          <w:szCs w:val="24"/>
        </w:rPr>
        <w:t>9-</w:t>
      </w:r>
      <w:r w:rsidRPr="00A80ADB">
        <w:rPr>
          <w:rFonts w:ascii="Times New Roman" w:hAnsi="Times New Roman" w:cs="Times New Roman"/>
          <w:color w:val="000000"/>
          <w:sz w:val="24"/>
          <w:szCs w:val="24"/>
        </w:rPr>
        <w:t>......................, ampulü icat ederek insanlığa büyük bir hizmet sunmuştur</w:t>
      </w:r>
    </w:p>
    <w:p w:rsidR="00771D43" w:rsidRPr="00A80ADB" w:rsidRDefault="00771D43" w:rsidP="00283F6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80ADB">
        <w:rPr>
          <w:rFonts w:ascii="Times New Roman" w:hAnsi="Times New Roman" w:cs="Times New Roman"/>
          <w:color w:val="000000"/>
          <w:sz w:val="24"/>
          <w:szCs w:val="24"/>
        </w:rPr>
        <w:t>10- Aydınlatma alanındaki teknolojik gelişmeler insanların ..................... kolaylaştırmıştır.</w:t>
      </w:r>
    </w:p>
    <w:p w:rsidR="00771D43" w:rsidRDefault="00771D43" w:rsidP="00283F6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71D43" w:rsidRDefault="00771D43" w:rsidP="00283F6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80A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 soruların doğru olanını işaretleyiniz.</w:t>
      </w:r>
    </w:p>
    <w:p w:rsidR="00771D43" w:rsidRDefault="00771D43" w:rsidP="003220B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771D43" w:rsidSect="00A80AD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71D43" w:rsidRPr="000D63D7" w:rsidRDefault="00771D43" w:rsidP="000D63D7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1-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Aşağıdaki anlatımlardan hangisi yanlıştır?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a- ) Çevremizi ve çevremizdeki cisimleri 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görebilmemiz için ışık şarttır.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b- ) Görme olayı gözümüzle gerçekleşir.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c- ) Gözümüz kapalıysa görme olayı gerçekleşmez.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d- ) Bazı insanlar karanlıkta da görür.</w:t>
      </w:r>
    </w:p>
    <w:p w:rsidR="00771D43" w:rsidRDefault="00771D43" w:rsidP="00E9242D">
      <w:pPr>
        <w:autoSpaceDE w:val="0"/>
        <w:autoSpaceDN w:val="0"/>
        <w:adjustRightInd w:val="0"/>
        <w:spacing w:after="0"/>
        <w:rPr>
          <w:rFonts w:ascii="Comic Sans MS" w:hAnsi="Comic Sans MS" w:cs="Comic Sans MS"/>
          <w:b/>
          <w:bCs/>
        </w:rPr>
      </w:pPr>
    </w:p>
    <w:p w:rsidR="00771D43" w:rsidRPr="00B134E1" w:rsidRDefault="00771D43" w:rsidP="00E924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2- Seçeneklerdeki sesler, kaynağına göre </w:t>
      </w:r>
    </w:p>
    <w:p w:rsidR="00771D43" w:rsidRPr="00B134E1" w:rsidRDefault="00771D43" w:rsidP="00E9242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>gruplandırıldığında hangisi bu grubun dışında kalır?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a- ) Şelale sesi                    b- ) Gök gürültüsü </w:t>
      </w:r>
    </w:p>
    <w:p w:rsidR="00771D43" w:rsidRPr="00B134E1" w:rsidRDefault="00771D43" w:rsidP="00E92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c- ) Rüzgar sesi                 d- ) Gitar sesi</w:t>
      </w:r>
    </w:p>
    <w:p w:rsidR="00771D43" w:rsidRDefault="00771D43" w:rsidP="00E9242D">
      <w:pPr>
        <w:spacing w:after="0"/>
        <w:rPr>
          <w:rFonts w:ascii="Comic Sans MS" w:hAnsi="Comic Sans MS" w:cs="Comic Sans MS"/>
        </w:rPr>
      </w:pPr>
    </w:p>
    <w:p w:rsidR="00771D43" w:rsidRPr="0085310B" w:rsidRDefault="00771D43" w:rsidP="00E9242D">
      <w:pPr>
        <w:spacing w:after="0"/>
        <w:rPr>
          <w:rFonts w:ascii="Cambria" w:hAnsi="Cambria" w:cs="Cambria"/>
          <w:b/>
          <w:bCs/>
        </w:rPr>
      </w:pPr>
      <w:r>
        <w:rPr>
          <w:rFonts w:ascii="Comic Sans MS" w:hAnsi="Comic Sans MS" w:cs="Comic Sans MS"/>
        </w:rPr>
        <w:t>3-</w:t>
      </w:r>
      <w:r w:rsidRPr="00BE34A8">
        <w:rPr>
          <w:rFonts w:ascii="Cambria" w:hAnsi="Cambria" w:cs="Cambria"/>
          <w:b/>
          <w:bCs/>
        </w:rPr>
        <w:t xml:space="preserve"> </w:t>
      </w:r>
      <w:r w:rsidRPr="0085310B">
        <w:rPr>
          <w:rFonts w:ascii="Cambria" w:hAnsi="Cambria" w:cs="Cambria"/>
          <w:b/>
          <w:bCs/>
        </w:rPr>
        <w:t>Ses aşağıdakilerden</w:t>
      </w:r>
      <w:r>
        <w:rPr>
          <w:rFonts w:ascii="Cambria" w:hAnsi="Cambria" w:cs="Cambria"/>
          <w:b/>
          <w:bCs/>
        </w:rPr>
        <w:t xml:space="preserve"> hangisinde daha hızlı yayılır?</w:t>
      </w:r>
    </w:p>
    <w:p w:rsidR="00771D43" w:rsidRPr="0085310B" w:rsidRDefault="00771D43" w:rsidP="00E9242D">
      <w:pPr>
        <w:spacing w:after="0" w:line="240" w:lineRule="auto"/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>A</w:t>
      </w:r>
      <w:r w:rsidRPr="0085310B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85310B">
        <w:rPr>
          <w:rFonts w:ascii="Cambria" w:hAnsi="Cambria" w:cs="Cambria"/>
        </w:rPr>
        <w:t xml:space="preserve">Demiryolu rayında     </w:t>
      </w:r>
      <w:r>
        <w:rPr>
          <w:rFonts w:ascii="Cambria" w:hAnsi="Cambria" w:cs="Cambria"/>
        </w:rPr>
        <w:t xml:space="preserve"> </w:t>
      </w:r>
      <w:r w:rsidRPr="0085310B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  B</w:t>
      </w:r>
      <w:r w:rsidRPr="0085310B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85310B">
        <w:rPr>
          <w:rFonts w:ascii="Cambria" w:hAnsi="Cambria" w:cs="Cambria"/>
        </w:rPr>
        <w:t xml:space="preserve">Boşlukta      </w:t>
      </w:r>
    </w:p>
    <w:p w:rsidR="00771D43" w:rsidRDefault="00771D43" w:rsidP="00E9242D">
      <w:pPr>
        <w:spacing w:after="0" w:line="240" w:lineRule="auto"/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>C</w:t>
      </w:r>
      <w:r w:rsidRPr="0085310B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85310B">
        <w:rPr>
          <w:rFonts w:ascii="Cambria" w:hAnsi="Cambria" w:cs="Cambria"/>
        </w:rPr>
        <w:t xml:space="preserve">Açık havada    </w:t>
      </w:r>
      <w:r>
        <w:rPr>
          <w:rFonts w:ascii="Cambria" w:hAnsi="Cambria" w:cs="Cambria"/>
        </w:rPr>
        <w:t xml:space="preserve">                    </w:t>
      </w:r>
      <w:r w:rsidRPr="0085310B">
        <w:rPr>
          <w:rFonts w:ascii="Cambria" w:hAnsi="Cambria" w:cs="Cambria"/>
        </w:rPr>
        <w:t xml:space="preserve">  </w:t>
      </w:r>
      <w:r>
        <w:rPr>
          <w:rFonts w:ascii="Cambria" w:hAnsi="Cambria" w:cs="Cambria"/>
        </w:rPr>
        <w:t>D</w:t>
      </w:r>
      <w:r w:rsidRPr="0085310B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85310B">
        <w:rPr>
          <w:rFonts w:ascii="Cambria" w:hAnsi="Cambria" w:cs="Cambria"/>
        </w:rPr>
        <w:t>Su içerisinde</w:t>
      </w:r>
    </w:p>
    <w:p w:rsidR="00771D43" w:rsidRDefault="00771D43" w:rsidP="00E9242D">
      <w:pPr>
        <w:tabs>
          <w:tab w:val="left" w:pos="2440"/>
        </w:tabs>
        <w:spacing w:after="0"/>
        <w:ind w:left="57"/>
        <w:rPr>
          <w:rFonts w:ascii="Cambria" w:hAnsi="Cambria" w:cs="Cambria"/>
        </w:rPr>
      </w:pPr>
    </w:p>
    <w:p w:rsidR="00771D43" w:rsidRPr="00F477EC" w:rsidRDefault="00771D43" w:rsidP="00E9242D">
      <w:pPr>
        <w:tabs>
          <w:tab w:val="left" w:pos="2440"/>
        </w:tabs>
        <w:spacing w:after="0"/>
        <w:ind w:left="57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>4-</w:t>
      </w:r>
      <w:r w:rsidRPr="00BE34A8">
        <w:rPr>
          <w:rFonts w:ascii="Cambria" w:hAnsi="Cambria" w:cs="Cambria"/>
          <w:b/>
          <w:bCs/>
        </w:rPr>
        <w:t xml:space="preserve"> </w:t>
      </w:r>
      <w:r w:rsidRPr="00F477EC">
        <w:rPr>
          <w:rFonts w:ascii="Cambria" w:hAnsi="Cambria" w:cs="Cambria"/>
          <w:b/>
          <w:bCs/>
        </w:rPr>
        <w:t>Kulağımızda ses dalgala</w:t>
      </w:r>
      <w:r>
        <w:rPr>
          <w:rFonts w:ascii="Cambria" w:hAnsi="Cambria" w:cs="Cambria"/>
          <w:b/>
          <w:bCs/>
        </w:rPr>
        <w:t>rını toplayan kısım neresidir?</w:t>
      </w:r>
    </w:p>
    <w:p w:rsidR="00771D43" w:rsidRDefault="00771D43" w:rsidP="00E9242D">
      <w:pPr>
        <w:tabs>
          <w:tab w:val="left" w:pos="2440"/>
        </w:tabs>
        <w:spacing w:after="0" w:line="240" w:lineRule="auto"/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>A</w:t>
      </w:r>
      <w:r w:rsidRPr="00605165">
        <w:rPr>
          <w:rFonts w:ascii="Cambria" w:hAnsi="Cambria" w:cs="Cambria"/>
        </w:rPr>
        <w:t xml:space="preserve">) Kulak kepçesi     </w:t>
      </w:r>
      <w:r>
        <w:rPr>
          <w:rFonts w:ascii="Cambria" w:hAnsi="Cambria" w:cs="Cambria"/>
        </w:rPr>
        <w:t xml:space="preserve">           B</w:t>
      </w:r>
      <w:r w:rsidRPr="00605165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K</w:t>
      </w:r>
      <w:r w:rsidRPr="00605165">
        <w:rPr>
          <w:rFonts w:ascii="Cambria" w:hAnsi="Cambria" w:cs="Cambria"/>
        </w:rPr>
        <w:t xml:space="preserve">ulak zarı      </w:t>
      </w:r>
    </w:p>
    <w:p w:rsidR="00771D43" w:rsidRPr="00605165" w:rsidRDefault="00771D43" w:rsidP="00E9242D">
      <w:pPr>
        <w:tabs>
          <w:tab w:val="left" w:pos="2440"/>
        </w:tabs>
        <w:spacing w:after="0" w:line="240" w:lineRule="auto"/>
        <w:ind w:left="57"/>
        <w:rPr>
          <w:rFonts w:ascii="Cambria" w:hAnsi="Cambria" w:cs="Cambria"/>
          <w:noProof/>
        </w:rPr>
      </w:pPr>
      <w:r>
        <w:rPr>
          <w:rFonts w:ascii="Cambria" w:hAnsi="Cambria" w:cs="Cambria"/>
        </w:rPr>
        <w:t>C</w:t>
      </w:r>
      <w:r w:rsidRPr="00605165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İç kulak                            D</w:t>
      </w:r>
      <w:r w:rsidRPr="00605165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605165">
        <w:rPr>
          <w:rFonts w:ascii="Cambria" w:hAnsi="Cambria" w:cs="Cambria"/>
        </w:rPr>
        <w:t>Salyangoz</w:t>
      </w:r>
    </w:p>
    <w:p w:rsidR="00771D43" w:rsidRDefault="00771D43" w:rsidP="00E9242D">
      <w:pPr>
        <w:spacing w:after="0"/>
        <w:rPr>
          <w:rFonts w:ascii="Cambria" w:hAnsi="Cambria" w:cs="Cambria"/>
          <w:b/>
          <w:bCs/>
        </w:rPr>
      </w:pPr>
    </w:p>
    <w:p w:rsidR="00771D43" w:rsidRPr="00855CB1" w:rsidRDefault="00771D43" w:rsidP="00E9242D">
      <w:pPr>
        <w:spacing w:after="0"/>
        <w:rPr>
          <w:rFonts w:ascii="Times New Roman" w:hAnsi="Times New Roman" w:cs="Times New Roman"/>
          <w:b/>
          <w:bCs/>
        </w:rPr>
      </w:pPr>
      <w:r w:rsidRPr="00855CB1">
        <w:rPr>
          <w:rFonts w:ascii="Times New Roman" w:hAnsi="Times New Roman" w:cs="Times New Roman"/>
          <w:b/>
          <w:bCs/>
        </w:rPr>
        <w:t>5- Aşağıdakilerden hangisi ışık kaynağı değildir?</w:t>
      </w:r>
    </w:p>
    <w:p w:rsidR="00771D43" w:rsidRPr="00855CB1" w:rsidRDefault="00771D43" w:rsidP="00E9242D">
      <w:pPr>
        <w:spacing w:after="0" w:line="240" w:lineRule="auto"/>
        <w:rPr>
          <w:rFonts w:ascii="Times New Roman" w:hAnsi="Times New Roman" w:cs="Times New Roman"/>
        </w:rPr>
      </w:pPr>
      <w:r w:rsidRPr="00855CB1">
        <w:rPr>
          <w:rFonts w:ascii="Times New Roman" w:hAnsi="Times New Roman" w:cs="Times New Roman"/>
        </w:rPr>
        <w:t>a- ) Ay</w:t>
      </w:r>
      <w:r w:rsidRPr="00855CB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</w:t>
      </w:r>
      <w:r w:rsidRPr="00855CB1">
        <w:rPr>
          <w:rFonts w:ascii="Times New Roman" w:hAnsi="Times New Roman" w:cs="Times New Roman"/>
        </w:rPr>
        <w:t xml:space="preserve"> b- ) Floresan lamba</w:t>
      </w:r>
    </w:p>
    <w:p w:rsidR="00771D43" w:rsidRPr="00855CB1" w:rsidRDefault="00771D43" w:rsidP="00E924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 ) El feneri</w:t>
      </w:r>
      <w:r>
        <w:rPr>
          <w:rFonts w:ascii="Times New Roman" w:hAnsi="Times New Roman" w:cs="Times New Roman"/>
        </w:rPr>
        <w:tab/>
        <w:t xml:space="preserve">         </w:t>
      </w:r>
      <w:r w:rsidRPr="00855CB1">
        <w:rPr>
          <w:rFonts w:ascii="Times New Roman" w:hAnsi="Times New Roman" w:cs="Times New Roman"/>
        </w:rPr>
        <w:t>d- ) Ateş böceği</w:t>
      </w:r>
    </w:p>
    <w:p w:rsidR="00771D43" w:rsidRDefault="00771D43" w:rsidP="00E9242D">
      <w:pPr>
        <w:pStyle w:val="NormalWeb"/>
        <w:spacing w:before="0" w:beforeAutospacing="0" w:after="0" w:afterAutospacing="0"/>
        <w:ind w:left="113" w:right="113"/>
        <w:rPr>
          <w:b/>
          <w:bCs/>
        </w:rPr>
      </w:pPr>
    </w:p>
    <w:p w:rsidR="00771D43" w:rsidRPr="00B134E1" w:rsidRDefault="00771D43" w:rsidP="00E9242D">
      <w:pPr>
        <w:pStyle w:val="NormalWeb"/>
        <w:spacing w:before="0" w:beforeAutospacing="0" w:after="0" w:afterAutospacing="0"/>
        <w:ind w:left="113" w:right="113"/>
        <w:rPr>
          <w:b/>
          <w:bCs/>
        </w:rPr>
      </w:pPr>
      <w:r w:rsidRPr="00B134E1">
        <w:rPr>
          <w:b/>
          <w:bCs/>
        </w:rPr>
        <w:t xml:space="preserve">6-Duran nesneleri hareket ettiren, hareket </w:t>
      </w:r>
    </w:p>
    <w:p w:rsidR="00771D43" w:rsidRPr="00B134E1" w:rsidRDefault="00771D43" w:rsidP="00E9242D">
      <w:pPr>
        <w:pStyle w:val="NormalWeb"/>
        <w:spacing w:before="0" w:beforeAutospacing="0" w:after="0" w:afterAutospacing="0"/>
        <w:ind w:left="113" w:right="113"/>
        <w:rPr>
          <w:b/>
          <w:bCs/>
        </w:rPr>
      </w:pPr>
      <w:r w:rsidRPr="00B134E1">
        <w:rPr>
          <w:b/>
          <w:bCs/>
        </w:rPr>
        <w:t>eden nesneyi durduran, nesnelerin şeklinin</w:t>
      </w:r>
    </w:p>
    <w:p w:rsidR="00771D43" w:rsidRPr="00B134E1" w:rsidRDefault="00771D43" w:rsidP="00E9242D">
      <w:pPr>
        <w:pStyle w:val="NormalWeb"/>
        <w:spacing w:before="0" w:beforeAutospacing="0" w:after="0" w:afterAutospacing="0"/>
        <w:ind w:left="113" w:right="113"/>
        <w:rPr>
          <w:b/>
          <w:bCs/>
        </w:rPr>
      </w:pPr>
      <w:r w:rsidRPr="00B134E1">
        <w:rPr>
          <w:b/>
          <w:bCs/>
        </w:rPr>
        <w:t xml:space="preserve"> değiştiren etkiye ne denir?</w:t>
      </w:r>
    </w:p>
    <w:p w:rsidR="00771D43" w:rsidRPr="000D63D7" w:rsidRDefault="00771D43" w:rsidP="000D63D7">
      <w:pPr>
        <w:shd w:val="clear" w:color="auto" w:fill="FFFFFF"/>
        <w:autoSpaceDE w:val="0"/>
        <w:autoSpaceDN w:val="0"/>
        <w:adjustRightInd w:val="0"/>
        <w:spacing w:after="0" w:line="240" w:lineRule="auto"/>
        <w:ind w:left="113" w:right="113"/>
        <w:rPr>
          <w:rStyle w:val="answer"/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B134E1">
        <w:rPr>
          <w:rFonts w:ascii="Times New Roman" w:hAnsi="Times New Roman" w:cs="Times New Roman"/>
          <w:sz w:val="24"/>
          <w:szCs w:val="24"/>
        </w:rPr>
        <w:t xml:space="preserve"> </w:t>
      </w:r>
      <w:r w:rsidRPr="00B134E1">
        <w:rPr>
          <w:rStyle w:val="answer"/>
          <w:rFonts w:ascii="Times New Roman" w:hAnsi="Times New Roman" w:cs="Times New Roman"/>
          <w:sz w:val="24"/>
          <w:szCs w:val="24"/>
        </w:rPr>
        <w:t>Konum</w:t>
      </w:r>
      <w:r w:rsidRPr="00B134E1">
        <w:rPr>
          <w:rFonts w:ascii="Times New Roman" w:hAnsi="Times New Roman" w:cs="Times New Roman"/>
          <w:sz w:val="24"/>
          <w:szCs w:val="24"/>
        </w:rPr>
        <w:t xml:space="preserve">    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B134E1">
        <w:rPr>
          <w:rFonts w:ascii="Times New Roman" w:hAnsi="Times New Roman" w:cs="Times New Roman"/>
          <w:sz w:val="24"/>
          <w:szCs w:val="24"/>
        </w:rPr>
        <w:t xml:space="preserve"> </w:t>
      </w:r>
      <w:r w:rsidRPr="00B134E1">
        <w:rPr>
          <w:rStyle w:val="answer"/>
          <w:rFonts w:ascii="Times New Roman" w:hAnsi="Times New Roman" w:cs="Times New Roman"/>
          <w:sz w:val="24"/>
          <w:szCs w:val="24"/>
        </w:rPr>
        <w:t>Ağırlık</w:t>
      </w:r>
      <w:r>
        <w:rPr>
          <w:rStyle w:val="answer"/>
          <w:rFonts w:ascii="Times New Roman" w:hAnsi="Times New Roman" w:cs="Times New Roman"/>
          <w:sz w:val="24"/>
          <w:szCs w:val="24"/>
        </w:rPr>
        <w:t xml:space="preserve">    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B134E1">
        <w:rPr>
          <w:rFonts w:ascii="Times New Roman" w:hAnsi="Times New Roman" w:cs="Times New Roman"/>
          <w:sz w:val="24"/>
          <w:szCs w:val="24"/>
        </w:rPr>
        <w:t xml:space="preserve"> </w:t>
      </w:r>
      <w:r w:rsidRPr="00B134E1">
        <w:rPr>
          <w:rStyle w:val="answer"/>
          <w:rFonts w:ascii="Times New Roman" w:hAnsi="Times New Roman" w:cs="Times New Roman"/>
          <w:sz w:val="24"/>
          <w:szCs w:val="24"/>
        </w:rPr>
        <w:t>Güç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34E1">
        <w:rPr>
          <w:rFonts w:ascii="Times New Roman" w:hAnsi="Times New Roman" w:cs="Times New Roman"/>
          <w:sz w:val="24"/>
          <w:szCs w:val="24"/>
        </w:rPr>
        <w:t xml:space="preserve"> 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B134E1">
        <w:rPr>
          <w:rFonts w:ascii="Times New Roman" w:hAnsi="Times New Roman" w:cs="Times New Roman"/>
          <w:sz w:val="24"/>
          <w:szCs w:val="24"/>
        </w:rPr>
        <w:t xml:space="preserve"> </w:t>
      </w:r>
      <w:r w:rsidRPr="00B134E1">
        <w:rPr>
          <w:rStyle w:val="answer"/>
          <w:rFonts w:ascii="Times New Roman" w:hAnsi="Times New Roman" w:cs="Times New Roman"/>
          <w:sz w:val="24"/>
          <w:szCs w:val="24"/>
        </w:rPr>
        <w:t>Kuvvet</w:t>
      </w:r>
    </w:p>
    <w:p w:rsidR="00771D43" w:rsidRPr="00A80ADB" w:rsidRDefault="00771D43" w:rsidP="00AB20C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71D43" w:rsidRDefault="00771D43" w:rsidP="000D32DB">
      <w:pPr>
        <w:spacing w:after="0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>7- Aşağıdakilerden hangisi kesinlikle hareketsizdir?</w:t>
      </w:r>
    </w:p>
    <w:p w:rsidR="00771D43" w:rsidRDefault="00771D43" w:rsidP="000D32DB">
      <w:pPr>
        <w:spacing w:after="0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A) Suda yüzen tekne      </w:t>
      </w:r>
      <w:r w:rsidRPr="00B134E1">
        <w:rPr>
          <w:rFonts w:ascii="Times New Roman" w:hAnsi="Times New Roman" w:cs="Times New Roman"/>
          <w:sz w:val="24"/>
          <w:szCs w:val="24"/>
        </w:rPr>
        <w:t xml:space="preserve"> B) Trende oturan insan</w:t>
      </w:r>
    </w:p>
    <w:p w:rsidR="00771D43" w:rsidRPr="00B134E1" w:rsidRDefault="00771D43" w:rsidP="000D32DB">
      <w:pPr>
        <w:spacing w:after="0" w:line="240" w:lineRule="auto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34E1">
        <w:rPr>
          <w:rFonts w:ascii="Times New Roman" w:hAnsi="Times New Roman" w:cs="Times New Roman"/>
          <w:sz w:val="24"/>
          <w:szCs w:val="24"/>
        </w:rPr>
        <w:t xml:space="preserve">C) Garajda duran araba    D) Uçan bir kuş  </w:t>
      </w:r>
    </w:p>
    <w:p w:rsidR="00771D43" w:rsidRPr="00B134E1" w:rsidRDefault="00771D43" w:rsidP="000D32DB">
      <w:pPr>
        <w:spacing w:after="0" w:line="240" w:lineRule="auto"/>
        <w:ind w:left="113" w:right="113"/>
        <w:rPr>
          <w:rStyle w:val="answer"/>
          <w:rFonts w:ascii="Times New Roman" w:hAnsi="Times New Roman" w:cs="Times New Roman"/>
          <w:sz w:val="24"/>
          <w:szCs w:val="24"/>
        </w:rPr>
      </w:pPr>
    </w:p>
    <w:p w:rsidR="00771D43" w:rsidRPr="00B134E1" w:rsidRDefault="00771D43" w:rsidP="000D32DB">
      <w:pPr>
        <w:spacing w:after="0" w:line="240" w:lineRule="auto"/>
        <w:ind w:left="170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Style w:val="answer"/>
          <w:rFonts w:ascii="Times New Roman" w:hAnsi="Times New Roman" w:cs="Times New Roman"/>
          <w:sz w:val="24"/>
          <w:szCs w:val="24"/>
        </w:rPr>
        <w:t>8-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Ağaçtan düşen bir elmanın hareket türü aşağıdakilerden hangisidir?</w:t>
      </w:r>
    </w:p>
    <w:p w:rsidR="00771D43" w:rsidRPr="00B134E1" w:rsidRDefault="00771D43" w:rsidP="00B134E1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134E1">
        <w:rPr>
          <w:rFonts w:ascii="Times New Roman" w:hAnsi="Times New Roman" w:cs="Times New Roman"/>
          <w:sz w:val="24"/>
          <w:szCs w:val="24"/>
        </w:rPr>
        <w:t xml:space="preserve">A) Yavaşlama            B) Hızlanma </w:t>
      </w:r>
      <w:r w:rsidRPr="00B134E1">
        <w:rPr>
          <w:rFonts w:ascii="Times New Roman" w:hAnsi="Times New Roman" w:cs="Times New Roman"/>
          <w:sz w:val="24"/>
          <w:szCs w:val="24"/>
        </w:rPr>
        <w:tab/>
      </w:r>
      <w:r w:rsidRPr="00B134E1">
        <w:rPr>
          <w:rFonts w:ascii="Times New Roman" w:hAnsi="Times New Roman" w:cs="Times New Roman"/>
          <w:sz w:val="24"/>
          <w:szCs w:val="24"/>
        </w:rPr>
        <w:tab/>
        <w:t xml:space="preserve">C) Sallanma </w:t>
      </w:r>
      <w:r w:rsidRPr="00B134E1">
        <w:rPr>
          <w:rFonts w:ascii="Times New Roman" w:hAnsi="Times New Roman" w:cs="Times New Roman"/>
          <w:sz w:val="24"/>
          <w:szCs w:val="24"/>
        </w:rPr>
        <w:tab/>
      </w:r>
      <w:r w:rsidRPr="00B134E1">
        <w:rPr>
          <w:rFonts w:ascii="Times New Roman" w:hAnsi="Times New Roman" w:cs="Times New Roman"/>
          <w:sz w:val="24"/>
          <w:szCs w:val="24"/>
        </w:rPr>
        <w:tab/>
        <w:t xml:space="preserve"> D) Dönme</w:t>
      </w:r>
    </w:p>
    <w:p w:rsidR="00771D43" w:rsidRPr="00B134E1" w:rsidRDefault="00771D43" w:rsidP="009B6366">
      <w:pPr>
        <w:spacing w:after="0" w:line="240" w:lineRule="auto"/>
        <w:ind w:left="113" w:right="113"/>
        <w:rPr>
          <w:rStyle w:val="answer"/>
          <w:rFonts w:ascii="Times New Roman" w:hAnsi="Times New Roman" w:cs="Times New Roman"/>
          <w:sz w:val="24"/>
          <w:szCs w:val="24"/>
        </w:rPr>
      </w:pPr>
    </w:p>
    <w:p w:rsidR="00771D43" w:rsidRPr="00B134E1" w:rsidRDefault="00771D43" w:rsidP="009B6366">
      <w:pPr>
        <w:spacing w:after="0" w:line="240" w:lineRule="auto"/>
        <w:ind w:left="170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 9-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kuvvetin etkisiyle gerçekleşmez? </w:t>
      </w:r>
    </w:p>
    <w:p w:rsidR="00771D43" w:rsidRPr="00B134E1" w:rsidRDefault="00771D43" w:rsidP="009B6366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A) Cisimleri durdurabilir.                         </w:t>
      </w:r>
    </w:p>
    <w:p w:rsidR="00771D43" w:rsidRPr="00B134E1" w:rsidRDefault="00771D43" w:rsidP="009B6366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B) Cisimlerim ısısını değiştirebilir. </w:t>
      </w:r>
    </w:p>
    <w:p w:rsidR="00771D43" w:rsidRPr="00B134E1" w:rsidRDefault="00771D43" w:rsidP="009B6366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C) Cisimlerin şekillerini değiştirebilir. </w:t>
      </w:r>
    </w:p>
    <w:p w:rsidR="00771D43" w:rsidRPr="00B134E1" w:rsidRDefault="00771D43" w:rsidP="009B6366">
      <w:pPr>
        <w:spacing w:after="0" w:line="240" w:lineRule="auto"/>
        <w:ind w:left="170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D) Cisimleri hareket ettirebilir.</w:t>
      </w:r>
    </w:p>
    <w:p w:rsidR="00771D43" w:rsidRPr="00B134E1" w:rsidRDefault="00771D43" w:rsidP="009B6366">
      <w:pPr>
        <w:spacing w:after="0"/>
        <w:ind w:left="57"/>
        <w:rPr>
          <w:rFonts w:ascii="Times New Roman" w:hAnsi="Times New Roman" w:cs="Times New Roman"/>
          <w:sz w:val="24"/>
          <w:szCs w:val="24"/>
        </w:rPr>
      </w:pPr>
    </w:p>
    <w:p w:rsidR="00771D43" w:rsidRPr="00B134E1" w:rsidRDefault="00771D43" w:rsidP="009B6366">
      <w:pPr>
        <w:spacing w:after="0" w:line="240" w:lineRule="auto"/>
        <w:ind w:left="113"/>
        <w:rPr>
          <w:rFonts w:ascii="Times New Roman" w:hAnsi="Times New Roman" w:cs="Times New Roman"/>
          <w:b/>
          <w:bCs/>
          <w:sz w:val="24"/>
          <w:szCs w:val="24"/>
        </w:rPr>
      </w:pPr>
      <w:r w:rsidRPr="00B134E1">
        <w:rPr>
          <w:rFonts w:ascii="Times New Roman" w:hAnsi="Times New Roman" w:cs="Times New Roman"/>
          <w:b/>
          <w:bCs/>
          <w:sz w:val="24"/>
          <w:szCs w:val="24"/>
        </w:rPr>
        <w:t>10- Aşağıdakilerden hangisine bir kuvvet uygulanmamaktadır?</w:t>
      </w:r>
    </w:p>
    <w:p w:rsidR="00771D43" w:rsidRPr="00B134E1" w:rsidRDefault="00771D43" w:rsidP="009B6366">
      <w:pPr>
        <w:spacing w:after="0" w:line="240" w:lineRule="auto"/>
        <w:ind w:left="113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A) Dalgalanan bayrağa       B) İtilen arabaya       </w:t>
      </w:r>
    </w:p>
    <w:p w:rsidR="00771D43" w:rsidRPr="00B134E1" w:rsidRDefault="00771D43" w:rsidP="009B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34E1">
        <w:rPr>
          <w:rFonts w:ascii="Times New Roman" w:hAnsi="Times New Roman" w:cs="Times New Roman"/>
          <w:sz w:val="24"/>
          <w:szCs w:val="24"/>
        </w:rPr>
        <w:t xml:space="preserve"> C) Yerde duran taşa            D) Çevrilen musluğa</w:t>
      </w:r>
    </w:p>
    <w:p w:rsidR="00771D43" w:rsidRPr="00B134E1" w:rsidRDefault="00771D43" w:rsidP="009B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D43" w:rsidRPr="00B134E1" w:rsidRDefault="00771D43" w:rsidP="009B6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11- Kendiliğinden ses çıkarmayan  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yapay ses kaynağına örnek </w:t>
      </w:r>
      <w:r w:rsidRPr="00B134E1">
        <w:rPr>
          <w:rFonts w:ascii="Times New Roman" w:hAnsi="Times New Roman" w:cs="Times New Roman"/>
          <w:sz w:val="24"/>
          <w:szCs w:val="24"/>
        </w:rPr>
        <w:t>aşağıdakilerden hangisidir?</w:t>
      </w:r>
    </w:p>
    <w:p w:rsidR="00771D43" w:rsidRPr="00B134E1" w:rsidRDefault="00771D43" w:rsidP="009B63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     A)   Kuş sesi           B)   Dalga Sesi                      </w:t>
      </w:r>
    </w:p>
    <w:p w:rsidR="00771D43" w:rsidRPr="00B134E1" w:rsidRDefault="00771D43" w:rsidP="009B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     C)   Motor Sesi           D)    Yaprak Sesi</w:t>
      </w:r>
    </w:p>
    <w:p w:rsidR="00771D43" w:rsidRPr="00B134E1" w:rsidRDefault="00771D43" w:rsidP="009B63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1D43" w:rsidRPr="00B134E1" w:rsidRDefault="00771D43" w:rsidP="000D3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>12- Aşağıdakilerden hangisi  insanların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 xml:space="preserve">  duymadığı sesler </w:t>
      </w:r>
      <w:r w:rsidRPr="00B134E1">
        <w:rPr>
          <w:rFonts w:ascii="Times New Roman" w:hAnsi="Times New Roman" w:cs="Times New Roman"/>
          <w:sz w:val="24"/>
          <w:szCs w:val="24"/>
        </w:rPr>
        <w:t xml:space="preserve"> çıkarır?</w:t>
      </w:r>
    </w:p>
    <w:p w:rsidR="00771D43" w:rsidRPr="00B134E1" w:rsidRDefault="00771D43" w:rsidP="00B134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134E1">
        <w:rPr>
          <w:rFonts w:ascii="Times New Roman" w:hAnsi="Times New Roman" w:cs="Times New Roman"/>
          <w:sz w:val="24"/>
          <w:szCs w:val="24"/>
        </w:rPr>
        <w:t xml:space="preserve">A) Mikrofon                B)   Ultrason        </w:t>
      </w:r>
    </w:p>
    <w:p w:rsidR="00771D43" w:rsidRPr="00B134E1" w:rsidRDefault="00771D43" w:rsidP="00B134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134E1">
        <w:rPr>
          <w:rFonts w:ascii="Times New Roman" w:hAnsi="Times New Roman" w:cs="Times New Roman"/>
          <w:sz w:val="24"/>
          <w:szCs w:val="24"/>
        </w:rPr>
        <w:t xml:space="preserve">  C)  Megafon               D)  Gromofon</w:t>
      </w:r>
    </w:p>
    <w:p w:rsidR="00771D43" w:rsidRPr="00B134E1" w:rsidRDefault="00771D43" w:rsidP="00B134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4E1">
        <w:rPr>
          <w:rFonts w:ascii="Times New Roman" w:hAnsi="Times New Roman" w:cs="Times New Roman"/>
          <w:sz w:val="24"/>
          <w:szCs w:val="24"/>
        </w:rPr>
        <w:t xml:space="preserve"> 13-</w:t>
      </w:r>
      <w:r w:rsidRPr="00B134E1">
        <w:rPr>
          <w:rFonts w:ascii="Times New Roman" w:hAnsi="Times New Roman" w:cs="Times New Roman"/>
          <w:b/>
          <w:bCs/>
          <w:sz w:val="24"/>
          <w:szCs w:val="24"/>
        </w:rPr>
        <w:t>Aşağıdaki ışık kaynaklarından hangisi soğuk ışık kaynağıdır?</w:t>
      </w:r>
    </w:p>
    <w:p w:rsidR="00771D43" w:rsidRPr="00B134E1" w:rsidRDefault="00771D43" w:rsidP="00855C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ampul    </w:t>
      </w:r>
      <w:r w:rsidRPr="00B134E1">
        <w:rPr>
          <w:rFonts w:ascii="Times New Roman" w:hAnsi="Times New Roman" w:cs="Times New Roman"/>
          <w:sz w:val="24"/>
          <w:szCs w:val="24"/>
        </w:rPr>
        <w:t>B) mum</w:t>
      </w:r>
      <w:r w:rsidRPr="00B134E1">
        <w:rPr>
          <w:rFonts w:ascii="Times New Roman" w:hAnsi="Times New Roman" w:cs="Times New Roman"/>
          <w:sz w:val="24"/>
          <w:szCs w:val="24"/>
        </w:rPr>
        <w:tab/>
        <w:t xml:space="preserve">   C) güneş    </w:t>
      </w:r>
      <w:r w:rsidRPr="00B134E1">
        <w:rPr>
          <w:rFonts w:ascii="Times New Roman" w:hAnsi="Times New Roman" w:cs="Times New Roman"/>
          <w:color w:val="000000"/>
          <w:sz w:val="24"/>
          <w:szCs w:val="24"/>
        </w:rPr>
        <w:t>D) floresan</w:t>
      </w:r>
    </w:p>
    <w:p w:rsidR="00771D43" w:rsidRPr="000D32DB" w:rsidRDefault="00771D43" w:rsidP="000D32DB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32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14-Aydınlatma teknolojilerinin gelişmesine önayak olan  ilk icat aşağıdakilerden hangisidir?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(3pn)</w:t>
      </w:r>
    </w:p>
    <w:p w:rsidR="00771D43" w:rsidRPr="000D32DB" w:rsidRDefault="00771D43" w:rsidP="000D32DB">
      <w:pPr>
        <w:jc w:val="both"/>
        <w:rPr>
          <w:b/>
          <w:bCs/>
          <w:color w:val="000000"/>
        </w:rPr>
      </w:pPr>
      <w:r w:rsidRPr="000D32DB">
        <w:rPr>
          <w:rFonts w:ascii="Times New Roman" w:hAnsi="Times New Roman" w:cs="Times New Roman"/>
          <w:color w:val="000000"/>
        </w:rPr>
        <w:t>A) ampul</w:t>
      </w:r>
      <w:r w:rsidRPr="000D32DB">
        <w:rPr>
          <w:rFonts w:ascii="Times New Roman" w:hAnsi="Times New Roman" w:cs="Times New Roman"/>
          <w:color w:val="FF0000"/>
        </w:rPr>
        <w:t xml:space="preserve">    </w:t>
      </w:r>
      <w:r w:rsidRPr="000D32DB">
        <w:rPr>
          <w:rFonts w:ascii="Times New Roman" w:hAnsi="Times New Roman" w:cs="Times New Roman"/>
          <w:color w:val="000000"/>
        </w:rPr>
        <w:t>B) floresan     C) meşale</w:t>
      </w:r>
      <w:r w:rsidRPr="000D32DB">
        <w:rPr>
          <w:rFonts w:ascii="Times New Roman" w:hAnsi="Times New Roman" w:cs="Times New Roman"/>
          <w:color w:val="000000"/>
        </w:rPr>
        <w:tab/>
        <w:t>D) gaz lambası</w:t>
      </w:r>
    </w:p>
    <w:p w:rsidR="00771D43" w:rsidRDefault="00771D43" w:rsidP="000D32D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</w:rPr>
      </w:pPr>
    </w:p>
    <w:p w:rsidR="00771D43" w:rsidRPr="005327BF" w:rsidRDefault="00771D43" w:rsidP="000D63D7">
      <w:pPr>
        <w:pStyle w:val="NormalWeb"/>
        <w:spacing w:before="0" w:beforeAutospacing="0" w:after="0" w:afterAutospacing="0"/>
        <w:ind w:left="113" w:right="113"/>
        <w:rPr>
          <w:sz w:val="20"/>
          <w:szCs w:val="20"/>
        </w:rPr>
      </w:pPr>
      <w:r>
        <w:rPr>
          <w:rFonts w:ascii="Comic Sans MS" w:hAnsi="Comic Sans MS"/>
        </w:rPr>
        <w:t xml:space="preserve">  B A Ş A R I L AR          Fehime TATAR</w:t>
      </w:r>
    </w:p>
    <w:p w:rsidR="00771D43" w:rsidRDefault="00771D43" w:rsidP="009B636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</w:rPr>
      </w:pPr>
      <w:hyperlink r:id="rId5" w:history="1">
        <w:r>
          <w:rPr>
            <w:rStyle w:val="Hyperlink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</w:p>
    <w:sectPr w:rsidR="00771D43" w:rsidSect="000D63D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53CD8"/>
    <w:multiLevelType w:val="hybridMultilevel"/>
    <w:tmpl w:val="F74600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772491F"/>
    <w:multiLevelType w:val="hybridMultilevel"/>
    <w:tmpl w:val="DB18DE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7573"/>
    <w:rsid w:val="00023695"/>
    <w:rsid w:val="000D32DB"/>
    <w:rsid w:val="000D63D7"/>
    <w:rsid w:val="00184CF6"/>
    <w:rsid w:val="001D747C"/>
    <w:rsid w:val="00283F65"/>
    <w:rsid w:val="002E0573"/>
    <w:rsid w:val="003220B8"/>
    <w:rsid w:val="00351CBC"/>
    <w:rsid w:val="00391F73"/>
    <w:rsid w:val="005327BF"/>
    <w:rsid w:val="00605165"/>
    <w:rsid w:val="00667B51"/>
    <w:rsid w:val="006E39E9"/>
    <w:rsid w:val="00717573"/>
    <w:rsid w:val="00741FA7"/>
    <w:rsid w:val="0075013B"/>
    <w:rsid w:val="00771D43"/>
    <w:rsid w:val="0084556E"/>
    <w:rsid w:val="0085310B"/>
    <w:rsid w:val="00855CB1"/>
    <w:rsid w:val="009B6366"/>
    <w:rsid w:val="009E11B0"/>
    <w:rsid w:val="00A648D5"/>
    <w:rsid w:val="00A80ADB"/>
    <w:rsid w:val="00AB20CE"/>
    <w:rsid w:val="00B134E1"/>
    <w:rsid w:val="00B35D5A"/>
    <w:rsid w:val="00BE34A8"/>
    <w:rsid w:val="00C518E8"/>
    <w:rsid w:val="00DA4F09"/>
    <w:rsid w:val="00DA5FD9"/>
    <w:rsid w:val="00E9242D"/>
    <w:rsid w:val="00F47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1B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9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nswer">
    <w:name w:val="answer"/>
    <w:basedOn w:val="DefaultParagraphFont"/>
    <w:uiPriority w:val="99"/>
    <w:rsid w:val="00E9242D"/>
  </w:style>
  <w:style w:type="character" w:styleId="Hyperlink">
    <w:name w:val="Hyperlink"/>
    <w:basedOn w:val="DefaultParagraphFont"/>
    <w:uiPriority w:val="99"/>
    <w:rsid w:val="00A648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757</Words>
  <Characters>4317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oem</dc:creator>
  <cp:keywords>www.sorubak.com</cp:keywords>
  <dc:description/>
  <cp:lastModifiedBy>edanur</cp:lastModifiedBy>
  <cp:revision>13</cp:revision>
  <dcterms:created xsi:type="dcterms:W3CDTF">2014-03-07T17:45:00Z</dcterms:created>
  <dcterms:modified xsi:type="dcterms:W3CDTF">2015-03-01T11:15:00Z</dcterms:modified>
</cp:coreProperties>
</file>