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268"/>
        <w:gridCol w:w="1560"/>
        <w:gridCol w:w="1559"/>
        <w:gridCol w:w="4961"/>
      </w:tblGrid>
      <w:tr w:rsidR="006C46A5" w:rsidRPr="001D515F">
        <w:tc>
          <w:tcPr>
            <w:tcW w:w="675" w:type="dxa"/>
            <w:tcBorders>
              <w:top w:val="nil"/>
              <w:lef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AEEF3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Öğrenciler</w:t>
            </w:r>
          </w:p>
        </w:tc>
        <w:tc>
          <w:tcPr>
            <w:tcW w:w="8080" w:type="dxa"/>
            <w:gridSpan w:val="3"/>
            <w:shd w:val="clear" w:color="auto" w:fill="FDE9D9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-40.45pt;width:141.05pt;height:25.8pt;z-index:251675648;mso-position-horizontal-relative:text;mso-position-vertical-relative:text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C46A5" w:rsidRPr="007024F6" w:rsidRDefault="006C46A5" w:rsidP="007024F6"/>
                    </w:txbxContent>
                  </v:textbox>
                </v:shape>
              </w:pict>
            </w: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Boy uzunlukları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Özlem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1, 65 m   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65 cm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altmış beş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Reyyan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1,29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29 cm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yirmi dokuz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Elif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1,70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70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yetmiş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Faruk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1,48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48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kırk sekiz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Muhammed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1,86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86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seksen altı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Zeynep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1,61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61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altmış bir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Kadir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2,06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2 m 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İki metre altı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Eda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 41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41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kırk bir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Yusuf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1,76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76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yetmiş altı santimetre </w:t>
            </w:r>
          </w:p>
        </w:tc>
      </w:tr>
      <w:tr w:rsidR="006C46A5" w:rsidRPr="001D515F">
        <w:tc>
          <w:tcPr>
            <w:tcW w:w="675" w:type="dxa"/>
            <w:shd w:val="clear" w:color="auto" w:fill="EAF1DD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Esra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/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1,66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46A5" w:rsidRPr="001D515F" w:rsidRDefault="006C46A5" w:rsidP="001D515F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1 m 66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Bir metre altmış altı santimetre </w:t>
            </w:r>
          </w:p>
        </w:tc>
      </w:tr>
    </w:tbl>
    <w:p w:rsidR="006C46A5" w:rsidRDefault="006C46A5" w:rsidP="00346115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46A5" w:rsidRPr="002B5831" w:rsidRDefault="006C46A5" w:rsidP="002B5831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 w:rsidRPr="002B5831">
        <w:rPr>
          <w:rFonts w:ascii="Comic Sans MS" w:hAnsi="Comic Sans MS" w:cs="Comic Sans MS"/>
          <w:b/>
          <w:bCs/>
          <w:sz w:val="24"/>
          <w:szCs w:val="24"/>
        </w:rPr>
        <w:t>Yukarıdaki tabloda bazı kişilere ait boy uzunlukları verilmiştir. Aşağıdaki soruları bu tabloya göre cevaplayınız. Eksik yazılan cümlelerdeki boşlukları tabloya göre doldurunuz.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25"/>
        <w:gridCol w:w="5276"/>
      </w:tblGrid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Boyu en uzun olan kimdir?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Boyu en kısa olan kimdir?</w:t>
            </w:r>
          </w:p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Boyu Elif’ten kısa olanlar kimlerdir?</w:t>
            </w:r>
          </w:p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Boyu en uzun ile en kısa olan arasındaki fark kaçtır?</w:t>
            </w:r>
          </w:p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Tablodaki bayanların boy uzunluklarının toplamı ne kadardır?</w:t>
            </w:r>
          </w:p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Tablodaki erkeklerin boy uzunluklarının toplamı ne kadardır?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Tabloda yer alanlarının hepsinin boy uzunlukları ne kadardır?</w:t>
            </w:r>
          </w:p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Reyyan’ın boyunun uzunluğu kaç milimetredir?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Kadir, Eda’dan ne kadar uzundur?</w:t>
            </w:r>
          </w:p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Faruk, Yusuf’tan ne kadar kısadır?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Eda, ……………………… daha uzundur.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Muhammed, …………………… daha kısadır.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En uzun üçüncü erkek ……………………………… dır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En uzun dördüncü bayan …………………………… dır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Faruk, Reyyan’dan ……………… cm daha uzundur.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Özlem, Elif’ten ……………… cm daha kısadır.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5495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Esra ile Yusuf’un boyu  ………………… cm’dir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Faruk ile Esra’nın boyu ……………… mm’dir.</w:t>
            </w:r>
          </w:p>
        </w:tc>
      </w:tr>
      <w:tr w:rsidR="006C46A5" w:rsidRPr="001D515F">
        <w:tc>
          <w:tcPr>
            <w:tcW w:w="5495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6C46A5" w:rsidRPr="001D515F" w:rsidRDefault="006C46A5" w:rsidP="001D515F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6C46A5" w:rsidRPr="001D515F">
        <w:tc>
          <w:tcPr>
            <w:tcW w:w="11196" w:type="dxa"/>
            <w:gridSpan w:val="3"/>
          </w:tcPr>
          <w:p w:rsidR="006C46A5" w:rsidRPr="001D515F" w:rsidRDefault="006C46A5" w:rsidP="001D515F">
            <w:pPr>
              <w:spacing w:before="240"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 xml:space="preserve">Boyu en uzundan en kısaya sıralama şu şekildedir: ……………………………………………………………………………………… </w:t>
            </w:r>
          </w:p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C46A5" w:rsidRPr="001D515F" w:rsidRDefault="006C46A5" w:rsidP="001D515F">
            <w:pPr>
              <w:spacing w:after="0" w:line="36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1D515F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6C46A5" w:rsidRPr="00C842E3" w:rsidRDefault="006C46A5" w:rsidP="00C842E3">
      <w:pPr>
        <w:spacing w:after="0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C842E3">
        <w:rPr>
          <w:rFonts w:ascii="Comic Sans MS" w:hAnsi="Comic Sans MS" w:cs="Comic Sans MS"/>
          <w:b/>
          <w:bCs/>
          <w:sz w:val="24"/>
          <w:szCs w:val="24"/>
        </w:rPr>
        <w:t xml:space="preserve">Aşağıdaki daire, </w:t>
      </w:r>
      <w:r>
        <w:rPr>
          <w:rFonts w:ascii="Comic Sans MS" w:hAnsi="Comic Sans MS" w:cs="Comic Sans MS"/>
          <w:b/>
          <w:bCs/>
          <w:sz w:val="24"/>
          <w:szCs w:val="24"/>
        </w:rPr>
        <w:t>beşgen</w:t>
      </w:r>
      <w:r w:rsidRPr="00C842E3">
        <w:rPr>
          <w:rFonts w:ascii="Comic Sans MS" w:hAnsi="Comic Sans MS" w:cs="Comic Sans MS"/>
          <w:b/>
          <w:bCs/>
          <w:sz w:val="24"/>
          <w:szCs w:val="24"/>
        </w:rPr>
        <w:t xml:space="preserve"> ve altıgenlerden uzunlukları eşit olan</w:t>
      </w:r>
      <w:r>
        <w:rPr>
          <w:rFonts w:ascii="Comic Sans MS" w:hAnsi="Comic Sans MS" w:cs="Comic Sans MS"/>
          <w:b/>
          <w:bCs/>
          <w:sz w:val="24"/>
          <w:szCs w:val="24"/>
        </w:rPr>
        <w:t>ları</w:t>
      </w:r>
      <w:r w:rsidRPr="00C842E3">
        <w:rPr>
          <w:rFonts w:ascii="Comic Sans MS" w:hAnsi="Comic Sans MS" w:cs="Comic Sans MS"/>
          <w:b/>
          <w:bCs/>
          <w:sz w:val="24"/>
          <w:szCs w:val="24"/>
        </w:rPr>
        <w:t xml:space="preserve"> aynı renge boyayınız.</w:t>
      </w:r>
    </w:p>
    <w:tbl>
      <w:tblPr>
        <w:tblW w:w="0" w:type="auto"/>
        <w:tblInd w:w="-106" w:type="dxa"/>
        <w:tblLook w:val="00A0"/>
      </w:tblPr>
      <w:tblGrid>
        <w:gridCol w:w="2239"/>
        <w:gridCol w:w="2239"/>
        <w:gridCol w:w="2239"/>
        <w:gridCol w:w="2239"/>
        <w:gridCol w:w="2240"/>
      </w:tblGrid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7" type="#_x0000_t9" style="position:absolute;margin-left:7.35pt;margin-top:13.8pt;width:85.5pt;height:76.5pt;z-index:251642880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350 cm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28" type="#_x0000_t56" style="position:absolute;margin-left:5.5pt;margin-top:10.8pt;width:92.25pt;height:76.5pt;z-index:251639808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600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29" type="#_x0000_t9" style="position:absolute;margin-left:9.8pt;margin-top:10.8pt;width:85.5pt;height:76.5pt;z-index:251640832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10 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30" style="position:absolute;margin-left:7.35pt;margin-top:10.8pt;width:83.25pt;height:79.5pt;z-index:25164185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C842E3">
                        <w:pP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  8 km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56" style="position:absolute;margin-left:-.95pt;margin-top:5.4pt;width:92.25pt;height:76.5pt;z-index:25164390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12 m</w:t>
                        </w:r>
                      </w:p>
                    </w:txbxContent>
                  </v:textbox>
                </v:shape>
              </w:pict>
            </w:r>
          </w:p>
        </w:tc>
      </w:tr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32" style="position:absolute;margin-left:7.35pt;margin-top:10.75pt;width:83.25pt;height:79.5pt;z-index:251644928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52 cm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56" style="position:absolute;margin-left:3.05pt;margin-top:6.3pt;width:92.25pt;height:76.5pt;z-index:25164902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970 mm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34" type="#_x0000_t9" style="position:absolute;margin-left:5.1pt;margin-top:10.75pt;width:85.5pt;height:76.5pt;z-index:251645952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1000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35" type="#_x0000_t56" style="position:absolute;margin-left:5.5pt;margin-top:10.8pt;width:92.25pt;height:76.5pt;z-index:25164697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6 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36" style="position:absolute;margin-left:8.05pt;margin-top:10pt;width:83.25pt;height:79.5pt;z-index:251648000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50000 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</w:tr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37" type="#_x0000_t9" style="position:absolute;margin-left:7.35pt;margin-top:13pt;width:85.5pt;height:76.5pt;z-index:25165209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99 cm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38" type="#_x0000_t9" style="position:absolute;margin-left:5.1pt;margin-top:10.75pt;width:85.5pt;height:76.5pt;z-index:251658240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10000 mm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39" style="position:absolute;margin-left:7.35pt;margin-top:13pt;width:83.25pt;height:79.5pt;z-index:251650048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C842E3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  24000 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40" type="#_x0000_t9" style="position:absolute;margin-left:5.1pt;margin-top:10.75pt;width:85.5pt;height:76.5pt;z-index:25165926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15 600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41" style="position:absolute;margin-left:8.05pt;margin-top:10pt;width:83.25pt;height:79.5pt;z-index:251651072;mso-position-horizontal-relative:text;mso-position-vertical-relative:text">
                  <v:textbox>
                    <w:txbxContent>
                      <w:p w:rsidR="006C46A5" w:rsidRDefault="006C46A5" w:rsidP="00C842E3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 5 km</w:t>
                        </w:r>
                      </w:p>
                      <w:p w:rsidR="006C46A5" w:rsidRPr="00C842E3" w:rsidRDefault="006C46A5" w:rsidP="00C842E3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200 m</w:t>
                        </w:r>
                      </w:p>
                    </w:txbxContent>
                  </v:textbox>
                </v:oval>
              </w:pict>
            </w:r>
          </w:p>
        </w:tc>
      </w:tr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42" style="position:absolute;margin-left:3.05pt;margin-top:7.8pt;width:83.25pt;height:79.5pt;z-index:251655168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8000 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43" type="#_x0000_t56" style="position:absolute;margin-left:5.5pt;margin-top:10.8pt;width:92.25pt;height:76.5pt;z-index:251653120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6000 mm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44" style="position:absolute;margin-left:8.05pt;margin-top:10pt;width:83.25pt;height:79.5pt;z-index:25165721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 50 km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45" type="#_x0000_t56" style="position:absolute;margin-left:5.5pt;margin-top:10.8pt;width:92.25pt;height:76.5pt;z-index:25165414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120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46" type="#_x0000_t9" style="position:absolute;margin-left:5.1pt;margin-top:10.75pt;width:85.5pt;height:76.5pt;z-index:251656192;mso-position-horizontal-relative:text;mso-position-vertical-relative:text">
                  <v:textbox>
                    <w:txbxContent>
                      <w:p w:rsidR="006C46A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3 m</w:t>
                        </w: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50 cm</w:t>
                        </w:r>
                      </w:p>
                    </w:txbxContent>
                  </v:textbox>
                </v:shape>
              </w:pict>
            </w:r>
          </w:p>
        </w:tc>
      </w:tr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47" type="#_x0000_t56" style="position:absolute;margin-left:5.5pt;margin-top:11.85pt;width:92.25pt;height:76.5pt;z-index:251660288;mso-position-horizontal-relative:text;mso-position-vertical-relative:text">
                  <v:textbox>
                    <w:txbxContent>
                      <w:p w:rsidR="006C46A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9 km</w:t>
                        </w: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800 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48" type="#_x0000_t9" style="position:absolute;margin-left:5.1pt;margin-top:10.75pt;width:85.5pt;height:76.5pt;z-index:25166438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3500 mm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49" style="position:absolute;margin-left:7.35pt;margin-top:13pt;width:83.25pt;height:79.5pt;z-index:25166233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5200 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50" type="#_x0000_t56" style="position:absolute;margin-left:3.05pt;margin-top:6.3pt;width:92.25pt;height:76.5pt;z-index:251663360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C842E3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97 cm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51" style="position:absolute;margin-left:7.35pt;margin-top:13pt;width:83.25pt;height:79.5pt;z-index:251661312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1040 mm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</w:tr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52" style="position:absolute;margin-left:8.05pt;margin-top:10pt;width:83.25pt;height:79.5pt;z-index:251668480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520 mm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53" type="#_x0000_t9" style="position:absolute;margin-left:5.1pt;margin-top:10.75pt;width:85.5pt;height:76.5pt;z-index:25166745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156 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54" type="#_x0000_t56" style="position:absolute;margin-left:3.05pt;margin-top:6.3pt;width:92.25pt;height:76.5pt;z-index:251665408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51 cm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55" style="position:absolute;margin-left:7.35pt;margin-top:13pt;width:83.25pt;height:79.5pt;z-index:251666432;mso-position-horizontal-relative:text;mso-position-vertical-relative:text">
                  <v:textbox>
                    <w:txbxContent>
                      <w:p w:rsidR="006C46A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  1 m</w:t>
                        </w: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4 cm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56" type="#_x0000_t9" style="position:absolute;margin-left:5.1pt;margin-top:10.75pt;width:85.5pt;height:76.5pt;z-index:25167462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990 mm</w:t>
                        </w:r>
                      </w:p>
                    </w:txbxContent>
                  </v:textbox>
                </v:shape>
              </w:pict>
            </w:r>
          </w:p>
        </w:tc>
      </w:tr>
      <w:tr w:rsidR="006C46A5" w:rsidRPr="001D515F"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57" type="#_x0000_t56" style="position:absolute;margin-left:3.05pt;margin-top:6.3pt;width:92.25pt;height:76.5pt;z-index:251669504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12000 mm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oval id="_x0000_s1058" style="position:absolute;margin-left:7.35pt;margin-top:13pt;width:83.25pt;height:79.5pt;z-index:251671552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104 cm</w:t>
                        </w:r>
                      </w:p>
                      <w:p w:rsidR="006C46A5" w:rsidRDefault="006C46A5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59" type="#_x0000_t9" style="position:absolute;margin-left:5.1pt;margin-top:10.75pt;width:85.5pt;height:76.5pt;z-index:251672576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 xml:space="preserve"> 24 km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60" type="#_x0000_t56" style="position:absolute;margin-left:3.05pt;margin-top:6.3pt;width:92.25pt;height:76.5pt;z-index:251673600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510 mm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40" w:type="dxa"/>
          </w:tcPr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61" type="#_x0000_t56" style="position:absolute;margin-left:3.05pt;margin-top:6.3pt;width:92.25pt;height:76.5pt;z-index:251670528;mso-position-horizontal-relative:text;mso-position-vertical-relative:text">
                  <v:textbox>
                    <w:txbxContent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16"/>
                            <w:szCs w:val="16"/>
                          </w:rPr>
                        </w:pPr>
                      </w:p>
                      <w:p w:rsidR="006C46A5" w:rsidRPr="00346115" w:rsidRDefault="006C46A5" w:rsidP="00346115">
                        <w:pPr>
                          <w:jc w:val="center"/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  <w:t>9800 m</w:t>
                        </w:r>
                      </w:p>
                    </w:txbxContent>
                  </v:textbox>
                </v:shape>
              </w:pict>
            </w: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C46A5" w:rsidRPr="001D515F" w:rsidRDefault="006C46A5" w:rsidP="001D515F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6C46A5" w:rsidRPr="005D01FF" w:rsidRDefault="006C46A5" w:rsidP="002B5831">
      <w:pPr>
        <w:rPr>
          <w:rFonts w:ascii="Comic Sans MS" w:hAnsi="Comic Sans MS" w:cs="Comic Sans MS"/>
          <w:sz w:val="24"/>
          <w:szCs w:val="24"/>
        </w:rPr>
      </w:pP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</w:p>
    <w:sectPr w:rsidR="006C46A5" w:rsidRPr="005D01FF" w:rsidSect="002C2B5E">
      <w:headerReference w:type="default" r:id="rId7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6A5" w:rsidRDefault="006C46A5" w:rsidP="00C50721">
      <w:pPr>
        <w:spacing w:after="0" w:line="240" w:lineRule="auto"/>
      </w:pPr>
      <w:r>
        <w:separator/>
      </w:r>
    </w:p>
  </w:endnote>
  <w:endnote w:type="continuationSeparator" w:id="0">
    <w:p w:rsidR="006C46A5" w:rsidRDefault="006C46A5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6A5" w:rsidRDefault="006C46A5" w:rsidP="00C50721">
      <w:pPr>
        <w:spacing w:after="0" w:line="240" w:lineRule="auto"/>
      </w:pPr>
      <w:r>
        <w:separator/>
      </w:r>
    </w:p>
  </w:footnote>
  <w:footnote w:type="continuationSeparator" w:id="0">
    <w:p w:rsidR="006C46A5" w:rsidRDefault="006C46A5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6A5" w:rsidRPr="00C50721" w:rsidRDefault="006C46A5" w:rsidP="00D31B21">
    <w:pPr>
      <w:pStyle w:val="Head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>UZUNLUK ÖLÇME  - 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721"/>
    <w:rsid w:val="00100EF1"/>
    <w:rsid w:val="001B4B63"/>
    <w:rsid w:val="001D515F"/>
    <w:rsid w:val="002212BF"/>
    <w:rsid w:val="002534D8"/>
    <w:rsid w:val="00261FFA"/>
    <w:rsid w:val="00274EF0"/>
    <w:rsid w:val="002B5831"/>
    <w:rsid w:val="002C2B5E"/>
    <w:rsid w:val="00321AE2"/>
    <w:rsid w:val="003236EB"/>
    <w:rsid w:val="00346115"/>
    <w:rsid w:val="00402864"/>
    <w:rsid w:val="00406138"/>
    <w:rsid w:val="00502C46"/>
    <w:rsid w:val="00513B24"/>
    <w:rsid w:val="00516519"/>
    <w:rsid w:val="005716B0"/>
    <w:rsid w:val="005739FB"/>
    <w:rsid w:val="0058639F"/>
    <w:rsid w:val="005911FC"/>
    <w:rsid w:val="005A7D55"/>
    <w:rsid w:val="005C69F7"/>
    <w:rsid w:val="005D01FF"/>
    <w:rsid w:val="005E2D4F"/>
    <w:rsid w:val="005E4D4C"/>
    <w:rsid w:val="005F221D"/>
    <w:rsid w:val="00635CD5"/>
    <w:rsid w:val="00652E8D"/>
    <w:rsid w:val="00696EAA"/>
    <w:rsid w:val="006C19F2"/>
    <w:rsid w:val="006C46A5"/>
    <w:rsid w:val="006F2F9E"/>
    <w:rsid w:val="007024F6"/>
    <w:rsid w:val="0070304A"/>
    <w:rsid w:val="00747A55"/>
    <w:rsid w:val="00770196"/>
    <w:rsid w:val="007D55F0"/>
    <w:rsid w:val="00831931"/>
    <w:rsid w:val="008329C5"/>
    <w:rsid w:val="008467D0"/>
    <w:rsid w:val="008D48F2"/>
    <w:rsid w:val="008E6B3A"/>
    <w:rsid w:val="008F033E"/>
    <w:rsid w:val="00937DB3"/>
    <w:rsid w:val="00973E0B"/>
    <w:rsid w:val="00986376"/>
    <w:rsid w:val="009D29C5"/>
    <w:rsid w:val="00A72046"/>
    <w:rsid w:val="00A92558"/>
    <w:rsid w:val="00A9795A"/>
    <w:rsid w:val="00B105EE"/>
    <w:rsid w:val="00B15F18"/>
    <w:rsid w:val="00BE48CC"/>
    <w:rsid w:val="00C15ADA"/>
    <w:rsid w:val="00C35595"/>
    <w:rsid w:val="00C50721"/>
    <w:rsid w:val="00C721A4"/>
    <w:rsid w:val="00C842E3"/>
    <w:rsid w:val="00C90C4A"/>
    <w:rsid w:val="00CA50C6"/>
    <w:rsid w:val="00CD1C98"/>
    <w:rsid w:val="00CD7D04"/>
    <w:rsid w:val="00CE3204"/>
    <w:rsid w:val="00D31B21"/>
    <w:rsid w:val="00D7495C"/>
    <w:rsid w:val="00DB2E5F"/>
    <w:rsid w:val="00DB5330"/>
    <w:rsid w:val="00DD3D6D"/>
    <w:rsid w:val="00E136F8"/>
    <w:rsid w:val="00E20F91"/>
    <w:rsid w:val="00E32A50"/>
    <w:rsid w:val="00E6530D"/>
    <w:rsid w:val="00EC0AAB"/>
    <w:rsid w:val="00EC3943"/>
    <w:rsid w:val="00EE1ECE"/>
    <w:rsid w:val="00F01322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0721"/>
  </w:style>
  <w:style w:type="paragraph" w:styleId="Footer">
    <w:name w:val="footer"/>
    <w:basedOn w:val="Normal"/>
    <w:link w:val="FooterChar"/>
    <w:uiPriority w:val="99"/>
    <w:semiHidden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0721"/>
  </w:style>
  <w:style w:type="table" w:styleId="TableGrid">
    <w:name w:val="Table Grid"/>
    <w:basedOn w:val="TableNormal"/>
    <w:uiPriority w:val="99"/>
    <w:rsid w:val="00973E0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34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F221D"/>
    <w:pPr>
      <w:ind w:left="720"/>
    </w:pPr>
  </w:style>
  <w:style w:type="character" w:styleId="Hyperlink">
    <w:name w:val="Hyperlink"/>
    <w:basedOn w:val="DefaultParagraphFont"/>
    <w:uiPriority w:val="99"/>
    <w:rsid w:val="00BE48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313</Words>
  <Characters>1787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4</cp:revision>
  <dcterms:created xsi:type="dcterms:W3CDTF">2015-04-10T18:16:00Z</dcterms:created>
  <dcterms:modified xsi:type="dcterms:W3CDTF">2015-04-23T13:04:00Z</dcterms:modified>
  <cp:category>www.sorubak.com</cp:category>
  <cp:contentStatus>www.sorubak.com</cp:contentStatus>
</cp:coreProperties>
</file>