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B7" w:rsidRPr="006511AF" w:rsidRDefault="00E306B7" w:rsidP="000903AF">
      <w:pPr>
        <w:pStyle w:val="NoSpacing"/>
        <w:shd w:val="clear" w:color="auto" w:fill="C4BC96"/>
        <w:jc w:val="center"/>
        <w:rPr>
          <w:b/>
          <w:bCs/>
        </w:rPr>
      </w:pPr>
      <w:r>
        <w:rPr>
          <w:b/>
          <w:bCs/>
        </w:rPr>
        <w:t>ONDALIK SAYILAR ETKİNLİK 01</w:t>
      </w:r>
    </w:p>
    <w:p w:rsidR="00E306B7" w:rsidRPr="006511AF" w:rsidRDefault="00E306B7" w:rsidP="00F74E45">
      <w:pPr>
        <w:pStyle w:val="NoSpacing"/>
        <w:rPr>
          <w:sz w:val="8"/>
          <w:szCs w:val="8"/>
        </w:rPr>
      </w:pPr>
    </w:p>
    <w:p w:rsidR="00E306B7" w:rsidRPr="009846C3" w:rsidRDefault="00E306B7" w:rsidP="009846C3">
      <w:pPr>
        <w:pStyle w:val="NoSpacing"/>
        <w:shd w:val="clear" w:color="auto" w:fill="DDD9C3"/>
        <w:jc w:val="center"/>
        <w:rPr>
          <w:b/>
          <w:bCs/>
          <w:i/>
          <w:iCs/>
          <w:sz w:val="22"/>
          <w:szCs w:val="22"/>
        </w:rPr>
      </w:pPr>
      <w:r w:rsidRPr="009846C3">
        <w:rPr>
          <w:b/>
          <w:bCs/>
          <w:i/>
          <w:iCs/>
          <w:sz w:val="22"/>
          <w:szCs w:val="22"/>
        </w:rPr>
        <w:t>Aşağıda okunuşları verilen ondalık sayıları</w:t>
      </w:r>
    </w:p>
    <w:p w:rsidR="00E306B7" w:rsidRDefault="00E306B7" w:rsidP="009846C3">
      <w:pPr>
        <w:pStyle w:val="NoSpacing"/>
        <w:shd w:val="clear" w:color="auto" w:fill="DDD9C3"/>
        <w:jc w:val="center"/>
        <w:rPr>
          <w:sz w:val="22"/>
          <w:szCs w:val="22"/>
        </w:rPr>
      </w:pPr>
      <w:r w:rsidRPr="009846C3">
        <w:rPr>
          <w:b/>
          <w:bCs/>
          <w:i/>
          <w:iCs/>
          <w:sz w:val="22"/>
          <w:szCs w:val="22"/>
        </w:rPr>
        <w:t>rakamlarla ifade ediniz</w:t>
      </w:r>
      <w:r>
        <w:rPr>
          <w:sz w:val="22"/>
          <w:szCs w:val="22"/>
        </w:rPr>
        <w:t>…</w:t>
      </w:r>
    </w:p>
    <w:p w:rsidR="00E306B7" w:rsidRDefault="00E306B7" w:rsidP="00784D21">
      <w:pPr>
        <w:pStyle w:val="NoSpacing"/>
        <w:rPr>
          <w:sz w:val="22"/>
          <w:szCs w:val="22"/>
        </w:rPr>
      </w:pPr>
    </w:p>
    <w:p w:rsidR="00E306B7" w:rsidRPr="009846C3" w:rsidRDefault="00E306B7" w:rsidP="00784D21">
      <w:pPr>
        <w:pStyle w:val="NoSpacing"/>
      </w:pPr>
      <w:r w:rsidRPr="009846C3">
        <w:t>Bir tam yüzde elli iki</w:t>
      </w:r>
      <w:r w:rsidRPr="009846C3">
        <w:tab/>
      </w:r>
      <w:r w:rsidRPr="009846C3">
        <w:tab/>
      </w:r>
      <w:r w:rsidRPr="009846C3">
        <w:tab/>
        <w:t>: 1,52</w:t>
      </w:r>
    </w:p>
    <w:p w:rsidR="00E306B7" w:rsidRPr="009846C3" w:rsidRDefault="00E306B7" w:rsidP="00784D21">
      <w:pPr>
        <w:pStyle w:val="NoSpacing"/>
      </w:pPr>
      <w:r>
        <w:t>Beş tam yüzde on dört</w:t>
      </w:r>
      <w:r>
        <w:tab/>
      </w:r>
      <w:r>
        <w:tab/>
      </w:r>
      <w:r w:rsidRPr="009846C3">
        <w:t>:……………</w:t>
      </w:r>
    </w:p>
    <w:p w:rsidR="00E306B7" w:rsidRPr="009846C3" w:rsidRDefault="00E306B7" w:rsidP="00784D21">
      <w:pPr>
        <w:pStyle w:val="NoSpacing"/>
      </w:pPr>
      <w:r w:rsidRPr="009846C3">
        <w:t>Sekiz tam onda beş</w:t>
      </w:r>
      <w:r w:rsidRPr="009846C3">
        <w:tab/>
      </w:r>
      <w:r w:rsidRPr="009846C3">
        <w:tab/>
      </w:r>
      <w:r w:rsidRPr="009846C3">
        <w:tab/>
        <w:t>:……………</w:t>
      </w:r>
    </w:p>
    <w:p w:rsidR="00E306B7" w:rsidRPr="009846C3" w:rsidRDefault="00E306B7" w:rsidP="00784D21">
      <w:pPr>
        <w:pStyle w:val="NoSpacing"/>
      </w:pPr>
      <w:r w:rsidRPr="009846C3">
        <w:t>Üç tam yüzde kırk iki</w:t>
      </w:r>
      <w:r w:rsidRPr="009846C3">
        <w:tab/>
      </w:r>
      <w:r w:rsidRPr="009846C3">
        <w:tab/>
      </w:r>
      <w:r w:rsidRPr="009846C3">
        <w:tab/>
        <w:t>:……………</w:t>
      </w:r>
    </w:p>
    <w:p w:rsidR="00E306B7" w:rsidRPr="009846C3" w:rsidRDefault="00E306B7" w:rsidP="00784D21">
      <w:pPr>
        <w:pStyle w:val="NoSpacing"/>
      </w:pPr>
      <w:r w:rsidRPr="009846C3">
        <w:t>Dokuz tam yüz</w:t>
      </w:r>
      <w:r>
        <w:t>de on altı</w:t>
      </w:r>
      <w:r w:rsidRPr="009846C3">
        <w:tab/>
      </w:r>
      <w:r w:rsidRPr="009846C3">
        <w:tab/>
        <w:t>:……………</w:t>
      </w:r>
    </w:p>
    <w:p w:rsidR="00E306B7" w:rsidRPr="009846C3" w:rsidRDefault="00E306B7" w:rsidP="00784D21">
      <w:pPr>
        <w:pStyle w:val="NoSpacing"/>
      </w:pPr>
      <w:r w:rsidRPr="009846C3">
        <w:t>İki tam yüzde elli beş</w:t>
      </w:r>
      <w:r w:rsidRPr="009846C3">
        <w:tab/>
      </w:r>
      <w:r w:rsidRPr="009846C3">
        <w:tab/>
      </w:r>
      <w:r w:rsidRPr="009846C3">
        <w:tab/>
        <w:t>:……………</w:t>
      </w:r>
    </w:p>
    <w:p w:rsidR="00E306B7" w:rsidRPr="009846C3" w:rsidRDefault="00E306B7" w:rsidP="00784D21">
      <w:pPr>
        <w:pStyle w:val="NoSpacing"/>
      </w:pPr>
      <w:r w:rsidRPr="009846C3">
        <w:t xml:space="preserve">Sıfır </w:t>
      </w:r>
      <w:r>
        <w:t>tam binde kırk beş</w:t>
      </w:r>
      <w:r>
        <w:tab/>
      </w:r>
      <w:r w:rsidRPr="009846C3">
        <w:tab/>
        <w:t>:……………</w:t>
      </w:r>
    </w:p>
    <w:p w:rsidR="00E306B7" w:rsidRPr="009846C3" w:rsidRDefault="00E306B7" w:rsidP="00784D21">
      <w:pPr>
        <w:pStyle w:val="NoSpacing"/>
      </w:pPr>
      <w:r w:rsidRPr="009846C3">
        <w:t>Sıfır tam yüzde on iki</w:t>
      </w:r>
      <w:r>
        <w:t xml:space="preserve">   </w:t>
      </w:r>
      <w:r w:rsidRPr="009846C3">
        <w:tab/>
      </w:r>
      <w:r>
        <w:t xml:space="preserve">            </w:t>
      </w:r>
      <w:r w:rsidRPr="009846C3">
        <w:t>:……………</w:t>
      </w:r>
    </w:p>
    <w:p w:rsidR="00E306B7" w:rsidRPr="009846C3" w:rsidRDefault="00E306B7" w:rsidP="00784D21">
      <w:pPr>
        <w:pStyle w:val="NoSpacing"/>
      </w:pPr>
      <w:r w:rsidRPr="009846C3">
        <w:t xml:space="preserve">Dört </w:t>
      </w:r>
      <w:r>
        <w:t>tam onda beş</w:t>
      </w:r>
      <w:r>
        <w:tab/>
      </w:r>
      <w:r w:rsidRPr="009846C3">
        <w:tab/>
      </w:r>
      <w:r>
        <w:t xml:space="preserve">            </w:t>
      </w:r>
      <w:r w:rsidRPr="009846C3">
        <w:t>:……………</w:t>
      </w:r>
    </w:p>
    <w:p w:rsidR="00E306B7" w:rsidRPr="009846C3" w:rsidRDefault="00E306B7" w:rsidP="00784D21">
      <w:pPr>
        <w:pStyle w:val="NoSpacing"/>
      </w:pPr>
      <w:r w:rsidRPr="009846C3">
        <w:t>Altı tam yüzde yedi</w:t>
      </w:r>
      <w:r w:rsidRPr="009846C3">
        <w:tab/>
      </w:r>
      <w:r w:rsidRPr="009846C3">
        <w:tab/>
      </w:r>
      <w:r w:rsidRPr="009846C3">
        <w:tab/>
        <w:t>:……………</w:t>
      </w:r>
    </w:p>
    <w:p w:rsidR="00E306B7" w:rsidRPr="009846C3" w:rsidRDefault="00E306B7" w:rsidP="00784D21">
      <w:pPr>
        <w:pStyle w:val="NoSpacing"/>
      </w:pPr>
      <w:r w:rsidRPr="009846C3">
        <w:t>Üç tam yüz</w:t>
      </w:r>
      <w:r>
        <w:t>de</w:t>
      </w:r>
      <w:r w:rsidRPr="009846C3">
        <w:t xml:space="preserve"> on bir</w:t>
      </w:r>
      <w:r w:rsidRPr="009846C3">
        <w:tab/>
      </w:r>
      <w:r w:rsidRPr="009846C3">
        <w:tab/>
      </w:r>
      <w:r>
        <w:t xml:space="preserve">            </w:t>
      </w:r>
      <w:r w:rsidRPr="009846C3">
        <w:t>:……………</w:t>
      </w:r>
    </w:p>
    <w:p w:rsidR="00E306B7" w:rsidRDefault="00E306B7" w:rsidP="00784D21">
      <w:pPr>
        <w:pStyle w:val="NoSpacing"/>
      </w:pPr>
      <w:r>
        <w:rPr>
          <w:sz w:val="22"/>
          <w:szCs w:val="22"/>
        </w:rPr>
        <w:t>Yedi tam binde elli dokuz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Sekiz tam onda iki</w:t>
      </w:r>
      <w:r>
        <w:tab/>
      </w:r>
      <w:r>
        <w:tab/>
      </w:r>
      <w: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İki tam onda yedi</w:t>
      </w:r>
      <w:r>
        <w:tab/>
      </w:r>
      <w:r>
        <w:tab/>
      </w:r>
      <w: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Üç tam yüzde otuz beş</w:t>
      </w:r>
      <w:r>
        <w:tab/>
      </w:r>
      <w: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Beş tam yüzde elli bir</w:t>
      </w:r>
      <w:r>
        <w:tab/>
        <w:t xml:space="preserve">                        </w:t>
      </w:r>
      <w:r w:rsidRPr="009846C3">
        <w:t>:……………</w:t>
      </w:r>
    </w:p>
    <w:p w:rsidR="00E306B7" w:rsidRDefault="00E306B7" w:rsidP="00784D21">
      <w:pPr>
        <w:pStyle w:val="NoSpacing"/>
      </w:pPr>
      <w:r>
        <w:t>Dört tam onda dokuz</w:t>
      </w:r>
      <w:r>
        <w:tab/>
      </w:r>
      <w:r>
        <w:tab/>
        <w:t xml:space="preserve">            </w:t>
      </w:r>
      <w:r w:rsidRPr="009846C3">
        <w:t>:……………</w:t>
      </w:r>
    </w:p>
    <w:p w:rsidR="00E306B7" w:rsidRDefault="00E306B7" w:rsidP="00784D21">
      <w:pPr>
        <w:pStyle w:val="NoSpacing"/>
      </w:pPr>
      <w:r>
        <w:t>Altı tam yüzde doksan dokuz</w:t>
      </w:r>
      <w:r>
        <w:tab/>
      </w:r>
      <w: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Beş tam binde kırk dört</w:t>
      </w:r>
      <w:r>
        <w:tab/>
      </w:r>
      <w: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Doksan iki tam yüzde elli yedi</w:t>
      </w:r>
      <w: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Yetmiş üç tam onda beş</w:t>
      </w:r>
      <w:r>
        <w:tab/>
      </w:r>
      <w: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Seksen üç tam yüzde yirmi beş</w:t>
      </w:r>
      <w:r>
        <w:tab/>
      </w:r>
      <w:r w:rsidRPr="009846C3">
        <w:t>:……………</w:t>
      </w:r>
    </w:p>
    <w:p w:rsidR="00E306B7" w:rsidRDefault="00E306B7" w:rsidP="00784D21">
      <w:pPr>
        <w:pStyle w:val="NoSpacing"/>
      </w:pPr>
      <w:r>
        <w:t>Otuz iki tam yüzde otuz iki</w:t>
      </w:r>
      <w:r>
        <w:tab/>
      </w:r>
      <w:r>
        <w:tab/>
      </w:r>
      <w:r w:rsidRPr="009846C3">
        <w:t>:……………</w:t>
      </w:r>
    </w:p>
    <w:p w:rsidR="00E306B7" w:rsidRPr="004228A6" w:rsidRDefault="00E306B7" w:rsidP="00784D21">
      <w:pPr>
        <w:pStyle w:val="NoSpacing"/>
        <w:rPr>
          <w:sz w:val="22"/>
          <w:szCs w:val="22"/>
        </w:rPr>
      </w:pPr>
      <w:r>
        <w:t>Kırk üç tam yüzde elli dört</w:t>
      </w:r>
      <w:r>
        <w:tab/>
      </w:r>
      <w:r>
        <w:tab/>
      </w:r>
      <w:r w:rsidRPr="009846C3">
        <w:t>:……………</w:t>
      </w:r>
    </w:p>
    <w:p w:rsidR="00E306B7" w:rsidRPr="004228A6" w:rsidRDefault="00E306B7" w:rsidP="00784D21">
      <w:pPr>
        <w:pStyle w:val="NoSpacing"/>
        <w:rPr>
          <w:sz w:val="22"/>
          <w:szCs w:val="22"/>
        </w:rPr>
      </w:pPr>
    </w:p>
    <w:p w:rsidR="00E306B7" w:rsidRPr="004228A6" w:rsidRDefault="00E306B7" w:rsidP="009846C3">
      <w:pPr>
        <w:pStyle w:val="NoSpacing"/>
        <w:shd w:val="clear" w:color="auto" w:fill="DDD9C3"/>
        <w:jc w:val="center"/>
        <w:rPr>
          <w:sz w:val="22"/>
          <w:szCs w:val="22"/>
        </w:rPr>
      </w:pPr>
      <w:r w:rsidRPr="009846C3">
        <w:rPr>
          <w:b/>
          <w:bCs/>
          <w:sz w:val="22"/>
          <w:szCs w:val="22"/>
        </w:rPr>
        <w:t>Aşağıda rakamlarla ifade edilen ondalık sayıların okunuşlarını yazınız</w:t>
      </w:r>
      <w:r>
        <w:rPr>
          <w:sz w:val="22"/>
          <w:szCs w:val="22"/>
        </w:rPr>
        <w:t>.</w:t>
      </w:r>
    </w:p>
    <w:p w:rsidR="00E306B7" w:rsidRPr="004228A6" w:rsidRDefault="00E306B7" w:rsidP="00784D21">
      <w:pPr>
        <w:pStyle w:val="NoSpacing"/>
        <w:rPr>
          <w:sz w:val="22"/>
          <w:szCs w:val="22"/>
        </w:rPr>
      </w:pPr>
    </w:p>
    <w:p w:rsidR="00E306B7" w:rsidRPr="009846C3" w:rsidRDefault="00E306B7" w:rsidP="00784D21">
      <w:pPr>
        <w:pStyle w:val="NoSpacing"/>
      </w:pPr>
      <w:r>
        <w:t>4,78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rPr>
          <w:sz w:val="22"/>
          <w:szCs w:val="22"/>
        </w:rPr>
        <w:t>3,04</w:t>
      </w:r>
      <w:r>
        <w:rPr>
          <w:sz w:val="22"/>
          <w:szCs w:val="22"/>
        </w:rPr>
        <w:tab/>
      </w:r>
      <w:r>
        <w:t>:……………………………………………</w:t>
      </w:r>
    </w:p>
    <w:p w:rsidR="00E306B7" w:rsidRDefault="00E306B7" w:rsidP="00784D21">
      <w:pPr>
        <w:pStyle w:val="NoSpacing"/>
      </w:pPr>
      <w:r>
        <w:t>5,81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9,89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2,90   :……………………………………………</w:t>
      </w:r>
    </w:p>
    <w:p w:rsidR="00E306B7" w:rsidRDefault="00E306B7" w:rsidP="00784D21">
      <w:pPr>
        <w:pStyle w:val="NoSpacing"/>
      </w:pPr>
      <w:r>
        <w:t>0,07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1,06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5,78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6,009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4,30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rPr>
          <w:sz w:val="22"/>
          <w:szCs w:val="22"/>
        </w:rPr>
        <w:t>2,75</w:t>
      </w:r>
      <w:r>
        <w:rPr>
          <w:sz w:val="22"/>
          <w:szCs w:val="22"/>
        </w:rPr>
        <w:tab/>
      </w:r>
      <w:r>
        <w:t>:……………………………………………</w:t>
      </w:r>
    </w:p>
    <w:p w:rsidR="00E306B7" w:rsidRDefault="00E306B7" w:rsidP="00784D21">
      <w:pPr>
        <w:pStyle w:val="NoSpacing"/>
      </w:pPr>
      <w:r>
        <w:t>0,99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0,67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1,92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3,6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8,08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4,04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2,080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1,56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3,86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3,22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4,78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2,89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1,072</w:t>
      </w:r>
      <w:r>
        <w:tab/>
        <w:t>:……………………………………………</w:t>
      </w:r>
    </w:p>
    <w:p w:rsidR="00E306B7" w:rsidRDefault="00E306B7" w:rsidP="00784D21">
      <w:pPr>
        <w:pStyle w:val="NoSpacing"/>
      </w:pPr>
      <w:r>
        <w:t>0,20</w:t>
      </w:r>
      <w:r>
        <w:tab/>
        <w:t>:……………………………………………</w:t>
      </w:r>
    </w:p>
    <w:p w:rsidR="00E306B7" w:rsidRPr="008234FE" w:rsidRDefault="00E306B7" w:rsidP="008234FE">
      <w:pPr>
        <w:pStyle w:val="NoSpacing"/>
        <w:shd w:val="clear" w:color="auto" w:fill="DDD9C3"/>
        <w:rPr>
          <w:b/>
          <w:bCs/>
          <w:i/>
          <w:iCs/>
          <w:sz w:val="20"/>
          <w:szCs w:val="20"/>
        </w:rPr>
      </w:pPr>
      <w:r w:rsidRPr="008234FE">
        <w:rPr>
          <w:b/>
          <w:bCs/>
          <w:i/>
          <w:iCs/>
          <w:sz w:val="20"/>
          <w:szCs w:val="20"/>
        </w:rPr>
        <w:t>Aşağıda verilen ondalık sayıları kesir olarak ifade ediniz</w:t>
      </w:r>
    </w:p>
    <w:p w:rsidR="00E306B7" w:rsidRDefault="00E306B7" w:rsidP="00784D21">
      <w:pPr>
        <w:pStyle w:val="NoSpacing"/>
        <w:rPr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6"/>
        <w:gridCol w:w="2586"/>
      </w:tblGrid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5,09</w:t>
            </w:r>
            <w:r>
              <w:t xml:space="preserve"> </w:t>
            </w:r>
            <w:r w:rsidRPr="008234FE">
              <w:t xml:space="preserve">   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3,2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1,01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6,007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0,89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5,11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0,6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1,</w:t>
            </w:r>
            <w:r w:rsidRPr="008234FE">
              <w:t>01</w:t>
            </w:r>
            <w:r>
              <w:t xml:space="preserve"> </w:t>
            </w:r>
            <w:r w:rsidRPr="008234FE"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0,87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2,02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3,04</w:t>
            </w:r>
            <w:r w:rsidRPr="008234FE">
              <w:t>6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4,4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6,5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2,</w:t>
            </w:r>
            <w:r>
              <w:t>0</w:t>
            </w:r>
            <w:r w:rsidRPr="008234FE">
              <w:t>32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1,1</w:t>
            </w:r>
            <w:r w:rsidRPr="008234FE">
              <w:t>3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1,2</w:t>
            </w:r>
            <w:r w:rsidRPr="008234FE">
              <w:t>2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4,44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0,0</w:t>
            </w:r>
            <w:r w:rsidRPr="008234FE">
              <w:t>1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8,09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5,5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3,</w:t>
            </w:r>
            <w:r w:rsidRPr="008234FE">
              <w:t>44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0,79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2,0</w:t>
            </w:r>
            <w:r w:rsidRPr="008234FE">
              <w:t>3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1,11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4,32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0,</w:t>
            </w:r>
            <w:r w:rsidRPr="008234FE">
              <w:t>01</w:t>
            </w:r>
            <w:r>
              <w:t xml:space="preserve"> </w:t>
            </w:r>
          </w:p>
          <w:p w:rsidR="00E306B7" w:rsidRPr="008234FE" w:rsidRDefault="00E306B7" w:rsidP="008234FE">
            <w:pPr>
              <w:pStyle w:val="NoSpacing"/>
            </w:pPr>
          </w:p>
        </w:tc>
      </w:tr>
      <w:tr w:rsidR="00E306B7" w:rsidRPr="005C3606"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 w:rsidRPr="008234FE">
              <w:t>4.07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4,098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2,04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6,01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2,34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5,72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3,56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7,001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4,67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5,92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2,087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0,39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4,62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0,54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5,68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0,27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2,1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5,34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3,74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6,91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4,87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4,24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3,98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2,56</w:t>
            </w:r>
          </w:p>
        </w:tc>
      </w:tr>
      <w:tr w:rsidR="00E306B7" w:rsidRPr="005C3606">
        <w:tc>
          <w:tcPr>
            <w:tcW w:w="2586" w:type="dxa"/>
          </w:tcPr>
          <w:p w:rsidR="00E306B7" w:rsidRDefault="00E306B7" w:rsidP="008234FE">
            <w:pPr>
              <w:pStyle w:val="NoSpacing"/>
            </w:pPr>
            <w:r>
              <w:t>2,83</w:t>
            </w:r>
          </w:p>
          <w:p w:rsidR="00E306B7" w:rsidRPr="008234FE" w:rsidRDefault="00E306B7" w:rsidP="008234FE">
            <w:pPr>
              <w:pStyle w:val="NoSpacing"/>
            </w:pPr>
          </w:p>
        </w:tc>
        <w:tc>
          <w:tcPr>
            <w:tcW w:w="2586" w:type="dxa"/>
          </w:tcPr>
          <w:p w:rsidR="00E306B7" w:rsidRPr="008234FE" w:rsidRDefault="00E306B7" w:rsidP="008234FE">
            <w:pPr>
              <w:pStyle w:val="NoSpacing"/>
            </w:pPr>
            <w:r>
              <w:t>8,29</w:t>
            </w:r>
          </w:p>
        </w:tc>
      </w:tr>
    </w:tbl>
    <w:p w:rsidR="00E306B7" w:rsidRDefault="00E306B7" w:rsidP="008317D4">
      <w:pPr>
        <w:spacing w:line="240" w:lineRule="auto"/>
        <w:rPr>
          <w:rFonts w:ascii="Comic Sans MS" w:hAnsi="Comic Sans MS" w:cs="Comic Sans MS"/>
        </w:rPr>
      </w:pPr>
      <w:hyperlink r:id="rId5" w:history="1">
        <w:r>
          <w:rPr>
            <w:rStyle w:val="Hyperlink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E306B7" w:rsidRPr="004228A6" w:rsidRDefault="00E306B7" w:rsidP="00784D21">
      <w:pPr>
        <w:pStyle w:val="NoSpacing"/>
        <w:rPr>
          <w:sz w:val="22"/>
          <w:szCs w:val="22"/>
        </w:rPr>
      </w:pPr>
    </w:p>
    <w:p w:rsidR="00E306B7" w:rsidRPr="004228A6" w:rsidRDefault="00E306B7" w:rsidP="00874332">
      <w:pPr>
        <w:pStyle w:val="NoSpacing"/>
        <w:shd w:val="clear" w:color="auto" w:fill="C4BC96"/>
        <w:jc w:val="center"/>
        <w:rPr>
          <w:b/>
          <w:bCs/>
          <w:color w:val="FF0000"/>
          <w:sz w:val="20"/>
          <w:szCs w:val="20"/>
        </w:rPr>
      </w:pPr>
      <w:bookmarkStart w:id="0" w:name="_PictureBullets"/>
      <w:r w:rsidRPr="002C6755">
        <w:rPr>
          <w:vanish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pt;height:51pt" o:bullet="t">
            <v:shadow color="#868686"/>
            <v:textpath style="font-family:&quot;Arial Black&quot;;v-text-kern:t" trim="t" fitpath="t" string="0"/>
          </v:shape>
        </w:pict>
      </w:r>
      <w:bookmarkEnd w:id="0"/>
    </w:p>
    <w:sectPr w:rsidR="00E306B7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CF609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8060A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AA8D2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84059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6B4BA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A0A6E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F6296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C1D0D90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3CB"/>
    <w:rsid w:val="0004368F"/>
    <w:rsid w:val="000619EE"/>
    <w:rsid w:val="000903AF"/>
    <w:rsid w:val="000B4012"/>
    <w:rsid w:val="00113322"/>
    <w:rsid w:val="001B0A58"/>
    <w:rsid w:val="001C1FC6"/>
    <w:rsid w:val="001E1A0D"/>
    <w:rsid w:val="00265F2B"/>
    <w:rsid w:val="00271AA0"/>
    <w:rsid w:val="002C21AE"/>
    <w:rsid w:val="002C6755"/>
    <w:rsid w:val="002D585A"/>
    <w:rsid w:val="002F44F9"/>
    <w:rsid w:val="00303B36"/>
    <w:rsid w:val="0030435A"/>
    <w:rsid w:val="00313DFB"/>
    <w:rsid w:val="00325E7D"/>
    <w:rsid w:val="00353C1A"/>
    <w:rsid w:val="003A00E1"/>
    <w:rsid w:val="003A7FA0"/>
    <w:rsid w:val="003B6BD7"/>
    <w:rsid w:val="004228A6"/>
    <w:rsid w:val="004504E1"/>
    <w:rsid w:val="00497E9B"/>
    <w:rsid w:val="004B526C"/>
    <w:rsid w:val="004F3814"/>
    <w:rsid w:val="00530D50"/>
    <w:rsid w:val="00573761"/>
    <w:rsid w:val="005B2AB3"/>
    <w:rsid w:val="005B4483"/>
    <w:rsid w:val="005C3606"/>
    <w:rsid w:val="005D2BA1"/>
    <w:rsid w:val="005F42B0"/>
    <w:rsid w:val="00622389"/>
    <w:rsid w:val="0064558D"/>
    <w:rsid w:val="006511AF"/>
    <w:rsid w:val="00675017"/>
    <w:rsid w:val="006A7A1A"/>
    <w:rsid w:val="006D5777"/>
    <w:rsid w:val="006E1A23"/>
    <w:rsid w:val="006E721E"/>
    <w:rsid w:val="007072F9"/>
    <w:rsid w:val="007623AB"/>
    <w:rsid w:val="00765FD7"/>
    <w:rsid w:val="0077231E"/>
    <w:rsid w:val="00780253"/>
    <w:rsid w:val="00784D21"/>
    <w:rsid w:val="007E3EE0"/>
    <w:rsid w:val="00820613"/>
    <w:rsid w:val="008234FE"/>
    <w:rsid w:val="008317D4"/>
    <w:rsid w:val="00860E7E"/>
    <w:rsid w:val="00874332"/>
    <w:rsid w:val="008A1FD8"/>
    <w:rsid w:val="008B1D98"/>
    <w:rsid w:val="008E18FD"/>
    <w:rsid w:val="009342D8"/>
    <w:rsid w:val="00947BAA"/>
    <w:rsid w:val="00974840"/>
    <w:rsid w:val="009846C3"/>
    <w:rsid w:val="009A37F2"/>
    <w:rsid w:val="009F50DF"/>
    <w:rsid w:val="00A3664E"/>
    <w:rsid w:val="00A77761"/>
    <w:rsid w:val="00A84E30"/>
    <w:rsid w:val="00AE7958"/>
    <w:rsid w:val="00B123CB"/>
    <w:rsid w:val="00B26316"/>
    <w:rsid w:val="00B30F3D"/>
    <w:rsid w:val="00B6175E"/>
    <w:rsid w:val="00B95FC1"/>
    <w:rsid w:val="00C15021"/>
    <w:rsid w:val="00C31DE3"/>
    <w:rsid w:val="00C513BC"/>
    <w:rsid w:val="00C54273"/>
    <w:rsid w:val="00C66FF3"/>
    <w:rsid w:val="00C71581"/>
    <w:rsid w:val="00CD12BA"/>
    <w:rsid w:val="00CE0915"/>
    <w:rsid w:val="00CE527F"/>
    <w:rsid w:val="00D75ACC"/>
    <w:rsid w:val="00D77A48"/>
    <w:rsid w:val="00DA3FB3"/>
    <w:rsid w:val="00DA5DA1"/>
    <w:rsid w:val="00DD0558"/>
    <w:rsid w:val="00DE7EE4"/>
    <w:rsid w:val="00E2374D"/>
    <w:rsid w:val="00E306B7"/>
    <w:rsid w:val="00E555EE"/>
    <w:rsid w:val="00ED3629"/>
    <w:rsid w:val="00EE33CB"/>
    <w:rsid w:val="00F40A55"/>
    <w:rsid w:val="00F74005"/>
    <w:rsid w:val="00F74E45"/>
    <w:rsid w:val="00FD0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123CB"/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30435A"/>
    <w:pPr>
      <w:spacing w:after="0" w:line="240" w:lineRule="auto"/>
    </w:pPr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B0A58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675017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7501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E721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65FD7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B26316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F50D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0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5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310</Words>
  <Characters>1772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Yasin</dc:creator>
  <cp:keywords>www.sorubak.com</cp:keywords>
  <dc:description/>
  <cp:lastModifiedBy>edanur</cp:lastModifiedBy>
  <cp:revision>4</cp:revision>
  <cp:lastPrinted>2014-03-18T20:55:00Z</cp:lastPrinted>
  <dcterms:created xsi:type="dcterms:W3CDTF">2014-03-18T20:56:00Z</dcterms:created>
  <dcterms:modified xsi:type="dcterms:W3CDTF">2015-04-12T10:04:00Z</dcterms:modified>
  <cp:category>www.sorubak.com</cp:category>
  <cp:contentType>www.sorubak.com</cp:contentType>
</cp:coreProperties>
</file>