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A2397B">
        <w:rPr>
          <w:b/>
          <w:bCs/>
          <w:sz w:val="20"/>
          <w:szCs w:val="20"/>
        </w:rPr>
        <w:t xml:space="preserve">Adı Soyadı: ……………………………………………           </w:t>
      </w:r>
      <w:r>
        <w:rPr>
          <w:b/>
          <w:bCs/>
          <w:sz w:val="20"/>
          <w:szCs w:val="20"/>
        </w:rPr>
        <w:tab/>
        <w:t xml:space="preserve"> No: ………………………          </w:t>
      </w:r>
      <w:r>
        <w:rPr>
          <w:b/>
          <w:bCs/>
          <w:sz w:val="20"/>
          <w:szCs w:val="20"/>
        </w:rPr>
        <w:tab/>
        <w:t xml:space="preserve"> Puan </w:t>
      </w:r>
      <w:r w:rsidRPr="00A2397B">
        <w:rPr>
          <w:b/>
          <w:bCs/>
          <w:sz w:val="20"/>
          <w:szCs w:val="20"/>
        </w:rPr>
        <w:t>………………………………</w:t>
      </w:r>
    </w:p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</w:p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A2397B">
        <w:rPr>
          <w:b/>
          <w:bCs/>
          <w:sz w:val="20"/>
          <w:szCs w:val="20"/>
        </w:rPr>
        <w:t xml:space="preserve">60. Yıl Mehmet Yaymacı İlköğretim Okulu </w:t>
      </w:r>
      <w:r>
        <w:rPr>
          <w:b/>
          <w:bCs/>
          <w:sz w:val="20"/>
          <w:szCs w:val="20"/>
        </w:rPr>
        <w:t xml:space="preserve">2014-2015 </w:t>
      </w:r>
      <w:r w:rsidRPr="00A2397B">
        <w:rPr>
          <w:b/>
          <w:bCs/>
          <w:sz w:val="20"/>
          <w:szCs w:val="20"/>
        </w:rPr>
        <w:t xml:space="preserve"> Eğitim-Öğretim Yılı</w:t>
      </w:r>
    </w:p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Matematik Dersi 2</w:t>
      </w:r>
      <w:r w:rsidRPr="00A2397B">
        <w:rPr>
          <w:b/>
          <w:bCs/>
          <w:sz w:val="20"/>
          <w:szCs w:val="20"/>
        </w:rPr>
        <w:t xml:space="preserve">. Dönem </w:t>
      </w:r>
      <w:r>
        <w:rPr>
          <w:b/>
          <w:bCs/>
          <w:sz w:val="20"/>
          <w:szCs w:val="20"/>
        </w:rPr>
        <w:t>1</w:t>
      </w:r>
      <w:r w:rsidRPr="00A2397B">
        <w:rPr>
          <w:b/>
          <w:bCs/>
          <w:sz w:val="20"/>
          <w:szCs w:val="20"/>
        </w:rPr>
        <w:t>. Yazılı 3Soruları</w:t>
      </w:r>
    </w:p>
    <w:p w:rsidR="007255B5" w:rsidRDefault="007255B5"/>
    <w:p w:rsidR="007255B5" w:rsidRDefault="007255B5">
      <w:pPr>
        <w:sectPr w:rsidR="007255B5" w:rsidSect="007E0091"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</w:p>
    <w:p w:rsidR="007255B5" w:rsidRDefault="007255B5" w:rsidP="002B63D5">
      <w:pPr>
        <w:pStyle w:val="ListParagraph"/>
        <w:numPr>
          <w:ilvl w:val="0"/>
          <w:numId w:val="1"/>
        </w:numPr>
      </w:pPr>
      <w:r>
        <w:t xml:space="preserve">Aşağıdaki kesirlerden hangisi </w:t>
      </w:r>
      <w:r w:rsidRPr="009C41DD">
        <w:rPr>
          <w:b/>
          <w:bCs/>
        </w:rPr>
        <w:t>“Basit Kesir”</w:t>
      </w:r>
      <w:r>
        <w:t xml:space="preserve"> diye tanımlanır.</w:t>
      </w:r>
    </w:p>
    <w:p w:rsidR="007255B5" w:rsidRDefault="007255B5" w:rsidP="00215EBF">
      <w:pPr>
        <w:pStyle w:val="ListParagraph"/>
      </w:pPr>
    </w:p>
    <w:p w:rsidR="007255B5" w:rsidRDefault="007255B5" w:rsidP="00BC38D1">
      <w:pPr>
        <w:pStyle w:val="ListParagraph"/>
        <w:numPr>
          <w:ilvl w:val="0"/>
          <w:numId w:val="3"/>
        </w:numPr>
        <w:ind w:left="567" w:hanging="284"/>
      </w:pPr>
      <w:r w:rsidRPr="00BE5A41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Msxml2.SAXXMLReader.5.0" ShapeID="_x0000_i1025" DrawAspect="Content" ObjectID="_1486720961" r:id="rId6"/>
        </w:object>
      </w:r>
      <w:r>
        <w:t xml:space="preserve">               b.  </w:t>
      </w:r>
      <w:r w:rsidRPr="00BE5A41">
        <w:rPr>
          <w:position w:val="-24"/>
        </w:rPr>
        <w:pict>
          <v:shape id="_x0000_i1026" type="#_x0000_t75" style="width:16.5pt;height:30.75pt">
            <v:imagedata r:id="rId7" o:title=""/>
          </v:shape>
        </w:pict>
      </w:r>
      <w:r>
        <w:tab/>
        <w:t xml:space="preserve">     c. </w:t>
      </w:r>
      <w:r w:rsidRPr="00BE5A41">
        <w:rPr>
          <w:position w:val="-24"/>
        </w:rPr>
        <w:pict>
          <v:shape id="_x0000_i1027" type="#_x0000_t75" style="width:12pt;height:30.75pt">
            <v:imagedata r:id="rId8" o:title=""/>
          </v:shape>
        </w:pict>
      </w:r>
      <w:r>
        <w:tab/>
        <w:t xml:space="preserve">            d. </w:t>
      </w:r>
      <w:r w:rsidRPr="00FF67F9">
        <w:rPr>
          <w:position w:val="-24"/>
        </w:rPr>
        <w:pict>
          <v:shape id="_x0000_i1028" type="#_x0000_t75" style="width:17.25pt;height:30.75pt">
            <v:imagedata r:id="rId9" o:title=""/>
          </v:shape>
        </w:pict>
      </w:r>
      <w:r>
        <w:tab/>
      </w:r>
      <w:r w:rsidRPr="00215EBF">
        <w:rPr>
          <w:position w:val="-10"/>
        </w:rPr>
        <w:object w:dxaOrig="180" w:dyaOrig="340">
          <v:shape id="_x0000_i1029" type="#_x0000_t75" style="width:9pt;height:17.25pt" o:ole="">
            <v:imagedata r:id="rId10" o:title=""/>
          </v:shape>
          <o:OLEObject Type="Embed" ProgID="Equation.3" ShapeID="_x0000_i1029" DrawAspect="Content" ObjectID="_1486720962" r:id="rId11"/>
        </w:object>
      </w:r>
    </w:p>
    <w:p w:rsidR="007255B5" w:rsidRDefault="007255B5" w:rsidP="00625837">
      <w:pPr>
        <w:pStyle w:val="ListParagraph"/>
        <w:numPr>
          <w:ilvl w:val="0"/>
          <w:numId w:val="1"/>
        </w:numPr>
      </w:pPr>
      <w:r>
        <w:t>Aşağıdaki kesirlerden han</w:t>
      </w:r>
      <w:bookmarkStart w:id="0" w:name="_GoBack"/>
      <w:bookmarkEnd w:id="0"/>
      <w:r>
        <w:t xml:space="preserve">gisi </w:t>
      </w:r>
      <w:r w:rsidRPr="00FA6464">
        <w:rPr>
          <w:b/>
          <w:bCs/>
        </w:rPr>
        <w:t>“Bileşik Kesir”</w:t>
      </w:r>
      <w:r>
        <w:t xml:space="preserve"> olarak tanımlanır?</w:t>
      </w:r>
    </w:p>
    <w:p w:rsidR="007255B5" w:rsidRDefault="007255B5" w:rsidP="000061A7">
      <w:pPr>
        <w:pStyle w:val="ListParagraph"/>
      </w:pPr>
    </w:p>
    <w:p w:rsidR="007255B5" w:rsidRPr="00CA0427" w:rsidRDefault="007255B5" w:rsidP="00BC38D1">
      <w:pPr>
        <w:pStyle w:val="ListParagraph"/>
        <w:numPr>
          <w:ilvl w:val="0"/>
          <w:numId w:val="4"/>
        </w:numPr>
        <w:ind w:left="567" w:hanging="567"/>
      </w:pPr>
      <w:r w:rsidRPr="00BC38D1">
        <w:rPr>
          <w:rFonts w:ascii="Times New Roman" w:hAnsi="Times New Roman" w:cs="Times New Roman"/>
          <w:sz w:val="26"/>
          <w:szCs w:val="26"/>
        </w:rPr>
        <w:fldChar w:fldCharType="begin"/>
      </w:r>
      <w:r w:rsidRPr="00BC38D1">
        <w:rPr>
          <w:rFonts w:ascii="Times New Roman" w:hAnsi="Times New Roman" w:cs="Times New Roman"/>
          <w:sz w:val="26"/>
          <w:szCs w:val="26"/>
        </w:rPr>
        <w:instrText xml:space="preserve"> </w:instrText>
      </w:r>
      <w:r w:rsidRPr="00BC38D1">
        <w:rPr>
          <w:rFonts w:ascii="Times New Roman" w:hAnsi="Times New Roman" w:cs="Times New Roman"/>
          <w:color w:val="000000"/>
          <w:sz w:val="26"/>
          <w:szCs w:val="26"/>
          <w:shd w:val="clear" w:color="auto" w:fill="F1F1F1"/>
        </w:rPr>
        <w:instrText>eq \f(8;9)</w:instrText>
      </w:r>
      <w:r w:rsidRPr="00BC38D1">
        <w:rPr>
          <w:rFonts w:ascii="Times New Roman" w:hAnsi="Times New Roman" w:cs="Times New Roman"/>
          <w:sz w:val="26"/>
          <w:szCs w:val="26"/>
        </w:rPr>
        <w:instrText xml:space="preserve"> </w:instrText>
      </w:r>
      <w:r w:rsidRPr="00BC38D1">
        <w:rPr>
          <w:rFonts w:ascii="Times New Roman" w:hAnsi="Times New Roman" w:cs="Times New Roman"/>
          <w:sz w:val="26"/>
          <w:szCs w:val="26"/>
        </w:rPr>
        <w:fldChar w:fldCharType="end"/>
      </w:r>
      <w:r>
        <w:t xml:space="preserve">                b.</w:t>
      </w:r>
      <w:r w:rsidRPr="001665A0">
        <w:rPr>
          <w:sz w:val="24"/>
          <w:szCs w:val="24"/>
        </w:rPr>
        <w:t xml:space="preserve"> </w:t>
      </w:r>
      <w:r w:rsidRPr="00CB7652">
        <w:rPr>
          <w:position w:val="-24"/>
          <w:sz w:val="24"/>
          <w:szCs w:val="24"/>
        </w:rPr>
        <w:pict>
          <v:shape id="_x0000_i1030" type="#_x0000_t75" style="width:16.5pt;height:30.75pt">
            <v:imagedata r:id="rId12" o:title=""/>
          </v:shape>
        </w:pict>
      </w:r>
      <w:r>
        <w:rPr>
          <w:sz w:val="24"/>
          <w:szCs w:val="24"/>
        </w:rPr>
        <w:tab/>
        <w:t xml:space="preserve">             c. </w:t>
      </w:r>
      <w:r w:rsidRPr="00CB7652">
        <w:rPr>
          <w:position w:val="-24"/>
          <w:sz w:val="24"/>
          <w:szCs w:val="24"/>
        </w:rPr>
        <w:pict>
          <v:shape id="_x0000_i1031" type="#_x0000_t75" style="width:12pt;height:30.75pt">
            <v:imagedata r:id="rId13" o:title=""/>
          </v:shape>
        </w:pic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d. </w:t>
      </w:r>
      <w:r w:rsidRPr="00CB7652">
        <w:rPr>
          <w:position w:val="-24"/>
          <w:sz w:val="24"/>
          <w:szCs w:val="24"/>
        </w:rPr>
        <w:pict>
          <v:shape id="_x0000_i1032" type="#_x0000_t75" style="width:17.25pt;height:30.75pt">
            <v:imagedata r:id="rId14" o:title=""/>
          </v:shape>
        </w:pict>
      </w:r>
    </w:p>
    <w:p w:rsidR="007255B5" w:rsidRDefault="007255B5" w:rsidP="00CA0427">
      <w:pPr>
        <w:pStyle w:val="ListParagraph"/>
        <w:ind w:left="284"/>
      </w:pPr>
    </w:p>
    <w:p w:rsidR="007255B5" w:rsidRDefault="007255B5" w:rsidP="00DB07E7">
      <w:pPr>
        <w:pStyle w:val="ListParagraph"/>
        <w:numPr>
          <w:ilvl w:val="0"/>
          <w:numId w:val="1"/>
        </w:numPr>
      </w:pPr>
      <w:r>
        <w:t>Aşağıdaki şekillerle gösterilen kesirlerin sayısal olarak ifade edilişi biçimini yazınız.</w:t>
      </w:r>
    </w:p>
    <w:p w:rsidR="007255B5" w:rsidRDefault="007255B5" w:rsidP="00D02D2B">
      <w:pPr>
        <w:pStyle w:val="ListParagraph"/>
      </w:pPr>
    </w:p>
    <w:p w:rsidR="007255B5" w:rsidRDefault="007255B5" w:rsidP="00D02D2B">
      <w:pPr>
        <w:pStyle w:val="ListParagraph"/>
        <w:numPr>
          <w:ilvl w:val="0"/>
          <w:numId w:val="5"/>
        </w:numPr>
      </w:pPr>
      <w:r>
        <w:rPr>
          <w:noProof/>
          <w:lang w:eastAsia="tr-TR"/>
        </w:rPr>
        <w:pict>
          <v:shape id="Resim 2" o:spid="_x0000_s1026" type="#_x0000_t75" style="position:absolute;left:0;text-align:left;margin-left:166pt;margin-top:.55pt;width:69.65pt;height:38.25pt;z-index:251645440;visibility:visible">
            <v:imagedata r:id="rId15" o:title=""/>
          </v:shape>
        </w:pict>
      </w:r>
      <w:r>
        <w:rPr>
          <w:noProof/>
          <w:lang w:eastAsia="tr-TR"/>
        </w:rPr>
        <w:pict>
          <v:shape id="Resim 1" o:spid="_x0000_s1027" type="#_x0000_t75" style="position:absolute;left:0;text-align:left;margin-left:40.7pt;margin-top:.5pt;width:41.95pt;height:41.95pt;z-index:251644416;visibility:visible">
            <v:imagedata r:id="rId16" o:title=""/>
          </v:shape>
        </w:pict>
      </w:r>
      <w:r>
        <w:t xml:space="preserve">                                       c. </w:t>
      </w:r>
    </w:p>
    <w:p w:rsidR="007255B5" w:rsidRDefault="007255B5" w:rsidP="000061A7"/>
    <w:p w:rsidR="007255B5" w:rsidRDefault="007255B5" w:rsidP="00002C56">
      <w:r>
        <w:t xml:space="preserve">                …………….</w:t>
      </w:r>
      <w:r>
        <w:tab/>
      </w:r>
      <w:r>
        <w:tab/>
        <w:t xml:space="preserve">            ………………</w:t>
      </w:r>
    </w:p>
    <w:p w:rsidR="007255B5" w:rsidRDefault="007255B5" w:rsidP="000061A7">
      <w:r>
        <w:rPr>
          <w:noProof/>
          <w:lang w:eastAsia="tr-TR"/>
        </w:rPr>
        <w:pict>
          <v:shape id="Resim 4" o:spid="_x0000_s1028" type="#_x0000_t75" style="position:absolute;margin-left:36.1pt;margin-top:16.85pt;width:41.25pt;height:22.65pt;z-index:251646464;visibility:visible">
            <v:imagedata r:id="rId17" o:title=""/>
          </v:shape>
        </w:pict>
      </w:r>
      <w:r>
        <w:rPr>
          <w:noProof/>
          <w:lang w:eastAsia="tr-TR"/>
        </w:rPr>
        <w:pict>
          <v:shape id="Resim 6" o:spid="_x0000_s1029" type="#_x0000_t75" style="position:absolute;margin-left:175.65pt;margin-top:17.35pt;width:35.35pt;height:35.2pt;z-index:251648512;visibility:visible">
            <v:imagedata r:id="rId18" o:title=""/>
          </v:shape>
        </w:pict>
      </w:r>
    </w:p>
    <w:p w:rsidR="007255B5" w:rsidRDefault="007255B5" w:rsidP="00002C56">
      <w:pPr>
        <w:pStyle w:val="ListParagraph"/>
        <w:numPr>
          <w:ilvl w:val="0"/>
          <w:numId w:val="5"/>
        </w:numPr>
      </w:pPr>
      <w:r>
        <w:rPr>
          <w:noProof/>
          <w:lang w:eastAsia="tr-TR"/>
        </w:rPr>
        <w:pict>
          <v:shape id="Resim 3" o:spid="_x0000_s1030" type="#_x0000_t75" style="position:absolute;left:0;text-align:left;margin-left:36.15pt;margin-top:18.75pt;width:40.9pt;height:22.45pt;z-index:251647488;visibility:visible">
            <v:imagedata r:id="rId19" o:title=""/>
          </v:shape>
        </w:pict>
      </w:r>
      <w:r>
        <w:t xml:space="preserve">                                      d. </w:t>
      </w:r>
    </w:p>
    <w:p w:rsidR="007255B5" w:rsidRDefault="007255B5" w:rsidP="000061A7"/>
    <w:p w:rsidR="007255B5" w:rsidRDefault="007255B5" w:rsidP="00D752AF">
      <w:pPr>
        <w:ind w:firstLine="708"/>
      </w:pPr>
      <w:r>
        <w:t>………………</w:t>
      </w:r>
      <w:r>
        <w:tab/>
      </w:r>
      <w:r>
        <w:tab/>
        <w:t xml:space="preserve">            ………………</w:t>
      </w:r>
    </w:p>
    <w:p w:rsidR="007255B5" w:rsidRDefault="007255B5" w:rsidP="004E3CE4">
      <w:pPr>
        <w:pStyle w:val="ListParagraph"/>
        <w:numPr>
          <w:ilvl w:val="0"/>
          <w:numId w:val="1"/>
        </w:numPr>
      </w:pPr>
      <w:r>
        <w:t xml:space="preserve">Aşağıda </w:t>
      </w:r>
      <w:r w:rsidRPr="008D49A0">
        <w:t>verilen</w:t>
      </w:r>
      <w:r>
        <w:t xml:space="preserve"> kesirlerin, </w:t>
      </w:r>
      <w:r w:rsidRPr="00DE0E03">
        <w:rPr>
          <w:b/>
          <w:bCs/>
        </w:rPr>
        <w:t>sayı doğrusu</w:t>
      </w:r>
      <w:r>
        <w:t xml:space="preserve"> üzerinde </w:t>
      </w:r>
      <w:r w:rsidRPr="008D49A0">
        <w:t>gösterim</w:t>
      </w:r>
      <w:r>
        <w:t>leri</w:t>
      </w:r>
      <w:r w:rsidRPr="008D49A0">
        <w:t xml:space="preserve"> </w:t>
      </w:r>
      <w:r>
        <w:t>hangisidir?</w:t>
      </w:r>
    </w:p>
    <w:p w:rsidR="007255B5" w:rsidRDefault="007255B5" w:rsidP="00D752AF">
      <w:pPr>
        <w:pStyle w:val="ListParagraph"/>
        <w:numPr>
          <w:ilvl w:val="0"/>
          <w:numId w:val="7"/>
        </w:numPr>
      </w:pPr>
      <w:r w:rsidRPr="008D49A0">
        <w:rPr>
          <w:position w:val="-24"/>
        </w:rPr>
        <w:pict>
          <v:shape id="_x0000_i1033" type="#_x0000_t75" style="width:11.25pt;height:30.75pt">
            <v:imagedata r:id="rId20" o:title=""/>
          </v:shape>
        </w:pict>
      </w:r>
      <w:r>
        <w:tab/>
      </w:r>
      <w:r>
        <w:tab/>
        <w:t xml:space="preserve">B. </w:t>
      </w:r>
      <w:r w:rsidRPr="008D49A0">
        <w:rPr>
          <w:position w:val="-24"/>
        </w:rPr>
        <w:pict>
          <v:shape id="_x0000_i1034" type="#_x0000_t75" style="width:17.25pt;height:30.75pt">
            <v:imagedata r:id="rId21" o:title=""/>
          </v:shape>
        </w:pict>
      </w:r>
      <w:r>
        <w:tab/>
      </w:r>
      <w:r>
        <w:tab/>
        <w:t xml:space="preserve">C. </w:t>
      </w:r>
      <w:r w:rsidRPr="008D49A0">
        <w:rPr>
          <w:position w:val="-24"/>
        </w:rPr>
        <w:pict>
          <v:shape id="_x0000_i1035" type="#_x0000_t75" style="width:18pt;height:30.75pt">
            <v:imagedata r:id="rId22" o:title=""/>
          </v:shape>
        </w:pict>
      </w:r>
    </w:p>
    <w:p w:rsidR="007255B5" w:rsidRDefault="007255B5" w:rsidP="008D49A0">
      <w:pPr>
        <w:pStyle w:val="ListParagraph"/>
      </w:pPr>
      <w:r>
        <w:rPr>
          <w:noProof/>
          <w:lang w:eastAsia="tr-TR"/>
        </w:rPr>
        <w:pict>
          <v:shape id="Resim 5" o:spid="_x0000_s1031" type="#_x0000_t75" style="position:absolute;left:0;text-align:left;margin-left:.15pt;margin-top:6.2pt;width:255pt;height:111.75pt;z-index:251666944;visibility:visible">
            <v:imagedata r:id="rId23" o:title=""/>
          </v:shape>
        </w:pict>
      </w:r>
    </w:p>
    <w:p w:rsidR="007255B5" w:rsidRDefault="007255B5" w:rsidP="000061A7"/>
    <w:p w:rsidR="007255B5" w:rsidRDefault="007255B5" w:rsidP="000061A7"/>
    <w:p w:rsidR="007255B5" w:rsidRDefault="007255B5" w:rsidP="000061A7"/>
    <w:p w:rsidR="007255B5" w:rsidRDefault="007255B5" w:rsidP="000061A7"/>
    <w:tbl>
      <w:tblPr>
        <w:tblW w:w="0" w:type="auto"/>
        <w:tblInd w:w="-106" w:type="dxa"/>
        <w:tblLook w:val="00A0"/>
      </w:tblPr>
      <w:tblGrid>
        <w:gridCol w:w="3999"/>
        <w:gridCol w:w="607"/>
      </w:tblGrid>
      <w:tr w:rsidR="007255B5" w:rsidRPr="004F52BE">
        <w:trPr>
          <w:gridAfter w:val="1"/>
          <w:wAfter w:w="607" w:type="dxa"/>
        </w:trPr>
        <w:tc>
          <w:tcPr>
            <w:tcW w:w="3999" w:type="dxa"/>
          </w:tcPr>
          <w:p w:rsidR="007255B5" w:rsidRPr="004F52BE" w:rsidRDefault="007255B5" w:rsidP="00F02284">
            <w:pPr>
              <w:rPr>
                <w:sz w:val="8"/>
                <w:szCs w:val="8"/>
                <w:lang w:eastAsia="tr-TR"/>
              </w:rPr>
            </w:pPr>
          </w:p>
        </w:tc>
      </w:tr>
      <w:tr w:rsidR="007255B5" w:rsidRPr="004F52BE">
        <w:tc>
          <w:tcPr>
            <w:tcW w:w="4606" w:type="dxa"/>
            <w:gridSpan w:val="2"/>
          </w:tcPr>
          <w:p w:rsidR="007255B5" w:rsidRPr="004F52BE" w:rsidRDefault="007255B5" w:rsidP="004F52BE">
            <w:pPr>
              <w:pStyle w:val="ListParagraph"/>
              <w:numPr>
                <w:ilvl w:val="0"/>
                <w:numId w:val="1"/>
              </w:numPr>
              <w:ind w:left="318"/>
            </w:pPr>
            <w:r w:rsidRPr="004F52BE">
              <w:t xml:space="preserve"> Aşağıdaki işlemin </w:t>
            </w:r>
            <w:r w:rsidRPr="004F52BE">
              <w:rPr>
                <w:b/>
                <w:bCs/>
              </w:rPr>
              <w:t>şekillerle modellenmiş</w:t>
            </w:r>
            <w:r w:rsidRPr="004F52BE">
              <w:t xml:space="preserve"> hali aşağılardakilerden hangisidir?</w:t>
            </w:r>
          </w:p>
        </w:tc>
      </w:tr>
    </w:tbl>
    <w:p w:rsidR="007255B5" w:rsidRDefault="007255B5" w:rsidP="003F7A69">
      <w:r>
        <w:rPr>
          <w:noProof/>
          <w:lang w:eastAsia="tr-TR"/>
        </w:rPr>
        <w:pict>
          <v:shape id="Resim 12" o:spid="_x0000_s1032" type="#_x0000_t75" style="position:absolute;margin-left:23.15pt;margin-top:31.6pt;width:34.6pt;height:34.45pt;z-index:251651584;visibility:visible;mso-position-horizontal-relative:text;mso-position-vertical-relative:text">
            <v:imagedata r:id="rId24" o:title=""/>
          </v:shape>
        </w:pict>
      </w:r>
      <w:r>
        <w:rPr>
          <w:noProof/>
          <w:lang w:eastAsia="tr-TR"/>
        </w:rPr>
        <w:pict>
          <v:shape id="Resim 10" o:spid="_x0000_s1033" type="#_x0000_t75" style="position:absolute;margin-left:83.15pt;margin-top:31.55pt;width:33pt;height:33pt;z-index:251650560;visibility:visible;mso-position-horizontal-relative:text;mso-position-vertical-relative:text">
            <v:imagedata r:id="rId25" o:title=""/>
          </v:shape>
        </w:pict>
      </w:r>
      <w:r>
        <w:rPr>
          <w:noProof/>
          <w:lang w:eastAsia="tr-TR"/>
        </w:rPr>
        <w:pict>
          <v:shape id="Resim 9" o:spid="_x0000_s1034" type="#_x0000_t75" style="position:absolute;margin-left:143.25pt;margin-top:31.55pt;width:34.65pt;height:34.5pt;z-index:251649536;visibility:visible;mso-position-horizontal-relative:text;mso-position-vertical-relative:text">
            <v:imagedata r:id="rId26" o:title=""/>
          </v:shape>
        </w:pict>
      </w:r>
      <w:r>
        <w:rPr>
          <w:noProof/>
          <w:lang w:eastAsia="tr-TR"/>
        </w:rPr>
        <w:pict>
          <v:shape id="Resim 13" o:spid="_x0000_s1035" type="#_x0000_t75" style="position:absolute;margin-left:186.65pt;margin-top:31.6pt;width:34.6pt;height:34.45pt;z-index:251653632;visibility:visible;mso-position-horizontal-relative:text;mso-position-vertical-relative:text">
            <v:imagedata r:id="rId24" o:title=""/>
          </v:shape>
        </w:pict>
      </w:r>
      <w:r w:rsidRPr="00987E5D">
        <w:rPr>
          <w:b/>
          <w:bCs/>
        </w:rPr>
        <w:t xml:space="preserve"> İşlem:</w:t>
      </w:r>
      <w:r>
        <w:t xml:space="preserve">  </w:t>
      </w:r>
      <w:r w:rsidRPr="003F7A69">
        <w:rPr>
          <w:position w:val="-24"/>
        </w:rPr>
        <w:pict>
          <v:shape id="_x0000_i1036" type="#_x0000_t75" style="width:51.75pt;height:30.75pt">
            <v:imagedata r:id="rId27" o:title=""/>
          </v:shape>
        </w:pict>
      </w:r>
    </w:p>
    <w:p w:rsidR="007255B5" w:rsidRDefault="007255B5" w:rsidP="00205A8E">
      <w:pPr>
        <w:pStyle w:val="ListParagraph"/>
        <w:numPr>
          <w:ilvl w:val="1"/>
          <w:numId w:val="5"/>
        </w:numPr>
        <w:ind w:left="426"/>
      </w:pPr>
      <w:r>
        <w:t xml:space="preserve">                   +                     = </w:t>
      </w:r>
    </w:p>
    <w:p w:rsidR="007255B5" w:rsidRDefault="007255B5" w:rsidP="00AD403B">
      <w:r>
        <w:rPr>
          <w:noProof/>
          <w:lang w:eastAsia="tr-TR"/>
        </w:rPr>
        <w:pict>
          <v:shape id="Resim 18" o:spid="_x0000_s1036" type="#_x0000_t75" style="position:absolute;margin-left:500.55pt;margin-top:13.4pt;width:34.6pt;height:34.45pt;z-index:251656704;visibility:visible;mso-position-horizontal-relative:margin">
            <v:imagedata r:id="rId24" o:title=""/>
            <w10:wrap anchorx="margin"/>
          </v:shape>
        </w:pict>
      </w:r>
      <w:r>
        <w:rPr>
          <w:noProof/>
          <w:lang w:eastAsia="tr-TR"/>
        </w:rPr>
        <w:pict>
          <v:shape id="Resim 22" o:spid="_x0000_s1037" type="#_x0000_t75" style="position:absolute;margin-left:500.25pt;margin-top:12.8pt;width:36.9pt;height:36.9pt;z-index:251668992;visibility:visible;mso-position-horizontal-relative:page">
            <v:imagedata r:id="rId28" o:title=""/>
            <w10:wrap anchorx="page"/>
          </v:shape>
        </w:pict>
      </w:r>
      <w:r>
        <w:rPr>
          <w:noProof/>
          <w:lang w:eastAsia="tr-TR"/>
        </w:rPr>
        <w:pict>
          <v:shape id="Resim 8" o:spid="_x0000_s1038" type="#_x0000_t75" style="position:absolute;margin-left:340.5pt;margin-top:13.55pt;width:36.9pt;height:36.9pt;z-index:251667968;visibility:visible;mso-position-horizontal-relative:page">
            <v:imagedata r:id="rId28" o:title=""/>
            <w10:wrap anchorx="page"/>
          </v:shape>
        </w:pict>
      </w:r>
      <w:r>
        <w:rPr>
          <w:noProof/>
          <w:lang w:eastAsia="tr-TR"/>
        </w:rPr>
        <w:pict>
          <v:shape id="Resim 16" o:spid="_x0000_s1039" type="#_x0000_t75" style="position:absolute;margin-left:123.65pt;margin-top:15.6pt;width:33pt;height:33pt;z-index:251655680;visibility:visible">
            <v:imagedata r:id="rId25" o:title=""/>
          </v:shape>
        </w:pict>
      </w:r>
      <w:r>
        <w:rPr>
          <w:noProof/>
          <w:lang w:eastAsia="tr-TR"/>
        </w:rPr>
        <w:pict>
          <v:shape id="Resim 15" o:spid="_x0000_s1040" type="#_x0000_t75" style="position:absolute;margin-left:343.75pt;margin-top:13.9pt;width:34.7pt;height:34.5pt;z-index:251654656;visibility:visible;mso-position-horizontal-relative:margin">
            <v:imagedata r:id="rId29" o:title=""/>
            <w10:wrap anchorx="margin"/>
          </v:shape>
        </w:pict>
      </w:r>
      <w:r>
        <w:rPr>
          <w:noProof/>
          <w:lang w:eastAsia="tr-TR"/>
        </w:rPr>
        <w:t xml:space="preserve"> </w:t>
      </w:r>
    </w:p>
    <w:p w:rsidR="007255B5" w:rsidRPr="00F0094F" w:rsidRDefault="007255B5" w:rsidP="00AD403B">
      <w:pPr>
        <w:rPr>
          <w:b/>
          <w:bCs/>
        </w:rPr>
      </w:pPr>
      <w:r w:rsidRPr="00987E5D">
        <w:rPr>
          <w:b/>
          <w:bCs/>
        </w:rPr>
        <w:t xml:space="preserve">b)                                         </w:t>
      </w:r>
      <w:r w:rsidRPr="00F0094F">
        <w:rPr>
          <w:b/>
          <w:bCs/>
        </w:rPr>
        <w:t xml:space="preserve">+                  </w:t>
      </w:r>
      <w:r w:rsidRPr="00F0094F">
        <w:t xml:space="preserve"> =</w:t>
      </w:r>
      <w:r w:rsidRPr="00F0094F">
        <w:rPr>
          <w:b/>
          <w:bCs/>
        </w:rPr>
        <w:t xml:space="preserve"> </w:t>
      </w:r>
    </w:p>
    <w:p w:rsidR="007255B5" w:rsidRPr="00F0094F" w:rsidRDefault="007255B5" w:rsidP="000061A7">
      <w:pPr>
        <w:rPr>
          <w:b/>
          <w:bCs/>
        </w:rPr>
      </w:pPr>
      <w:r>
        <w:rPr>
          <w:noProof/>
          <w:lang w:eastAsia="tr-TR"/>
        </w:rPr>
        <w:pict>
          <v:shape id="Resim 24" o:spid="_x0000_s1041" type="#_x0000_t75" style="position:absolute;margin-left:224.25pt;margin-top:12.75pt;width:34.65pt;height:34.5pt;z-index:251660800;visibility:visible">
            <v:imagedata r:id="rId26" o:title=""/>
          </v:shape>
        </w:pict>
      </w:r>
      <w:r>
        <w:rPr>
          <w:noProof/>
          <w:lang w:eastAsia="tr-TR"/>
        </w:rPr>
        <w:pict>
          <v:shape id="Resim 21" o:spid="_x0000_s1042" type="#_x0000_t75" style="position:absolute;margin-left:182.15pt;margin-top:13.55pt;width:34.6pt;height:34.45pt;z-index:251659776;visibility:visible">
            <v:imagedata r:id="rId24" o:title=""/>
          </v:shape>
        </w:pict>
      </w:r>
      <w:r>
        <w:rPr>
          <w:noProof/>
          <w:lang w:eastAsia="tr-TR"/>
        </w:rPr>
        <w:pict>
          <v:shape id="Resim 20" o:spid="_x0000_s1043" type="#_x0000_t75" style="position:absolute;margin-left:126.65pt;margin-top:10.55pt;width:34.6pt;height:34.45pt;z-index:251658752;visibility:visible">
            <v:imagedata r:id="rId24" o:title=""/>
          </v:shape>
        </w:pict>
      </w:r>
      <w:r>
        <w:rPr>
          <w:noProof/>
          <w:lang w:eastAsia="tr-TR"/>
        </w:rPr>
        <w:pict>
          <v:shape id="Resim 19" o:spid="_x0000_s1044" type="#_x0000_t75" style="position:absolute;margin-left:66pt;margin-top:9.75pt;width:34.65pt;height:34.5pt;z-index:251657728;visibility:visible">
            <v:imagedata r:id="rId26" o:title=""/>
          </v:shape>
        </w:pict>
      </w:r>
      <w:r>
        <w:rPr>
          <w:noProof/>
          <w:lang w:eastAsia="tr-TR"/>
        </w:rPr>
        <w:pict>
          <v:shape id="Resim 11" o:spid="_x0000_s1045" type="#_x0000_t75" style="position:absolute;margin-left:296.5pt;margin-top:10.4pt;width:34.7pt;height:34.5pt;z-index:251652608;visibility:visible;mso-position-horizontal-relative:margin">
            <v:imagedata r:id="rId29" o:title=""/>
            <w10:wrap anchorx="margin"/>
          </v:shape>
        </w:pict>
      </w:r>
      <w:r w:rsidRPr="00F0094F">
        <w:rPr>
          <w:b/>
          <w:bCs/>
          <w:noProof/>
          <w:lang w:eastAsia="tr-TR"/>
        </w:rPr>
        <w:t xml:space="preserve"> </w:t>
      </w:r>
    </w:p>
    <w:p w:rsidR="007255B5" w:rsidRPr="00F0094F" w:rsidRDefault="007255B5" w:rsidP="000061A7">
      <w:pPr>
        <w:rPr>
          <w:b/>
          <w:bCs/>
        </w:rPr>
      </w:pPr>
      <w:r w:rsidRPr="00F0094F">
        <w:rPr>
          <w:b/>
          <w:bCs/>
        </w:rPr>
        <w:t xml:space="preserve">c)                                        +                      </w:t>
      </w:r>
      <w:r w:rsidRPr="00F0094F">
        <w:t xml:space="preserve">= </w:t>
      </w:r>
    </w:p>
    <w:p w:rsidR="007255B5" w:rsidRPr="00F0094F" w:rsidRDefault="007255B5" w:rsidP="000061A7">
      <w:pPr>
        <w:rPr>
          <w:b/>
          <w:bCs/>
        </w:rPr>
      </w:pPr>
      <w:r>
        <w:rPr>
          <w:noProof/>
          <w:lang w:eastAsia="tr-TR"/>
        </w:rPr>
        <w:pict>
          <v:shape id="Resim 34" o:spid="_x0000_s1046" type="#_x0000_t75" style="position:absolute;margin-left:447pt;margin-top:12.65pt;width:36.9pt;height:36.9pt;z-index:251671040;visibility:visible;mso-position-horizontal-relative:page">
            <v:imagedata r:id="rId28" o:title=""/>
            <w10:wrap anchorx="page"/>
          </v:shape>
        </w:pict>
      </w:r>
      <w:r>
        <w:rPr>
          <w:noProof/>
          <w:lang w:eastAsia="tr-TR"/>
        </w:rPr>
        <w:pict>
          <v:shape id="Resim 23" o:spid="_x0000_s1047" type="#_x0000_t75" style="position:absolute;margin-left:393.75pt;margin-top:14.35pt;width:36.9pt;height:36.9pt;z-index:251670016;visibility:visible;mso-position-horizontal-relative:page">
            <v:imagedata r:id="rId28" o:title=""/>
            <w10:wrap anchorx="page"/>
          </v:shape>
        </w:pict>
      </w:r>
      <w:r>
        <w:rPr>
          <w:noProof/>
          <w:lang w:eastAsia="tr-TR"/>
        </w:rPr>
        <w:pict>
          <v:shape id="Resim 28" o:spid="_x0000_s1048" type="#_x0000_t75" style="position:absolute;margin-left:-5.4pt;margin-top:15.2pt;width:34.6pt;height:34.45pt;z-index:251662848;visibility:visible;mso-position-horizontal:right;mso-position-horizontal-relative:margin">
            <v:imagedata r:id="rId24" o:title=""/>
            <w10:wrap anchorx="margin"/>
          </v:shape>
        </w:pict>
      </w:r>
      <w:r>
        <w:rPr>
          <w:noProof/>
          <w:lang w:eastAsia="tr-TR"/>
        </w:rPr>
        <w:pict>
          <v:shape id="Resim 25" o:spid="_x0000_s1049" type="#_x0000_t75" style="position:absolute;margin-left:299.5pt;margin-top:15pt;width:34.7pt;height:34.5pt;z-index:251661824;visibility:visible;mso-position-horizontal-relative:margin">
            <v:imagedata r:id="rId29" o:title=""/>
            <w10:wrap anchorx="margin"/>
          </v:shape>
        </w:pict>
      </w:r>
    </w:p>
    <w:p w:rsidR="007255B5" w:rsidRPr="00F0094F" w:rsidRDefault="007255B5" w:rsidP="000061A7">
      <w:pPr>
        <w:rPr>
          <w:b/>
          <w:bCs/>
        </w:rPr>
      </w:pPr>
      <w:r w:rsidRPr="00F0094F">
        <w:rPr>
          <w:b/>
          <w:bCs/>
        </w:rPr>
        <w:t xml:space="preserve">d)                     </w:t>
      </w:r>
      <w:r w:rsidRPr="00F0094F">
        <w:t>+                   =</w:t>
      </w:r>
      <w:r w:rsidRPr="00F0094F">
        <w:rPr>
          <w:b/>
          <w:bCs/>
        </w:rPr>
        <w:t xml:space="preserve">  </w:t>
      </w:r>
    </w:p>
    <w:p w:rsidR="007255B5" w:rsidRDefault="007255B5" w:rsidP="000061A7"/>
    <w:p w:rsidR="007255B5" w:rsidRPr="00AE08B8" w:rsidRDefault="007255B5" w:rsidP="00AE08B8">
      <w:pPr>
        <w:pStyle w:val="ListParagraph"/>
        <w:numPr>
          <w:ilvl w:val="0"/>
          <w:numId w:val="1"/>
        </w:numPr>
        <w:ind w:left="426"/>
      </w:pPr>
      <w:r w:rsidRPr="00D902F6">
        <w:t xml:space="preserve">Aşağıdaki işlemlerden hangisinin sonucu </w:t>
      </w:r>
      <w:r w:rsidRPr="00D902F6">
        <w:rPr>
          <w:b/>
          <w:bCs/>
          <w:u w:val="single"/>
        </w:rPr>
        <w:t>yanlıştır?</w:t>
      </w:r>
    </w:p>
    <w:p w:rsidR="007255B5" w:rsidRPr="007A3978" w:rsidRDefault="007255B5" w:rsidP="00AE08B8">
      <w:pPr>
        <w:pStyle w:val="ListParagraph"/>
        <w:ind w:left="426"/>
      </w:pPr>
    </w:p>
    <w:p w:rsidR="007255B5" w:rsidRDefault="007255B5" w:rsidP="008447FA">
      <w:pPr>
        <w:pStyle w:val="ListParagraph"/>
        <w:numPr>
          <w:ilvl w:val="0"/>
          <w:numId w:val="10"/>
        </w:numPr>
        <w:ind w:left="426" w:hanging="284"/>
      </w:pPr>
      <w:r w:rsidRPr="00AE08B8">
        <w:rPr>
          <w:position w:val="-24"/>
        </w:rPr>
        <w:pict>
          <v:shape id="_x0000_i1037" type="#_x0000_t75" style="width:63pt;height:30.75pt">
            <v:imagedata r:id="rId30" o:title=""/>
          </v:shape>
        </w:pict>
      </w:r>
      <w:r>
        <w:tab/>
      </w:r>
      <w:r>
        <w:tab/>
        <w:t xml:space="preserve">c) </w:t>
      </w:r>
      <w:r w:rsidRPr="00B1697C">
        <w:rPr>
          <w:position w:val="-24"/>
        </w:rPr>
        <w:pict>
          <v:shape id="_x0000_i1038" type="#_x0000_t75" style="width:75pt;height:30.75pt">
            <v:imagedata r:id="rId31" o:title=""/>
          </v:shape>
        </w:pict>
      </w:r>
    </w:p>
    <w:p w:rsidR="007255B5" w:rsidRDefault="007255B5" w:rsidP="008447FA">
      <w:pPr>
        <w:pStyle w:val="ListParagraph"/>
        <w:ind w:left="426"/>
      </w:pPr>
    </w:p>
    <w:p w:rsidR="007255B5" w:rsidRDefault="007255B5" w:rsidP="008447FA">
      <w:pPr>
        <w:pStyle w:val="ListParagraph"/>
        <w:numPr>
          <w:ilvl w:val="0"/>
          <w:numId w:val="10"/>
        </w:numPr>
        <w:ind w:left="426" w:hanging="284"/>
      </w:pPr>
      <w:r w:rsidRPr="004508F9">
        <w:rPr>
          <w:position w:val="-24"/>
        </w:rPr>
        <w:pict>
          <v:shape id="_x0000_i1039" type="#_x0000_t75" style="width:1in;height:30.75pt">
            <v:imagedata r:id="rId32" o:title=""/>
          </v:shape>
        </w:pict>
      </w:r>
      <w:r>
        <w:tab/>
      </w:r>
      <w:r>
        <w:tab/>
        <w:t xml:space="preserve">d) </w:t>
      </w:r>
      <w:r w:rsidRPr="00924CC3">
        <w:rPr>
          <w:position w:val="-24"/>
        </w:rPr>
        <w:pict>
          <v:shape id="_x0000_i1040" type="#_x0000_t75" style="width:71.25pt;height:30.75pt">
            <v:imagedata r:id="rId33" o:title=""/>
          </v:shape>
        </w:pict>
      </w:r>
    </w:p>
    <w:p w:rsidR="007255B5" w:rsidRDefault="007255B5" w:rsidP="00114BD8">
      <w:pPr>
        <w:pStyle w:val="ListParagraph"/>
      </w:pPr>
    </w:p>
    <w:p w:rsidR="007255B5" w:rsidRDefault="007255B5" w:rsidP="00114BD8">
      <w:pPr>
        <w:pStyle w:val="ListParagraph"/>
        <w:numPr>
          <w:ilvl w:val="0"/>
          <w:numId w:val="1"/>
        </w:numPr>
        <w:ind w:left="426"/>
      </w:pPr>
      <w:r w:rsidRPr="00D32DA4">
        <w:rPr>
          <w:position w:val="-24"/>
        </w:rPr>
        <w:pict>
          <v:shape id="_x0000_i1041" type="#_x0000_t75" style="width:39.75pt;height:30.75pt">
            <v:imagedata r:id="rId34" o:title=""/>
          </v:shape>
        </w:pict>
      </w:r>
      <w:r>
        <w:t xml:space="preserve"> Kesirlerinin </w:t>
      </w:r>
      <w:r w:rsidRPr="00C629BA">
        <w:rPr>
          <w:b/>
          <w:bCs/>
        </w:rPr>
        <w:t>büyükten küçüğe</w:t>
      </w:r>
      <w:r>
        <w:t xml:space="preserve"> doğru sıralanışı hangi şıkta doğru verilmiştir?</w:t>
      </w:r>
    </w:p>
    <w:p w:rsidR="007255B5" w:rsidRDefault="007255B5" w:rsidP="00C72579">
      <w:pPr>
        <w:pStyle w:val="ListParagraph"/>
        <w:ind w:left="426"/>
      </w:pPr>
    </w:p>
    <w:p w:rsidR="007255B5" w:rsidRDefault="007255B5" w:rsidP="0003231D">
      <w:pPr>
        <w:pStyle w:val="ListParagraph"/>
      </w:pPr>
      <w:r w:rsidRPr="0003231D">
        <w:rPr>
          <w:position w:val="-58"/>
        </w:rPr>
        <w:pict>
          <v:shape id="_x0000_i1042" type="#_x0000_t75" style="width:51pt;height:63pt">
            <v:imagedata r:id="rId35" o:title=""/>
          </v:shape>
        </w:pict>
      </w:r>
      <w:r>
        <w:t xml:space="preserve">                   </w:t>
      </w:r>
      <w:r w:rsidRPr="0003231D">
        <w:rPr>
          <w:position w:val="-58"/>
        </w:rPr>
        <w:pict>
          <v:shape id="_x0000_i1043" type="#_x0000_t75" style="width:48.75pt;height:63pt">
            <v:imagedata r:id="rId36" o:title=""/>
          </v:shape>
        </w:pict>
      </w:r>
    </w:p>
    <w:p w:rsidR="007255B5" w:rsidRDefault="007255B5" w:rsidP="000061A7"/>
    <w:p w:rsidR="007255B5" w:rsidRDefault="007255B5" w:rsidP="00A5151A">
      <w:pPr>
        <w:pStyle w:val="ListParagraph"/>
        <w:numPr>
          <w:ilvl w:val="0"/>
          <w:numId w:val="1"/>
        </w:numPr>
      </w:pPr>
      <w:r w:rsidRPr="00A5151A">
        <w:rPr>
          <w:position w:val="-24"/>
        </w:rPr>
        <w:pict>
          <v:shape id="_x0000_i1044" type="#_x0000_t75" style="width:48pt;height:30.75pt">
            <v:imagedata r:id="rId37" o:title=""/>
          </v:shape>
        </w:pict>
      </w:r>
      <w:r>
        <w:t>………………..İşleminin sonucu kaçtır?</w:t>
      </w:r>
    </w:p>
    <w:p w:rsidR="007255B5" w:rsidRDefault="007255B5" w:rsidP="005D1CD6">
      <w:pPr>
        <w:pStyle w:val="ListParagraph"/>
      </w:pPr>
    </w:p>
    <w:p w:rsidR="007255B5" w:rsidRDefault="007255B5" w:rsidP="00585AF9">
      <w:pPr>
        <w:pStyle w:val="ListParagraph"/>
        <w:numPr>
          <w:ilvl w:val="0"/>
          <w:numId w:val="1"/>
        </w:numPr>
      </w:pPr>
      <w:r w:rsidRPr="0077036F">
        <w:rPr>
          <w:position w:val="-24"/>
        </w:rPr>
        <w:pict>
          <v:shape id="_x0000_i1045" type="#_x0000_t75" style="width:48.75pt;height:30.75pt">
            <v:imagedata r:id="rId38" o:title=""/>
          </v:shape>
        </w:pict>
      </w:r>
      <w:r>
        <w:t>………………işleminin sonucu kaçtır?</w:t>
      </w:r>
    </w:p>
    <w:p w:rsidR="007255B5" w:rsidRPr="00F14E41" w:rsidRDefault="007255B5" w:rsidP="00AB6A0E">
      <w:pPr>
        <w:pStyle w:val="ListParagraph"/>
        <w:numPr>
          <w:ilvl w:val="0"/>
          <w:numId w:val="1"/>
        </w:numPr>
      </w:pPr>
      <w:r w:rsidRPr="00F14E41">
        <w:t>Aşağıdaki boşlukları doldurunuz.</w:t>
      </w:r>
    </w:p>
    <w:p w:rsidR="007255B5" w:rsidRPr="00AB6A0E" w:rsidRDefault="007255B5" w:rsidP="00AB6A0E">
      <w:pPr>
        <w:ind w:left="360"/>
        <w:rPr>
          <w:i/>
          <w:iCs/>
        </w:rPr>
      </w:pPr>
      <w:r w:rsidRPr="00AB6A0E">
        <w:rPr>
          <w:i/>
          <w:iCs/>
        </w:rPr>
        <w:t>Payı paydasından küçük olan kesirlere ……………………… kesirler denir.</w:t>
      </w:r>
    </w:p>
    <w:p w:rsidR="007255B5" w:rsidRPr="00AB6A0E" w:rsidRDefault="007255B5" w:rsidP="00AB6A0E">
      <w:pPr>
        <w:ind w:left="360"/>
        <w:rPr>
          <w:i/>
          <w:iCs/>
        </w:rPr>
      </w:pPr>
      <w:r w:rsidRPr="00AB6A0E">
        <w:rPr>
          <w:i/>
          <w:iCs/>
        </w:rPr>
        <w:t>Payı paydasına eşit veya paydasından büyük olan kesirlere ……………………….kesirler denir.</w:t>
      </w:r>
    </w:p>
    <w:p w:rsidR="007255B5" w:rsidRDefault="007255B5" w:rsidP="00ED515B">
      <w:pPr>
        <w:pStyle w:val="ListParagraph"/>
        <w:rPr>
          <w:i/>
          <w:iCs/>
        </w:rPr>
      </w:pPr>
    </w:p>
    <w:p w:rsidR="007255B5" w:rsidRPr="00ED515B" w:rsidRDefault="007255B5" w:rsidP="00ED515B">
      <w:pPr>
        <w:pStyle w:val="ListParagraph"/>
        <w:rPr>
          <w:i/>
          <w:iCs/>
        </w:rPr>
      </w:pPr>
    </w:p>
    <w:p w:rsidR="007255B5" w:rsidRDefault="007255B5" w:rsidP="00ED515B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Resim 29" o:spid="_x0000_s1050" type="#_x0000_t75" style="position:absolute;left:0;text-align:left;margin-left:39.9pt;margin-top:.75pt;width:66pt;height:104pt;z-index:251663872;visibility:visible" wrapcoords="8836 0 3927 155 -245 1243 -245 18181 736 19891 1227 20201 6627 21445 8345 21445 13009 21445 14727 21445 19882 20201 20373 19891 21600 18181 21600 1399 16691 0 12273 0 8836 0">
            <v:imagedata r:id="rId39" o:title=""/>
            <w10:wrap type="through"/>
          </v:shape>
        </w:pict>
      </w:r>
      <w:r>
        <w:t xml:space="preserve">Şekildeki deponun </w:t>
      </w:r>
      <w:r w:rsidRPr="00ED515B">
        <w:rPr>
          <w:position w:val="-24"/>
        </w:rPr>
        <w:pict>
          <v:shape id="_x0000_i1046" type="#_x0000_t75" style="width:12pt;height:30.75pt">
            <v:imagedata r:id="rId40" o:title=""/>
          </v:shape>
        </w:pict>
      </w:r>
      <w:r>
        <w:t xml:space="preserve"> ü su doludur. Bu depoya 30 litre daha su koyarsak kalan kısım da doluyor. O halde deponun tamamı kaç litre su alır?</w:t>
      </w:r>
    </w:p>
    <w:p w:rsidR="007255B5" w:rsidRDefault="007255B5" w:rsidP="00D24EC1"/>
    <w:p w:rsidR="007255B5" w:rsidRDefault="007255B5" w:rsidP="00D24EC1"/>
    <w:p w:rsidR="007255B5" w:rsidRDefault="007255B5" w:rsidP="00D24EC1"/>
    <w:p w:rsidR="007255B5" w:rsidRDefault="007255B5" w:rsidP="00D24EC1">
      <w:pPr>
        <w:pStyle w:val="ListParagraph"/>
        <w:numPr>
          <w:ilvl w:val="0"/>
          <w:numId w:val="1"/>
        </w:numPr>
      </w:pPr>
      <w:r>
        <w:t xml:space="preserve">Bir pastanın </w:t>
      </w:r>
      <w:r w:rsidRPr="00726143">
        <w:rPr>
          <w:position w:val="-24"/>
        </w:rPr>
        <w:pict>
          <v:shape id="_x0000_i1047" type="#_x0000_t75" style="width:11.25pt;height:30.75pt">
            <v:imagedata r:id="rId41" o:title=""/>
          </v:shape>
        </w:pict>
      </w:r>
      <w:r>
        <w:t xml:space="preserve">’ini Ali, </w:t>
      </w:r>
      <w:r w:rsidRPr="00726143">
        <w:rPr>
          <w:position w:val="-24"/>
        </w:rPr>
        <w:pict>
          <v:shape id="_x0000_i1048" type="#_x0000_t75" style="width:11.25pt;height:30.75pt">
            <v:imagedata r:id="rId42" o:title=""/>
          </v:shape>
        </w:pict>
      </w:r>
      <w:r>
        <w:t xml:space="preserve">’ini Ayşe ve </w:t>
      </w:r>
      <w:r w:rsidRPr="00726143">
        <w:rPr>
          <w:position w:val="-24"/>
        </w:rPr>
        <w:pict>
          <v:shape id="_x0000_i1049" type="#_x0000_t75" style="width:12pt;height:30.75pt">
            <v:imagedata r:id="rId43" o:title=""/>
          </v:shape>
        </w:pict>
      </w:r>
      <w:r>
        <w:t>’ini ise Fatma yemiştir. Pastanın geriye kaçka kaçı kalmıştır?</w:t>
      </w:r>
    </w:p>
    <w:p w:rsidR="007255B5" w:rsidRDefault="007255B5" w:rsidP="00726143"/>
    <w:p w:rsidR="007255B5" w:rsidRDefault="007255B5" w:rsidP="00726143"/>
    <w:p w:rsidR="007255B5" w:rsidRDefault="007255B5" w:rsidP="00726143">
      <w:pPr>
        <w:pStyle w:val="ListParagraph"/>
        <w:numPr>
          <w:ilvl w:val="0"/>
          <w:numId w:val="1"/>
        </w:numPr>
      </w:pPr>
      <w:r w:rsidRPr="002D2788">
        <w:rPr>
          <w:position w:val="-24"/>
        </w:rPr>
        <w:pict>
          <v:shape id="_x0000_i1050" type="#_x0000_t75" style="width:17.25pt;height:30.75pt">
            <v:imagedata r:id="rId44" o:title=""/>
          </v:shape>
        </w:pict>
      </w:r>
      <w:r>
        <w:t xml:space="preserve"> kesrini sayı doğrusu üzerinde gösteriniz.</w:t>
      </w:r>
    </w:p>
    <w:p w:rsidR="007255B5" w:rsidRDefault="007255B5" w:rsidP="00656043"/>
    <w:p w:rsidR="007255B5" w:rsidRDefault="007255B5" w:rsidP="00656043"/>
    <w:p w:rsidR="007255B5" w:rsidRDefault="007255B5" w:rsidP="00656043">
      <w:pPr>
        <w:pStyle w:val="ListParagraph"/>
        <w:numPr>
          <w:ilvl w:val="0"/>
          <w:numId w:val="1"/>
        </w:numPr>
      </w:pPr>
      <w:r w:rsidRPr="008021D9">
        <w:rPr>
          <w:position w:val="-24"/>
        </w:rPr>
        <w:pict>
          <v:shape id="_x0000_i1051" type="#_x0000_t75" style="width:18.75pt;height:30.75pt">
            <v:imagedata r:id="rId45" o:title=""/>
          </v:shape>
        </w:pict>
      </w:r>
      <w:r>
        <w:t xml:space="preserve"> kesrini şekil çizerek gösteriniz.</w:t>
      </w:r>
    </w:p>
    <w:p w:rsidR="007255B5" w:rsidRDefault="007255B5" w:rsidP="00AB31B5"/>
    <w:p w:rsidR="007255B5" w:rsidRDefault="007255B5" w:rsidP="00AB31B5"/>
    <w:p w:rsidR="007255B5" w:rsidRDefault="007255B5" w:rsidP="000550F3">
      <w:pPr>
        <w:pStyle w:val="ListParagraph"/>
        <w:numPr>
          <w:ilvl w:val="0"/>
          <w:numId w:val="1"/>
        </w:numPr>
      </w:pPr>
      <w:r>
        <w:t xml:space="preserve">60 kg elmanın </w:t>
      </w:r>
      <w:r w:rsidRPr="00A07C26">
        <w:rPr>
          <w:position w:val="-24"/>
        </w:rPr>
        <w:pict>
          <v:shape id="_x0000_i1052" type="#_x0000_t75" style="width:12pt;height:30.75pt">
            <v:imagedata r:id="rId46" o:title=""/>
          </v:shape>
        </w:pict>
      </w:r>
      <w:r>
        <w:t>i kaç kg elma eder?</w:t>
      </w:r>
    </w:p>
    <w:p w:rsidR="007255B5" w:rsidRDefault="007255B5" w:rsidP="007D63FD"/>
    <w:p w:rsidR="007255B5" w:rsidRDefault="007255B5" w:rsidP="00AB31B5">
      <w:pPr>
        <w:pStyle w:val="ListParagraph"/>
        <w:numPr>
          <w:ilvl w:val="0"/>
          <w:numId w:val="1"/>
        </w:numPr>
      </w:pPr>
      <w:r>
        <w:t>Aşağıdaki sayı doğrusu üzerinde harf ile gösterilen kesirleri kutucuklara yazınız.</w:t>
      </w:r>
    </w:p>
    <w:p w:rsidR="007255B5" w:rsidRDefault="007255B5" w:rsidP="003C3EA6"/>
    <w:p w:rsidR="007255B5" w:rsidRDefault="007255B5" w:rsidP="003C3EA6">
      <w:r w:rsidRPr="005E3A16">
        <w:rPr>
          <w:noProof/>
          <w:lang w:eastAsia="tr-TR"/>
        </w:rPr>
        <w:pict>
          <v:shape id="Resim 7" o:spid="_x0000_i1053" type="#_x0000_t75" style="width:253.5pt;height:103.5pt;visibility:visible">
            <v:imagedata r:id="rId47" o:title=""/>
          </v:shape>
        </w:pict>
      </w:r>
    </w:p>
    <w:p w:rsidR="007255B5" w:rsidRDefault="007255B5" w:rsidP="00510B3B">
      <w:pPr>
        <w:pStyle w:val="ListParagraph"/>
        <w:numPr>
          <w:ilvl w:val="0"/>
          <w:numId w:val="1"/>
        </w:numPr>
      </w:pPr>
      <w:r w:rsidRPr="004B29E7">
        <w:rPr>
          <w:position w:val="-24"/>
        </w:rPr>
        <w:pict>
          <v:shape id="_x0000_i1054" type="#_x0000_t75" style="width:62.25pt;height:30.75pt">
            <v:imagedata r:id="rId48" o:title=""/>
          </v:shape>
        </w:pict>
      </w:r>
      <w:r>
        <w:t xml:space="preserve"> …………… işleminin sonucu kaçtır?</w:t>
      </w:r>
    </w:p>
    <w:p w:rsidR="007255B5" w:rsidRDefault="007255B5" w:rsidP="00377911"/>
    <w:p w:rsidR="007255B5" w:rsidRDefault="007255B5" w:rsidP="008260D4">
      <w:pPr>
        <w:pStyle w:val="ListParagraph"/>
        <w:numPr>
          <w:ilvl w:val="0"/>
          <w:numId w:val="1"/>
        </w:numPr>
      </w:pPr>
      <w:r w:rsidRPr="00150F16">
        <w:rPr>
          <w:position w:val="-24"/>
        </w:rPr>
        <w:pict>
          <v:shape id="_x0000_i1055" type="#_x0000_t75" style="width:53.25pt;height:30.75pt">
            <v:imagedata r:id="rId49" o:title=""/>
          </v:shape>
        </w:pict>
      </w:r>
      <w:r>
        <w:t xml:space="preserve"> …………… işleminin sonucu kaçtır?</w:t>
      </w:r>
    </w:p>
    <w:p w:rsidR="007255B5" w:rsidRDefault="007255B5" w:rsidP="0050404C"/>
    <w:p w:rsidR="007255B5" w:rsidRDefault="007255B5" w:rsidP="0050404C">
      <w:pPr>
        <w:pStyle w:val="ListParagraph"/>
        <w:numPr>
          <w:ilvl w:val="0"/>
          <w:numId w:val="1"/>
        </w:numPr>
      </w:pPr>
      <w:r w:rsidRPr="0050404C">
        <w:rPr>
          <w:position w:val="-24"/>
        </w:rPr>
        <w:pict>
          <v:shape id="_x0000_i1056" type="#_x0000_t75" style="width:24pt;height:30.75pt">
            <v:imagedata r:id="rId50" o:title=""/>
          </v:shape>
        </w:pict>
      </w:r>
      <w:r>
        <w:t xml:space="preserve"> …………...........kesrini</w:t>
      </w:r>
      <w:r w:rsidRPr="00C02106">
        <w:rPr>
          <w:b/>
          <w:bCs/>
        </w:rPr>
        <w:t xml:space="preserve"> ondalık</w:t>
      </w:r>
      <w:r>
        <w:t xml:space="preserve"> kesir olarak yapınız.</w:t>
      </w:r>
    </w:p>
    <w:p w:rsidR="007255B5" w:rsidRDefault="007255B5" w:rsidP="00656043">
      <w:r>
        <w:rPr>
          <w:noProof/>
          <w:lang w:eastAsia="tr-TR"/>
        </w:rPr>
        <w:pict>
          <v:shape id="Resim 31" o:spid="_x0000_s1051" type="#_x0000_t75" style="position:absolute;margin-left:0;margin-top:14.1pt;width:99.75pt;height:96.75pt;z-index:251664896;visibility:visible;mso-position-horizontal:left" wrapcoords="-162 0 -162 21433 21600 21433 21600 0 -162 0">
            <v:imagedata r:id="rId51" o:title="" cropleft="8383f" cropright="6477f"/>
            <w10:wrap type="through"/>
          </v:shape>
        </w:pict>
      </w:r>
    </w:p>
    <w:p w:rsidR="007255B5" w:rsidRDefault="007255B5" w:rsidP="00A059BD">
      <w:pPr>
        <w:pStyle w:val="ListParagraph"/>
        <w:numPr>
          <w:ilvl w:val="0"/>
          <w:numId w:val="1"/>
        </w:numPr>
      </w:pPr>
      <w:r>
        <w:t>Şekildeki saat kaçtır?</w:t>
      </w:r>
    </w:p>
    <w:p w:rsidR="007255B5" w:rsidRDefault="007255B5" w:rsidP="00A059BD">
      <w:pPr>
        <w:pStyle w:val="ListParagraph"/>
      </w:pPr>
    </w:p>
    <w:p w:rsidR="007255B5" w:rsidRDefault="007255B5" w:rsidP="00A059BD">
      <w:pPr>
        <w:pStyle w:val="ListParagraph"/>
      </w:pPr>
      <w:r>
        <w:t>………………………………………</w:t>
      </w:r>
    </w:p>
    <w:p w:rsidR="007255B5" w:rsidRDefault="007255B5" w:rsidP="00E450DA"/>
    <w:p w:rsidR="007255B5" w:rsidRDefault="007255B5" w:rsidP="00E450DA">
      <w:r>
        <w:rPr>
          <w:noProof/>
          <w:lang w:eastAsia="tr-TR"/>
        </w:rPr>
        <w:pict>
          <v:shape id="Resim 32" o:spid="_x0000_s1052" type="#_x0000_t75" style="position:absolute;margin-left:0;margin-top:18.15pt;width:101.95pt;height:86.25pt;z-index:251665920;visibility:visible;mso-position-horizontal:left" wrapcoords="-159 0 -159 21412 21600 21412 21600 0 -159 0">
            <v:imagedata r:id="rId52" o:title="" cropleft="4062f" cropright="3521f"/>
            <w10:wrap type="through"/>
          </v:shape>
        </w:pict>
      </w:r>
    </w:p>
    <w:p w:rsidR="007255B5" w:rsidRDefault="007255B5" w:rsidP="00A059BD">
      <w:pPr>
        <w:pStyle w:val="ListParagraph"/>
        <w:numPr>
          <w:ilvl w:val="0"/>
          <w:numId w:val="1"/>
        </w:numPr>
      </w:pPr>
      <w:r>
        <w:t>Vakit öğleden sonra olduğuma göre şekildeki saat kaçtır?</w:t>
      </w:r>
    </w:p>
    <w:p w:rsidR="007255B5" w:rsidRDefault="007255B5" w:rsidP="00E450DA">
      <w:r>
        <w:t>……………………………………………</w:t>
      </w:r>
    </w:p>
    <w:p w:rsidR="007255B5" w:rsidRDefault="007255B5" w:rsidP="00726143"/>
    <w:p w:rsidR="007255B5" w:rsidRDefault="007255B5" w:rsidP="00377911">
      <w:pPr>
        <w:pStyle w:val="ListParagraph"/>
        <w:numPr>
          <w:ilvl w:val="0"/>
          <w:numId w:val="1"/>
        </w:numPr>
      </w:pPr>
      <w:r>
        <w:t>Şu anda saat 15:34 ise 7 saat 40 dakika sonra saat kaç olur?</w:t>
      </w:r>
    </w:p>
    <w:p w:rsidR="007255B5" w:rsidRDefault="007255B5" w:rsidP="00377911"/>
    <w:p w:rsidR="007255B5" w:rsidRDefault="007255B5" w:rsidP="007D63FD">
      <w:r>
        <w:t>Başarılar Dilerim.</w:t>
      </w:r>
    </w:p>
    <w:p w:rsidR="007255B5" w:rsidRDefault="007255B5">
      <w:pPr>
        <w:sectPr w:rsidR="007255B5" w:rsidSect="007D63FD">
          <w:type w:val="continuous"/>
          <w:pgSz w:w="11906" w:h="16838"/>
          <w:pgMar w:top="709" w:right="424" w:bottom="567" w:left="567" w:header="708" w:footer="708" w:gutter="0"/>
          <w:cols w:num="2" w:sep="1" w:space="709"/>
          <w:docGrid w:linePitch="360"/>
        </w:sectPr>
      </w:pPr>
      <w:r>
        <w:t>Sınıf Öğretmeni: Hilmi ÇEKİÇ</w:t>
      </w:r>
    </w:p>
    <w:p w:rsidR="007255B5" w:rsidRDefault="007255B5"/>
    <w:p w:rsidR="007255B5" w:rsidRDefault="007255B5"/>
    <w:p w:rsidR="007255B5" w:rsidRDefault="007255B5"/>
    <w:p w:rsidR="007255B5" w:rsidRDefault="007255B5"/>
    <w:p w:rsidR="007255B5" w:rsidRDefault="007255B5"/>
    <w:p w:rsidR="007255B5" w:rsidRDefault="007255B5"/>
    <w:sectPr w:rsidR="007255B5" w:rsidSect="002B63D5">
      <w:type w:val="continuous"/>
      <w:pgSz w:w="11906" w:h="16838"/>
      <w:pgMar w:top="709" w:right="141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995"/>
    <w:multiLevelType w:val="hybridMultilevel"/>
    <w:tmpl w:val="9EBAD148"/>
    <w:lvl w:ilvl="0" w:tplc="2E56F14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A97"/>
    <w:multiLevelType w:val="hybridMultilevel"/>
    <w:tmpl w:val="4F3641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4501C"/>
    <w:multiLevelType w:val="hybridMultilevel"/>
    <w:tmpl w:val="CFCEBE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F17C7"/>
    <w:multiLevelType w:val="hybridMultilevel"/>
    <w:tmpl w:val="C58AD6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5473C"/>
    <w:multiLevelType w:val="hybridMultilevel"/>
    <w:tmpl w:val="20F84074"/>
    <w:lvl w:ilvl="0" w:tplc="C798C3DC">
      <w:start w:val="2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E3E88"/>
    <w:multiLevelType w:val="hybridMultilevel"/>
    <w:tmpl w:val="9C669486"/>
    <w:lvl w:ilvl="0" w:tplc="4EFC9B0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13DC"/>
    <w:multiLevelType w:val="hybridMultilevel"/>
    <w:tmpl w:val="AB8A79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57578"/>
    <w:multiLevelType w:val="hybridMultilevel"/>
    <w:tmpl w:val="1BB8EB4C"/>
    <w:lvl w:ilvl="0" w:tplc="AC32687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57C6E31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FD5DBB"/>
    <w:multiLevelType w:val="hybridMultilevel"/>
    <w:tmpl w:val="0922B66C"/>
    <w:lvl w:ilvl="0" w:tplc="0E960F4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F4A1239"/>
    <w:multiLevelType w:val="hybridMultilevel"/>
    <w:tmpl w:val="83EA1AF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89B"/>
    <w:rsid w:val="00002C56"/>
    <w:rsid w:val="000061A7"/>
    <w:rsid w:val="00012967"/>
    <w:rsid w:val="00030823"/>
    <w:rsid w:val="0003231D"/>
    <w:rsid w:val="000550F3"/>
    <w:rsid w:val="00073F43"/>
    <w:rsid w:val="0007795E"/>
    <w:rsid w:val="000813F8"/>
    <w:rsid w:val="000A1BCF"/>
    <w:rsid w:val="000B0403"/>
    <w:rsid w:val="001031CA"/>
    <w:rsid w:val="00111387"/>
    <w:rsid w:val="00114BD8"/>
    <w:rsid w:val="00147A51"/>
    <w:rsid w:val="00150F16"/>
    <w:rsid w:val="00162101"/>
    <w:rsid w:val="001665A0"/>
    <w:rsid w:val="001A7C03"/>
    <w:rsid w:val="001A7C86"/>
    <w:rsid w:val="001D0CDA"/>
    <w:rsid w:val="001D2E33"/>
    <w:rsid w:val="001E1410"/>
    <w:rsid w:val="00205A8E"/>
    <w:rsid w:val="00213FCF"/>
    <w:rsid w:val="00215EBF"/>
    <w:rsid w:val="00216A66"/>
    <w:rsid w:val="00221F7B"/>
    <w:rsid w:val="00261E91"/>
    <w:rsid w:val="002B63D5"/>
    <w:rsid w:val="002C6406"/>
    <w:rsid w:val="002D2788"/>
    <w:rsid w:val="003413CB"/>
    <w:rsid w:val="003667E1"/>
    <w:rsid w:val="0037315C"/>
    <w:rsid w:val="00377911"/>
    <w:rsid w:val="00381F22"/>
    <w:rsid w:val="003C3EA6"/>
    <w:rsid w:val="003E3755"/>
    <w:rsid w:val="003E6353"/>
    <w:rsid w:val="003F7A69"/>
    <w:rsid w:val="00407605"/>
    <w:rsid w:val="004160D1"/>
    <w:rsid w:val="00433874"/>
    <w:rsid w:val="0043586F"/>
    <w:rsid w:val="004508F9"/>
    <w:rsid w:val="00484C86"/>
    <w:rsid w:val="00484E67"/>
    <w:rsid w:val="00485A6D"/>
    <w:rsid w:val="004B20C1"/>
    <w:rsid w:val="004B29E7"/>
    <w:rsid w:val="004C0ABE"/>
    <w:rsid w:val="004E3CE4"/>
    <w:rsid w:val="004F52BE"/>
    <w:rsid w:val="0050102C"/>
    <w:rsid w:val="0050404C"/>
    <w:rsid w:val="00510B3B"/>
    <w:rsid w:val="00514316"/>
    <w:rsid w:val="00560F1D"/>
    <w:rsid w:val="005857C8"/>
    <w:rsid w:val="00585AF9"/>
    <w:rsid w:val="005A6931"/>
    <w:rsid w:val="005B523F"/>
    <w:rsid w:val="005D1CD6"/>
    <w:rsid w:val="005D50F2"/>
    <w:rsid w:val="005E3A16"/>
    <w:rsid w:val="00603A4B"/>
    <w:rsid w:val="00607F6B"/>
    <w:rsid w:val="006174A4"/>
    <w:rsid w:val="00625837"/>
    <w:rsid w:val="00625ACC"/>
    <w:rsid w:val="00633585"/>
    <w:rsid w:val="00640BA4"/>
    <w:rsid w:val="00643AE8"/>
    <w:rsid w:val="00656043"/>
    <w:rsid w:val="006D2DA1"/>
    <w:rsid w:val="006D37CF"/>
    <w:rsid w:val="006D61B5"/>
    <w:rsid w:val="00712FBC"/>
    <w:rsid w:val="0071671C"/>
    <w:rsid w:val="007255B5"/>
    <w:rsid w:val="00726143"/>
    <w:rsid w:val="00762362"/>
    <w:rsid w:val="007663D4"/>
    <w:rsid w:val="0077036F"/>
    <w:rsid w:val="007741A2"/>
    <w:rsid w:val="00792AF2"/>
    <w:rsid w:val="007A3978"/>
    <w:rsid w:val="007B25A2"/>
    <w:rsid w:val="007D63FD"/>
    <w:rsid w:val="007E0091"/>
    <w:rsid w:val="008021D9"/>
    <w:rsid w:val="008260D4"/>
    <w:rsid w:val="008447FA"/>
    <w:rsid w:val="0087529D"/>
    <w:rsid w:val="008C0D75"/>
    <w:rsid w:val="008D49A0"/>
    <w:rsid w:val="008E1702"/>
    <w:rsid w:val="00924CC3"/>
    <w:rsid w:val="00966F2D"/>
    <w:rsid w:val="00970F30"/>
    <w:rsid w:val="00974CC8"/>
    <w:rsid w:val="00987E5D"/>
    <w:rsid w:val="0099565A"/>
    <w:rsid w:val="009C41DD"/>
    <w:rsid w:val="009E4F45"/>
    <w:rsid w:val="00A01D77"/>
    <w:rsid w:val="00A059BD"/>
    <w:rsid w:val="00A07C26"/>
    <w:rsid w:val="00A11C4C"/>
    <w:rsid w:val="00A2397B"/>
    <w:rsid w:val="00A23ED2"/>
    <w:rsid w:val="00A374A8"/>
    <w:rsid w:val="00A43E7E"/>
    <w:rsid w:val="00A45C47"/>
    <w:rsid w:val="00A5151A"/>
    <w:rsid w:val="00A64949"/>
    <w:rsid w:val="00A67AE9"/>
    <w:rsid w:val="00A920CC"/>
    <w:rsid w:val="00A96F1F"/>
    <w:rsid w:val="00AB089B"/>
    <w:rsid w:val="00AB31B5"/>
    <w:rsid w:val="00AB36AA"/>
    <w:rsid w:val="00AB6A0E"/>
    <w:rsid w:val="00AD403B"/>
    <w:rsid w:val="00AD4122"/>
    <w:rsid w:val="00AE08B8"/>
    <w:rsid w:val="00AE60C0"/>
    <w:rsid w:val="00B1697C"/>
    <w:rsid w:val="00B63546"/>
    <w:rsid w:val="00B6761E"/>
    <w:rsid w:val="00BB307A"/>
    <w:rsid w:val="00BC38D1"/>
    <w:rsid w:val="00BC5876"/>
    <w:rsid w:val="00BE5A41"/>
    <w:rsid w:val="00C02106"/>
    <w:rsid w:val="00C02E21"/>
    <w:rsid w:val="00C24AA8"/>
    <w:rsid w:val="00C33E56"/>
    <w:rsid w:val="00C629BA"/>
    <w:rsid w:val="00C72579"/>
    <w:rsid w:val="00CA0427"/>
    <w:rsid w:val="00CB3239"/>
    <w:rsid w:val="00CB400E"/>
    <w:rsid w:val="00CB7652"/>
    <w:rsid w:val="00CD4335"/>
    <w:rsid w:val="00CE1EC1"/>
    <w:rsid w:val="00CE51A5"/>
    <w:rsid w:val="00CE7557"/>
    <w:rsid w:val="00CF792E"/>
    <w:rsid w:val="00D02D2B"/>
    <w:rsid w:val="00D1765B"/>
    <w:rsid w:val="00D2187B"/>
    <w:rsid w:val="00D24EC1"/>
    <w:rsid w:val="00D32DA4"/>
    <w:rsid w:val="00D52B80"/>
    <w:rsid w:val="00D624C7"/>
    <w:rsid w:val="00D752AF"/>
    <w:rsid w:val="00D756B0"/>
    <w:rsid w:val="00D902F6"/>
    <w:rsid w:val="00D9670C"/>
    <w:rsid w:val="00DB07E7"/>
    <w:rsid w:val="00DC0E36"/>
    <w:rsid w:val="00DC4ADE"/>
    <w:rsid w:val="00DE0E03"/>
    <w:rsid w:val="00DE773F"/>
    <w:rsid w:val="00E056B5"/>
    <w:rsid w:val="00E21897"/>
    <w:rsid w:val="00E229EF"/>
    <w:rsid w:val="00E323B8"/>
    <w:rsid w:val="00E450DA"/>
    <w:rsid w:val="00E46BC9"/>
    <w:rsid w:val="00E46E9B"/>
    <w:rsid w:val="00E6436F"/>
    <w:rsid w:val="00E84183"/>
    <w:rsid w:val="00EA258C"/>
    <w:rsid w:val="00ED3448"/>
    <w:rsid w:val="00ED515B"/>
    <w:rsid w:val="00ED7ABC"/>
    <w:rsid w:val="00EE0445"/>
    <w:rsid w:val="00EE6712"/>
    <w:rsid w:val="00F0094F"/>
    <w:rsid w:val="00F02284"/>
    <w:rsid w:val="00F0318E"/>
    <w:rsid w:val="00F14E41"/>
    <w:rsid w:val="00F444B3"/>
    <w:rsid w:val="00F918C1"/>
    <w:rsid w:val="00FA2A4E"/>
    <w:rsid w:val="00FA6464"/>
    <w:rsid w:val="00FC466C"/>
    <w:rsid w:val="00FC70C6"/>
    <w:rsid w:val="00FF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09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63D5"/>
    <w:pPr>
      <w:ind w:left="720"/>
    </w:pPr>
  </w:style>
  <w:style w:type="table" w:styleId="TableGrid">
    <w:name w:val="Table Grid"/>
    <w:basedOn w:val="TableNormal"/>
    <w:uiPriority w:val="99"/>
    <w:rsid w:val="00F0228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png"/><Relationship Id="rId50" Type="http://schemas.openxmlformats.org/officeDocument/2006/relationships/image" Target="media/image44.wmf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41" Type="http://schemas.openxmlformats.org/officeDocument/2006/relationships/image" Target="media/image35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8.png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10" Type="http://schemas.openxmlformats.org/officeDocument/2006/relationships/image" Target="media/image5.wmf"/><Relationship Id="rId19" Type="http://schemas.openxmlformats.org/officeDocument/2006/relationships/image" Target="media/image13.png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8" Type="http://schemas.openxmlformats.org/officeDocument/2006/relationships/image" Target="media/image3.wmf"/><Relationship Id="rId5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3</Pages>
  <Words>362</Words>
  <Characters>2066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hilmi cekic</dc:creator>
  <cp:keywords>www.sorubak.com</cp:keywords>
  <dc:description/>
  <cp:lastModifiedBy>edanur</cp:lastModifiedBy>
  <cp:revision>207</cp:revision>
  <dcterms:created xsi:type="dcterms:W3CDTF">2014-04-01T05:57:00Z</dcterms:created>
  <dcterms:modified xsi:type="dcterms:W3CDTF">2015-03-01T11:16:00Z</dcterms:modified>
</cp:coreProperties>
</file>