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B2A" w:rsidRDefault="00D94B2A" w:rsidP="00417E16">
      <w:pPr>
        <w:tabs>
          <w:tab w:val="left" w:pos="10238"/>
        </w:tabs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margin-left:483pt;margin-top:1.25pt;width:79.9pt;height:87.85pt;z-index:251651072"/>
        </w:pict>
      </w:r>
      <w:r>
        <w:tab/>
      </w:r>
    </w:p>
    <w:p w:rsidR="00D94B2A" w:rsidRDefault="00D94B2A" w:rsidP="00417E16"/>
    <w:p w:rsidR="00D94B2A" w:rsidRDefault="00D94B2A" w:rsidP="00417E16">
      <w:pPr>
        <w:ind w:firstLine="708"/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left:0;text-align:left;margin-left:-4.35pt;margin-top:-49.65pt;width:487.35pt;height:104pt;z-index:251650048">
            <v:textbox>
              <w:txbxContent>
                <w:p w:rsidR="00D94B2A" w:rsidRPr="004E4166" w:rsidRDefault="00D94B2A" w:rsidP="000B6E85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 w:cs="Bookman Old Style"/>
                    </w:rPr>
                    <w:t>201</w:t>
                  </w:r>
                  <w:r>
                    <w:rPr>
                      <w:rFonts w:ascii="Bookman Old Style" w:hAnsi="Bookman Old Style" w:cs="Bookman Old Style"/>
                    </w:rPr>
                    <w:t>4</w:t>
                  </w:r>
                  <w:r w:rsidRPr="00111AD4">
                    <w:rPr>
                      <w:rFonts w:ascii="Bookman Old Style" w:hAnsi="Bookman Old Style" w:cs="Bookman Old Style"/>
                    </w:rPr>
                    <w:t>-201</w:t>
                  </w:r>
                  <w:r>
                    <w:rPr>
                      <w:rFonts w:ascii="Bookman Old Style" w:hAnsi="Bookman Old Style" w:cs="Bookman Old Style"/>
                    </w:rPr>
                    <w:t>5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 w:cs="Bookman Old Style"/>
                    </w:rPr>
                    <w:t>G</w:t>
                  </w:r>
                  <w:r>
                    <w:rPr>
                      <w:rFonts w:ascii="Bookman Old Style" w:hAnsi="Bookman Old Style" w:cs="Bookman Old Style"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OKULU 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SINIFI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>MATEMATİK DERSİ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 </w:t>
                  </w:r>
                  <w:r>
                    <w:rPr>
                      <w:rFonts w:ascii="Bookman Old Style" w:hAnsi="Bookman Old Style" w:cs="Bookman Old Style"/>
                    </w:rPr>
                    <w:t>2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.DÖNEM </w:t>
                  </w:r>
                  <w:r>
                    <w:rPr>
                      <w:rFonts w:ascii="Bookman Old Style" w:hAnsi="Bookman Old Style" w:cs="Bookman Old Style"/>
                    </w:rPr>
                    <w:t>1</w:t>
                  </w:r>
                  <w:r w:rsidRPr="00111AD4">
                    <w:rPr>
                      <w:rFonts w:ascii="Bookman Old Style" w:hAnsi="Bookman Old Style" w:cs="Bookman Old Style"/>
                    </w:rPr>
                    <w:t>.SINAVI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NO:……..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ARİHİ:…../……/…………</w:t>
                  </w:r>
                </w:p>
                <w:p w:rsidR="00D94B2A" w:rsidRPr="00111AD4" w:rsidRDefault="00D94B2A" w:rsidP="000B6E85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</w:rPr>
                  </w:pPr>
                </w:p>
                <w:p w:rsidR="00D94B2A" w:rsidRPr="004E4166" w:rsidRDefault="00D94B2A" w:rsidP="000B6E85">
                  <w:pPr>
                    <w:shd w:val="clear" w:color="auto" w:fill="F2F2F2"/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 w:cs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D94B2A" w:rsidRPr="006330DC" w:rsidRDefault="00D94B2A" w:rsidP="000B6E85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D94B2A" w:rsidRPr="00111AD4" w:rsidRDefault="00D94B2A" w:rsidP="000B6E85">
                  <w:pPr>
                    <w:shd w:val="clear" w:color="auto" w:fill="F2F2F2"/>
                  </w:pPr>
                </w:p>
              </w:txbxContent>
            </v:textbox>
          </v:shape>
        </w:pict>
      </w:r>
    </w:p>
    <w:p w:rsidR="00D94B2A" w:rsidRPr="00417E16" w:rsidRDefault="00D94B2A" w:rsidP="00417E16"/>
    <w:tbl>
      <w:tblPr>
        <w:tblpPr w:leftFromText="141" w:rightFromText="141" w:vertAnchor="text" w:horzAnchor="margin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24"/>
        <w:gridCol w:w="5724"/>
      </w:tblGrid>
      <w:tr w:rsidR="00D94B2A" w:rsidRPr="000B6E85">
        <w:trPr>
          <w:trHeight w:val="2685"/>
        </w:trPr>
        <w:tc>
          <w:tcPr>
            <w:tcW w:w="11448" w:type="dxa"/>
            <w:gridSpan w:val="2"/>
          </w:tcPr>
          <w:p w:rsidR="00D94B2A" w:rsidRPr="000B6E85" w:rsidRDefault="00D94B2A" w:rsidP="000B6E85">
            <w:pPr>
              <w:tabs>
                <w:tab w:val="left" w:pos="2184"/>
              </w:tabs>
              <w:spacing w:after="0" w:line="240" w:lineRule="auto"/>
            </w:pPr>
            <w:r w:rsidRPr="000B6E85">
              <w:t xml:space="preserve">Aşağıdaki şekillerin hangi tür kesir olduğunu ve sayısal kesir ifadesini yazınız.  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>10 Puan</w:t>
            </w:r>
          </w:p>
          <w:tbl>
            <w:tblPr>
              <w:tblpPr w:leftFromText="141" w:rightFromText="141" w:vertAnchor="text" w:horzAnchor="page" w:tblpX="3862" w:tblpY="3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60"/>
              <w:gridCol w:w="560"/>
            </w:tblGrid>
            <w:tr w:rsidR="00D94B2A" w:rsidRPr="000B6E85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  <w:tr w:rsidR="00D94B2A" w:rsidRPr="000B6E85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margin" w:tblpXSpec="center" w:tblpY="3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60"/>
              <w:gridCol w:w="560"/>
            </w:tblGrid>
            <w:tr w:rsidR="00D94B2A" w:rsidRPr="000B6E85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  <w:tr w:rsidR="00D94B2A" w:rsidRPr="000B6E85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page" w:tblpX="6790" w:tblpY="37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0"/>
            </w:tblGrid>
            <w:tr w:rsidR="00D94B2A" w:rsidRPr="000B6E85">
              <w:trPr>
                <w:trHeight w:val="886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page" w:tblpX="8119" w:tblpY="3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0"/>
            </w:tblGrid>
            <w:tr w:rsidR="00D94B2A" w:rsidRPr="000B6E85">
              <w:trPr>
                <w:trHeight w:val="886"/>
              </w:trPr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page" w:tblpX="9464" w:tblpY="3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60"/>
              <w:gridCol w:w="560"/>
            </w:tblGrid>
            <w:tr w:rsidR="00D94B2A" w:rsidRPr="000B6E85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  <w:tr w:rsidR="00D94B2A" w:rsidRPr="000B6E85">
              <w:trPr>
                <w:trHeight w:val="438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</w:tbl>
          <w:p w:rsidR="00D94B2A" w:rsidRPr="000B6E85" w:rsidRDefault="00D94B2A" w:rsidP="000B6E85">
            <w:pPr>
              <w:spacing w:after="0" w:line="240" w:lineRule="auto"/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02"/>
              <w:gridCol w:w="502"/>
              <w:gridCol w:w="502"/>
            </w:tblGrid>
            <w:tr w:rsidR="00D94B2A" w:rsidRPr="000B6E85">
              <w:trPr>
                <w:trHeight w:val="431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</w:tcPr>
                <w:p w:rsidR="00D94B2A" w:rsidRPr="000B6E85" w:rsidRDefault="00D94B2A" w:rsidP="00260BDB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260BDB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</w:tcPr>
                <w:p w:rsidR="00D94B2A" w:rsidRPr="000B6E85" w:rsidRDefault="00D94B2A" w:rsidP="00260BDB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</w:tr>
            <w:tr w:rsidR="00D94B2A" w:rsidRPr="000B6E85">
              <w:trPr>
                <w:trHeight w:val="431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260BDB">
                  <w:pPr>
                    <w:framePr w:hSpace="141" w:wrap="around" w:vAnchor="text" w:hAnchor="margin" w:y="214"/>
                    <w:spacing w:after="0" w:line="240" w:lineRule="auto"/>
                  </w:pPr>
                  <w:r w:rsidRPr="000B6E85">
                    <w:t xml:space="preserve"> </w:t>
                  </w: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</w:tcPr>
                <w:p w:rsidR="00D94B2A" w:rsidRPr="000B6E85" w:rsidRDefault="00D94B2A" w:rsidP="00260BDB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260BDB">
                  <w:pPr>
                    <w:framePr w:hSpace="141" w:wrap="around" w:vAnchor="text" w:hAnchor="margin" w:y="214"/>
                    <w:spacing w:after="0" w:line="240" w:lineRule="auto"/>
                  </w:pPr>
                </w:p>
              </w:tc>
            </w:tr>
          </w:tbl>
          <w:tbl>
            <w:tblPr>
              <w:tblpPr w:leftFromText="141" w:rightFromText="141" w:vertAnchor="text" w:horzAnchor="page" w:tblpX="2170" w:tblpY="-86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82"/>
              <w:gridCol w:w="282"/>
              <w:gridCol w:w="282"/>
              <w:gridCol w:w="282"/>
            </w:tblGrid>
            <w:tr w:rsidR="00D94B2A" w:rsidRPr="000B6E85">
              <w:trPr>
                <w:trHeight w:val="430"/>
              </w:trPr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0000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  <w:tr w:rsidR="00D94B2A" w:rsidRPr="000B6E85">
              <w:trPr>
                <w:trHeight w:val="430"/>
              </w:trPr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B2A" w:rsidRPr="000B6E85" w:rsidRDefault="00D94B2A" w:rsidP="000B6E85">
                  <w:pPr>
                    <w:spacing w:after="0" w:line="240" w:lineRule="auto"/>
                  </w:pPr>
                </w:p>
              </w:tc>
            </w:tr>
          </w:tbl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  <w:r w:rsidRPr="000B6E85">
              <w:t>………………………..            …………………..          ………………………………………..            ………………………………………………………………..</w:t>
            </w: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  <w:r w:rsidRPr="000B6E85">
              <w:t xml:space="preserve">       -------                                -------                                     -------                                                                  -------                          </w:t>
            </w:r>
          </w:p>
        </w:tc>
      </w:tr>
      <w:tr w:rsidR="00D94B2A" w:rsidRPr="000B6E85">
        <w:trPr>
          <w:trHeight w:val="10901"/>
        </w:trPr>
        <w:tc>
          <w:tcPr>
            <w:tcW w:w="5724" w:type="dxa"/>
          </w:tcPr>
          <w:p w:rsidR="00D94B2A" w:rsidRPr="000B6E85" w:rsidRDefault="00D94B2A" w:rsidP="000B6E85">
            <w:pPr>
              <w:tabs>
                <w:tab w:val="left" w:pos="218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DOĞRU YANLIŞ   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>10 Puan</w:t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>(     )   “</w:t>
            </w:r>
            <w:r w:rsidRPr="000B6E85">
              <w:rPr>
                <w:b/>
                <w:bCs/>
                <w:sz w:val="22"/>
                <w:szCs w:val="22"/>
              </w:rPr>
              <w:t>Payda</w:t>
            </w:r>
            <w:r w:rsidRPr="000B6E85">
              <w:rPr>
                <w:sz w:val="22"/>
                <w:szCs w:val="22"/>
              </w:rPr>
              <w:t>” bir bütünün kaç eş parçaya bölündüğünü, “</w:t>
            </w:r>
            <w:r w:rsidRPr="000B6E85">
              <w:rPr>
                <w:b/>
                <w:bCs/>
                <w:sz w:val="22"/>
                <w:szCs w:val="22"/>
              </w:rPr>
              <w:t>pay</w:t>
            </w:r>
            <w:r w:rsidRPr="000B6E85">
              <w:rPr>
                <w:sz w:val="22"/>
                <w:szCs w:val="22"/>
              </w:rPr>
              <w:t>” ise bu bütünden kaç eş parça alındığını gösterir.</w:t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 xml:space="preserve">(     )   Bir kesrin pay ve paydasındaki sayılar birbirine eşit ise, o kesrin değeri </w:t>
            </w:r>
            <w:r w:rsidRPr="000B6E85">
              <w:rPr>
                <w:b/>
                <w:bCs/>
                <w:sz w:val="22"/>
                <w:szCs w:val="22"/>
              </w:rPr>
              <w:t>1</w:t>
            </w:r>
            <w:r w:rsidRPr="000B6E85">
              <w:rPr>
                <w:sz w:val="22"/>
                <w:szCs w:val="22"/>
              </w:rPr>
              <w:t>’dir.</w:t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 xml:space="preserve">(     )   Payı, paydasından büyük olan kesirlere </w:t>
            </w:r>
            <w:r w:rsidRPr="000B6E85">
              <w:rPr>
                <w:b/>
                <w:bCs/>
                <w:sz w:val="22"/>
                <w:szCs w:val="22"/>
                <w:u w:val="single"/>
              </w:rPr>
              <w:t>bileşik kesir</w:t>
            </w:r>
            <w:r w:rsidRPr="000B6E85">
              <w:rPr>
                <w:sz w:val="22"/>
                <w:szCs w:val="22"/>
              </w:rPr>
              <w:t xml:space="preserve"> denir.</w:t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 xml:space="preserve">(     )   Payı, paydasından büyük olan kesirlere </w:t>
            </w:r>
            <w:r w:rsidRPr="000B6E85">
              <w:rPr>
                <w:b/>
                <w:bCs/>
                <w:sz w:val="22"/>
                <w:szCs w:val="22"/>
                <w:u w:val="single"/>
              </w:rPr>
              <w:t>basit kesir</w:t>
            </w:r>
            <w:r w:rsidRPr="000B6E85">
              <w:rPr>
                <w:sz w:val="22"/>
                <w:szCs w:val="22"/>
              </w:rPr>
              <w:t xml:space="preserve"> denir.</w:t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 xml:space="preserve">(     )   Payı, 1 olan kesirlere </w:t>
            </w:r>
            <w:r w:rsidRPr="000B6E85">
              <w:rPr>
                <w:b/>
                <w:bCs/>
                <w:sz w:val="22"/>
                <w:szCs w:val="22"/>
              </w:rPr>
              <w:t>birim kesir</w:t>
            </w:r>
            <w:r w:rsidRPr="000B6E85">
              <w:rPr>
                <w:sz w:val="22"/>
                <w:szCs w:val="22"/>
              </w:rPr>
              <w:t xml:space="preserve"> denir.</w:t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ab/>
              <w:t>ÇOKTAN SEÇMELİ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s1028" type="#_x0000_t75" style="position:absolute;margin-left:-.05pt;margin-top:10.85pt;width:51.5pt;height:68.8pt;z-index:251652096;visibility:visible">
                  <v:imagedata r:id="rId4" o:title=""/>
                </v:shape>
              </w:pict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b/>
                <w:bCs/>
                <w:sz w:val="22"/>
                <w:szCs w:val="22"/>
              </w:rPr>
            </w:pPr>
          </w:p>
          <w:p w:rsidR="00D94B2A" w:rsidRPr="000B6E85" w:rsidRDefault="00D94B2A" w:rsidP="000B6E85">
            <w:pPr>
              <w:tabs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ab/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 xml:space="preserve">1-)Cebimde </w:t>
            </w:r>
            <w:r w:rsidRPr="000B6E85">
              <w:rPr>
                <w:b/>
                <w:bCs/>
                <w:sz w:val="22"/>
                <w:szCs w:val="22"/>
              </w:rPr>
              <w:t>45 TL</w:t>
            </w:r>
            <w:r w:rsidRPr="000B6E85">
              <w:rPr>
                <w:sz w:val="22"/>
                <w:szCs w:val="22"/>
              </w:rPr>
              <w:t xml:space="preserve"> vardı.  </w:t>
            </w:r>
            <w:r w:rsidRPr="000B6E85">
              <w:rPr>
                <w:b/>
                <w:bCs/>
                <w:sz w:val="22"/>
                <w:szCs w:val="22"/>
              </w:rPr>
              <w:fldChar w:fldCharType="begin"/>
            </w:r>
            <w:r w:rsidRPr="000B6E85">
              <w:rPr>
                <w:b/>
                <w:bCs/>
                <w:sz w:val="22"/>
                <w:szCs w:val="22"/>
              </w:rPr>
              <w:instrText xml:space="preserve"> QUOTE </w:instrText>
            </w:r>
            <w:r>
              <w:pict>
                <v:shape id="_x0000_i1025" type="#_x0000_t75" style="width:11.25pt;height:24pt">
                  <v:imagedata r:id="rId5" o:title="" chromakey="white"/>
                </v:shape>
              </w:pict>
            </w:r>
            <w:r w:rsidRPr="000B6E85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0B6E85">
              <w:rPr>
                <w:b/>
                <w:bCs/>
                <w:sz w:val="22"/>
                <w:szCs w:val="22"/>
              </w:rPr>
              <w:fldChar w:fldCharType="separate"/>
            </w:r>
            <w:r>
              <w:pict>
                <v:shape id="_x0000_i1026" type="#_x0000_t75" style="width:11.25pt;height:24pt">
                  <v:imagedata r:id="rId5" o:title="" chromakey="white"/>
                </v:shape>
              </w:pict>
            </w:r>
            <w:r w:rsidRPr="000B6E85">
              <w:rPr>
                <w:b/>
                <w:bCs/>
                <w:sz w:val="22"/>
                <w:szCs w:val="22"/>
              </w:rPr>
              <w:fldChar w:fldCharType="end"/>
            </w:r>
            <w:r w:rsidRPr="000B6E85">
              <w:rPr>
                <w:b/>
                <w:bCs/>
                <w:sz w:val="22"/>
                <w:szCs w:val="22"/>
              </w:rPr>
              <w:t>’</w:t>
            </w:r>
            <w:r w:rsidRPr="000B6E85">
              <w:rPr>
                <w:sz w:val="22"/>
                <w:szCs w:val="22"/>
              </w:rPr>
              <w:t xml:space="preserve">ü ile arkadaşıma doğum günü için hediye aldım. Arkadaşıma aldığım hediyeye kaç lira verdim?  </w:t>
            </w:r>
            <w:r w:rsidRPr="000B6E85">
              <w:rPr>
                <w:b/>
                <w:bCs/>
              </w:rPr>
              <w:t>5 Puan</w:t>
            </w:r>
          </w:p>
          <w:p w:rsidR="00D94B2A" w:rsidRPr="000B6E85" w:rsidRDefault="00D94B2A" w:rsidP="000B6E85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A) 27 TL       B) 24 TL</w:t>
            </w:r>
            <w:r w:rsidRPr="000B6E85">
              <w:rPr>
                <w:rFonts w:ascii="Times New Roman" w:hAnsi="Times New Roman" w:cs="Times New Roman"/>
              </w:rPr>
              <w:tab/>
              <w:t xml:space="preserve">       C) 18 TL</w:t>
            </w:r>
            <w:r w:rsidRPr="000B6E85">
              <w:rPr>
                <w:rFonts w:ascii="Times New Roman" w:hAnsi="Times New Roman" w:cs="Times New Roman"/>
              </w:rPr>
              <w:tab/>
              <w:t xml:space="preserve">       D) 15 TL</w:t>
            </w:r>
          </w:p>
          <w:p w:rsidR="00D94B2A" w:rsidRPr="000B6E85" w:rsidRDefault="00D94B2A" w:rsidP="000B6E85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 xml:space="preserve">2-)İki basamaklı en büyük doğal sayının  </w:t>
            </w:r>
            <w:r w:rsidRPr="000B6E85">
              <w:rPr>
                <w:b/>
                <w:bCs/>
                <w:sz w:val="22"/>
                <w:szCs w:val="22"/>
              </w:rPr>
              <w:fldChar w:fldCharType="begin"/>
            </w:r>
            <w:r w:rsidRPr="000B6E85">
              <w:rPr>
                <w:b/>
                <w:bCs/>
                <w:sz w:val="22"/>
                <w:szCs w:val="22"/>
              </w:rPr>
              <w:instrText xml:space="preserve"> QUOTE </w:instrText>
            </w:r>
            <w:r>
              <w:pict>
                <v:shape id="_x0000_i1027" type="#_x0000_t75" style="width:8.25pt;height:23.25pt">
                  <v:imagedata r:id="rId6" o:title="" chromakey="white"/>
                </v:shape>
              </w:pict>
            </w:r>
            <w:r w:rsidRPr="000B6E85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0B6E85">
              <w:rPr>
                <w:b/>
                <w:bCs/>
                <w:sz w:val="22"/>
                <w:szCs w:val="22"/>
              </w:rPr>
              <w:fldChar w:fldCharType="separate"/>
            </w:r>
            <w:r>
              <w:pict>
                <v:shape id="_x0000_i1028" type="#_x0000_t75" style="width:8.25pt;height:23.25pt">
                  <v:imagedata r:id="rId6" o:title="" chromakey="white"/>
                </v:shape>
              </w:pict>
            </w:r>
            <w:r w:rsidRPr="000B6E85">
              <w:rPr>
                <w:b/>
                <w:bCs/>
                <w:sz w:val="22"/>
                <w:szCs w:val="22"/>
              </w:rPr>
              <w:fldChar w:fldCharType="end"/>
            </w:r>
            <w:r w:rsidRPr="000B6E85">
              <w:rPr>
                <w:b/>
                <w:bCs/>
                <w:sz w:val="22"/>
                <w:szCs w:val="22"/>
              </w:rPr>
              <w:t>’</w:t>
            </w:r>
            <w:r w:rsidRPr="000B6E85">
              <w:rPr>
                <w:sz w:val="22"/>
                <w:szCs w:val="22"/>
              </w:rPr>
              <w:t xml:space="preserve">si kaç eder?                </w:t>
            </w:r>
            <w:r w:rsidRPr="000B6E85">
              <w:rPr>
                <w:b/>
                <w:bCs/>
              </w:rPr>
              <w:t>5 Puan</w:t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>A) 97</w:t>
            </w:r>
            <w:r w:rsidRPr="000B6E85">
              <w:rPr>
                <w:sz w:val="22"/>
                <w:szCs w:val="22"/>
              </w:rPr>
              <w:tab/>
              <w:t>B) 84</w:t>
            </w:r>
            <w:r w:rsidRPr="000B6E85">
              <w:rPr>
                <w:sz w:val="22"/>
                <w:szCs w:val="22"/>
              </w:rPr>
              <w:tab/>
              <w:t>C) 66</w:t>
            </w:r>
            <w:r w:rsidRPr="000B6E85">
              <w:rPr>
                <w:sz w:val="22"/>
                <w:szCs w:val="22"/>
              </w:rPr>
              <w:tab/>
              <w:t>D) 33</w:t>
            </w:r>
          </w:p>
          <w:p w:rsidR="00D94B2A" w:rsidRPr="000B6E85" w:rsidRDefault="00D94B2A" w:rsidP="000B6E85">
            <w:pPr>
              <w:tabs>
                <w:tab w:val="left" w:pos="237"/>
                <w:tab w:val="left" w:pos="196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724" w:type="dxa"/>
          </w:tcPr>
          <w:p w:rsidR="00D94B2A" w:rsidRPr="000B6E85" w:rsidRDefault="00D94B2A" w:rsidP="000B6E85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>3-) “</w:t>
            </w:r>
            <w:r w:rsidRPr="000B6E85">
              <w:rPr>
                <w:b/>
                <w:bCs/>
                <w:sz w:val="22"/>
                <w:szCs w:val="22"/>
              </w:rPr>
              <w:t>7, 9, 0, 4, 2</w:t>
            </w:r>
            <w:r w:rsidRPr="000B6E85">
              <w:rPr>
                <w:sz w:val="22"/>
                <w:szCs w:val="22"/>
              </w:rPr>
              <w:t xml:space="preserve">” rakamlarını birer kez kullanarak oluşturulan, en küçük beş basamaklı doğal sayının </w:t>
            </w:r>
            <w:r w:rsidRPr="000B6E85">
              <w:rPr>
                <w:sz w:val="22"/>
                <w:szCs w:val="22"/>
                <w:u w:val="single"/>
              </w:rPr>
              <w:t>yüzler basamağında</w:t>
            </w:r>
            <w:r w:rsidRPr="000B6E85">
              <w:rPr>
                <w:sz w:val="22"/>
                <w:szCs w:val="22"/>
              </w:rPr>
              <w:t xml:space="preserve">ki rakamın basamak değeri kaçtır?   </w:t>
            </w:r>
            <w:r w:rsidRPr="000B6E85">
              <w:rPr>
                <w:b/>
                <w:bCs/>
              </w:rPr>
              <w:t>5 Puan</w:t>
            </w:r>
          </w:p>
          <w:p w:rsidR="00D94B2A" w:rsidRPr="000B6E85" w:rsidRDefault="00D94B2A" w:rsidP="000B6E85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>A) 400</w:t>
            </w:r>
            <w:r w:rsidRPr="000B6E85">
              <w:rPr>
                <w:sz w:val="22"/>
                <w:szCs w:val="22"/>
              </w:rPr>
              <w:tab/>
              <w:t>B) 200</w:t>
            </w:r>
          </w:p>
          <w:p w:rsidR="00D94B2A" w:rsidRPr="000B6E85" w:rsidRDefault="00D94B2A" w:rsidP="000B6E85">
            <w:pPr>
              <w:pStyle w:val="NoSpacing"/>
              <w:tabs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>C) 700</w:t>
            </w:r>
            <w:r w:rsidRPr="000B6E85">
              <w:rPr>
                <w:sz w:val="22"/>
                <w:szCs w:val="22"/>
              </w:rPr>
              <w:tab/>
              <w:t>D) 900</w:t>
            </w:r>
          </w:p>
          <w:p w:rsidR="00D94B2A" w:rsidRPr="000B6E85" w:rsidRDefault="00D94B2A" w:rsidP="000B6E85">
            <w:pPr>
              <w:tabs>
                <w:tab w:val="left" w:pos="218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>4-) “</w:t>
            </w:r>
            <w:r w:rsidRPr="000B6E85">
              <w:rPr>
                <w:b/>
                <w:bCs/>
                <w:sz w:val="22"/>
                <w:szCs w:val="22"/>
              </w:rPr>
              <w:t>9 on binlik + 6 yüzlük + 2 onluk</w:t>
            </w:r>
            <w:r w:rsidRPr="000B6E85">
              <w:rPr>
                <w:sz w:val="22"/>
                <w:szCs w:val="22"/>
              </w:rPr>
              <w:t xml:space="preserve">”                            Yukarıda çözümlenmiş olarak verilen sayı, aşağıda hangi seçenekte doğru olarak verilmiştir?  </w:t>
            </w:r>
            <w:r w:rsidRPr="000B6E85">
              <w:rPr>
                <w:b/>
                <w:bCs/>
              </w:rPr>
              <w:t>5 Puan</w:t>
            </w:r>
          </w:p>
          <w:p w:rsidR="00D94B2A" w:rsidRPr="000B6E85" w:rsidRDefault="00D94B2A" w:rsidP="000B6E85">
            <w:pPr>
              <w:pStyle w:val="NoSpacing"/>
              <w:tabs>
                <w:tab w:val="left" w:pos="70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</w:p>
          <w:p w:rsidR="00D94B2A" w:rsidRPr="000B6E85" w:rsidRDefault="00D94B2A" w:rsidP="000B6E85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>A) 962</w:t>
            </w:r>
            <w:r w:rsidRPr="000B6E85">
              <w:rPr>
                <w:sz w:val="22"/>
                <w:szCs w:val="22"/>
              </w:rPr>
              <w:tab/>
            </w:r>
            <w:r w:rsidRPr="000B6E85">
              <w:rPr>
                <w:sz w:val="22"/>
                <w:szCs w:val="22"/>
              </w:rPr>
              <w:tab/>
              <w:t>B) 96200</w:t>
            </w:r>
            <w:r w:rsidRPr="000B6E85">
              <w:rPr>
                <w:sz w:val="22"/>
                <w:szCs w:val="22"/>
              </w:rPr>
              <w:tab/>
            </w:r>
          </w:p>
          <w:p w:rsidR="00D94B2A" w:rsidRPr="000B6E85" w:rsidRDefault="00D94B2A" w:rsidP="000B6E85">
            <w:pPr>
              <w:pStyle w:val="NoSpacing"/>
              <w:tabs>
                <w:tab w:val="left" w:pos="2694"/>
                <w:tab w:val="left" w:pos="3969"/>
              </w:tabs>
              <w:rPr>
                <w:sz w:val="22"/>
                <w:szCs w:val="22"/>
              </w:rPr>
            </w:pPr>
            <w:r w:rsidRPr="000B6E85">
              <w:rPr>
                <w:sz w:val="22"/>
                <w:szCs w:val="22"/>
              </w:rPr>
              <w:t>C) 90062</w:t>
            </w:r>
            <w:r w:rsidRPr="000B6E85">
              <w:rPr>
                <w:sz w:val="22"/>
                <w:szCs w:val="22"/>
              </w:rPr>
              <w:tab/>
              <w:t>D) 90620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6E85">
              <w:rPr>
                <w:rFonts w:ascii="Times New Roman" w:hAnsi="Times New Roman" w:cs="Times New Roman"/>
              </w:rPr>
              <w:t xml:space="preserve">5-) </w: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Sami, kuruyemişçiden </w:t>
            </w:r>
            <w:r w:rsidRPr="000B6E85">
              <w:rPr>
                <w:rFonts w:ascii="Times New Roman" w:eastAsia="Times New Roman" w:hAnsi="Times New Roman" w:cs="Times New Roman"/>
                <w:color w:val="000000"/>
                <w:position w:val="-6"/>
              </w:rPr>
              <w:object w:dxaOrig="420" w:dyaOrig="279">
                <v:shape id="_x0000_i1029" type="#_x0000_t75" style="width:21pt;height:14.25pt" o:ole="">
                  <v:imagedata r:id="rId7" o:title=""/>
                </v:shape>
                <o:OLEObject Type="Embed" ProgID="Msxml2.SAXXMLReader.5.0" ShapeID="_x0000_i1029" DrawAspect="Content" ObjectID="_1488289716" r:id="rId8"/>
              </w:objec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g fındık, </w:t>
            </w:r>
            <w:r w:rsidRPr="00460509">
              <w:rPr>
                <w:rFonts w:ascii="Times New Roman" w:hAnsi="Times New Roman" w:cs="Times New Roman"/>
                <w:color w:val="000000"/>
                <w:position w:val="-6"/>
              </w:rPr>
              <w:pict>
                <v:shape id="_x0000_i1030" type="#_x0000_t75" style="width:19.5pt;height:10.5pt">
                  <v:imagedata r:id="rId9" o:title=""/>
                </v:shape>
              </w:pic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g ceviz, </w:t>
            </w:r>
            <w:r w:rsidRPr="00460509">
              <w:rPr>
                <w:rFonts w:ascii="Times New Roman" w:hAnsi="Times New Roman" w:cs="Times New Roman"/>
                <w:color w:val="000000"/>
                <w:position w:val="-6"/>
              </w:rPr>
              <w:pict>
                <v:shape id="_x0000_i1031" type="#_x0000_t75" style="width:19.5pt;height:10.5pt">
                  <v:imagedata r:id="rId10" o:title=""/>
                </v:shape>
              </w:pic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g badem, </w:t>
            </w:r>
            <w:r w:rsidRPr="00460509">
              <w:rPr>
                <w:rFonts w:ascii="Times New Roman" w:hAnsi="Times New Roman" w:cs="Times New Roman"/>
                <w:color w:val="000000"/>
                <w:position w:val="-6"/>
              </w:rPr>
              <w:pict>
                <v:shape id="_x0000_i1032" type="#_x0000_t75" style="width:19.5pt;height:10.5pt">
                  <v:imagedata r:id="rId11" o:title=""/>
                </v:shape>
              </w:pic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g fıstık ve </w:t>
            </w:r>
            <w:r w:rsidRPr="00460509">
              <w:rPr>
                <w:rFonts w:ascii="Times New Roman" w:hAnsi="Times New Roman" w:cs="Times New Roman"/>
                <w:color w:val="000000"/>
                <w:position w:val="-6"/>
              </w:rPr>
              <w:pict>
                <v:shape id="_x0000_i1033" type="#_x0000_t75" style="width:19.5pt;height:10.5pt">
                  <v:imagedata r:id="rId12" o:title=""/>
                </v:shape>
              </w:pic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g çekirdek alıyor. Sami’nin aldığı kuruyemişlerin toplamı kaç kg’ dır?  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>5 Puan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A) 3        B) 20 </w:t>
            </w:r>
            <w:r w:rsidRPr="000B6E85">
              <w:rPr>
                <w:rFonts w:ascii="Times New Roman" w:hAnsi="Times New Roman" w:cs="Times New Roman"/>
              </w:rPr>
              <w:tab/>
            </w:r>
            <w:r w:rsidRPr="000B6E85">
              <w:rPr>
                <w:rFonts w:ascii="Times New Roman" w:hAnsi="Times New Roman" w:cs="Times New Roman"/>
              </w:rPr>
              <w:tab/>
              <w:t>C) 200</w:t>
            </w:r>
            <w:r w:rsidRPr="000B6E85">
              <w:rPr>
                <w:rFonts w:ascii="Times New Roman" w:hAnsi="Times New Roman" w:cs="Times New Roman"/>
              </w:rPr>
              <w:tab/>
              <w:t xml:space="preserve">            D)2</w:t>
            </w:r>
            <w:r w:rsidRPr="000B6E85">
              <w:rPr>
                <w:rFonts w:ascii="Times New Roman" w:hAnsi="Times New Roman" w:cs="Times New Roman"/>
              </w:rPr>
              <w:tab/>
              <w:t xml:space="preserve">                               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6-) </w: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Bir araba 60 km’lik  yolun  </w:t>
            </w:r>
            <w:r w:rsidRPr="000B6E85">
              <w:rPr>
                <w:rFonts w:ascii="Times New Roman" w:eastAsia="Times New Roman" w:hAnsi="Times New Roman" w:cs="Times New Roman"/>
                <w:color w:val="000000"/>
                <w:position w:val="-24"/>
              </w:rPr>
              <w:object w:dxaOrig="220" w:dyaOrig="620">
                <v:shape id="_x0000_i1034" type="#_x0000_t75" style="width:11.25pt;height:30.75pt" o:ole="">
                  <v:imagedata r:id="rId13" o:title=""/>
                </v:shape>
                <o:OLEObject Type="Embed" ProgID="Equation.3" ShapeID="_x0000_i1034" DrawAspect="Content" ObjectID="_1488289717" r:id="rId14"/>
              </w:objec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 ünü gitmiştir. </w:t>
            </w:r>
            <w:r w:rsidRPr="000B6E85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Geriye</w: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 kaç km  yol  kalmıştır?</w:t>
            </w:r>
            <w:r w:rsidRPr="000B6E85">
              <w:rPr>
                <w:rFonts w:ascii="Times New Roman" w:hAnsi="Times New Roman" w:cs="Times New Roman"/>
              </w:rPr>
              <w:t xml:space="preserve"> 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>5 Puan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A) 24             B) 25             C) 26           D) 27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                                   </w:t>
            </w:r>
          </w:p>
        </w:tc>
      </w:tr>
    </w:tbl>
    <w:p w:rsidR="00D94B2A" w:rsidRPr="00417E16" w:rsidRDefault="00D94B2A" w:rsidP="00417E16"/>
    <w:p w:rsidR="00D94B2A" w:rsidRDefault="00D94B2A" w:rsidP="00417E16"/>
    <w:p w:rsidR="00D94B2A" w:rsidRPr="00417E16" w:rsidRDefault="00D94B2A" w:rsidP="00417E16">
      <w:pPr>
        <w:tabs>
          <w:tab w:val="left" w:pos="2184"/>
        </w:tabs>
      </w:pPr>
      <w: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2"/>
        <w:gridCol w:w="5732"/>
      </w:tblGrid>
      <w:tr w:rsidR="00D94B2A" w:rsidRPr="000B6E85">
        <w:trPr>
          <w:trHeight w:val="15168"/>
        </w:trPr>
        <w:tc>
          <w:tcPr>
            <w:tcW w:w="5732" w:type="dxa"/>
          </w:tcPr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7-) Sepetteki 45  yumurtanın </w:t>
            </w:r>
            <w:r w:rsidRPr="000B6E85">
              <w:rPr>
                <w:rFonts w:ascii="Times New Roman" w:eastAsia="Times New Roman" w:hAnsi="Times New Roman" w:cs="Times New Roman"/>
                <w:position w:val="-24"/>
              </w:rPr>
              <w:object w:dxaOrig="220" w:dyaOrig="620">
                <v:shape id="_x0000_i1035" type="#_x0000_t75" style="width:11.25pt;height:30.75pt" o:ole="">
                  <v:imagedata r:id="rId15" o:title=""/>
                </v:shape>
                <o:OLEObject Type="Embed" ProgID="Equation.3" ShapeID="_x0000_i1035" DrawAspect="Content" ObjectID="_1488289718" r:id="rId16"/>
              </w:object>
            </w:r>
            <w:r w:rsidRPr="000B6E85">
              <w:rPr>
                <w:rFonts w:ascii="Times New Roman" w:hAnsi="Times New Roman" w:cs="Times New Roman"/>
              </w:rPr>
              <w:t xml:space="preserve">i  beyaz, geriye  kalanı sarıdır. </w:t>
            </w:r>
            <w:r w:rsidRPr="000B6E85">
              <w:rPr>
                <w:rFonts w:ascii="Times New Roman" w:hAnsi="Times New Roman" w:cs="Times New Roman"/>
                <w:u w:val="single"/>
              </w:rPr>
              <w:t>Sepette kaç tane sarı yumurta vardır?</w:t>
            </w:r>
            <w:r w:rsidRPr="000B6E85">
              <w:rPr>
                <w:rFonts w:ascii="Times New Roman" w:hAnsi="Times New Roman" w:cs="Times New Roman"/>
              </w:rPr>
              <w:t xml:space="preserve"> 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>5 Puan</w:t>
            </w:r>
            <w:r w:rsidRPr="000B6E85">
              <w:rPr>
                <w:rFonts w:ascii="Times New Roman" w:hAnsi="Times New Roman" w:cs="Times New Roman"/>
              </w:rPr>
              <w:t xml:space="preserve">                                      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A) 26</w:t>
            </w:r>
            <w:r w:rsidRPr="000B6E85">
              <w:rPr>
                <w:rFonts w:ascii="Times New Roman" w:hAnsi="Times New Roman" w:cs="Times New Roman"/>
              </w:rPr>
              <w:tab/>
            </w:r>
            <w:r w:rsidRPr="000B6E85">
              <w:rPr>
                <w:rFonts w:ascii="Times New Roman" w:hAnsi="Times New Roman" w:cs="Times New Roman"/>
              </w:rPr>
              <w:tab/>
              <w:t xml:space="preserve">  B) 40             C) 15                D) 18</w:t>
            </w:r>
          </w:p>
          <w:p w:rsidR="00D94B2A" w:rsidRPr="000B6E85" w:rsidRDefault="00D94B2A" w:rsidP="000B6E85">
            <w:pPr>
              <w:tabs>
                <w:tab w:val="left" w:pos="2184"/>
              </w:tabs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61.8pt;margin-top:4.45pt;width:7.85pt;height:10.3pt;flip:x;z-index:251663360" o:connectortype="straight"/>
              </w:pict>
            </w:r>
            <w:r>
              <w:rPr>
                <w:noProof/>
                <w:lang w:eastAsia="tr-TR"/>
              </w:rPr>
              <w:pict>
                <v:shape id="_x0000_s1030" type="#_x0000_t32" style="position:absolute;margin-left:201.8pt;margin-top:8.4pt;width:6.4pt;height:7.1pt;z-index:251662336" o:connectortype="straight"/>
              </w:pict>
            </w:r>
            <w:r>
              <w:rPr>
                <w:noProof/>
                <w:lang w:eastAsia="tr-TR"/>
              </w:rPr>
              <w:pict>
                <v:shape id="_x0000_s1031" type="#_x0000_t32" style="position:absolute;margin-left:57.8pt;margin-top:4.45pt;width:74.35pt;height:43.45pt;flip:x y;z-index:25165619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32" style="position:absolute;margin-left:132.15pt;margin-top:8.4pt;width:83.9pt;height:39.5pt;flip:y;z-index:251655168" o:connectortype="straight">
                  <v:stroke endarrow="block"/>
                </v:shape>
              </w:pict>
            </w:r>
          </w:p>
          <w:p w:rsidR="00D94B2A" w:rsidRPr="000B6E85" w:rsidRDefault="00D94B2A" w:rsidP="000B6E85">
            <w:pPr>
              <w:tabs>
                <w:tab w:val="left" w:pos="1092"/>
                <w:tab w:val="left" w:pos="4162"/>
              </w:tabs>
              <w:spacing w:after="0" w:line="240" w:lineRule="auto"/>
            </w:pPr>
            <w:r w:rsidRPr="000B6E85">
              <w:tab/>
              <w:t>C</w:t>
            </w:r>
            <w:r w:rsidRPr="000B6E85">
              <w:tab/>
              <w:t>D</w:t>
            </w:r>
          </w:p>
          <w:p w:rsidR="00D94B2A" w:rsidRPr="000B6E85" w:rsidRDefault="00D94B2A" w:rsidP="000B6E85">
            <w:pPr>
              <w:tabs>
                <w:tab w:val="left" w:pos="1646"/>
                <w:tab w:val="left" w:pos="2611"/>
                <w:tab w:val="left" w:pos="3355"/>
              </w:tabs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3" style="position:absolute;margin-left:117.95pt;margin-top:10.95pt;width:37.95pt;height:10.1pt;z-index:251658240" coordsize="759,202" path="m,29c245,14,491,,617,29,743,58,751,130,759,202e" filled="f"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034" style="position:absolute;margin-left:108.45pt;margin-top:12.4pt;width:9.5pt;height:8.65pt;z-index:251657216" coordsize="190,173" path="m,173c75,98,150,24,190,e" filled="f">
                  <v:path arrowok="t"/>
                </v:shape>
              </w:pict>
            </w:r>
            <w:r w:rsidRPr="000B6E85">
              <w:tab/>
              <w:t>40</w:t>
            </w:r>
            <w:r w:rsidRPr="000B6E85">
              <w:tab/>
              <w:t>?</w:t>
            </w:r>
            <w:r w:rsidRPr="000B6E85">
              <w:tab/>
              <w:t xml:space="preserve">  35</w:t>
            </w:r>
          </w:p>
          <w:p w:rsidR="00D94B2A" w:rsidRPr="000B6E85" w:rsidRDefault="00D94B2A" w:rsidP="000B6E8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5" type="#_x0000_t32" style="position:absolute;margin-left:227.1pt;margin-top:5.95pt;width:0;height:9.5pt;z-index:251661312" o:connectortype="straight"/>
              </w:pict>
            </w:r>
            <w:r>
              <w:rPr>
                <w:noProof/>
                <w:lang w:eastAsia="tr-TR"/>
              </w:rPr>
              <w:pict>
                <v:shape id="_x0000_s1036" type="#_x0000_t32" style="position:absolute;margin-left:29.3pt;margin-top:7.6pt;width:.05pt;height:7.1pt;z-index:251660288" o:connectortype="straight"/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29.3pt;margin-top:7.6pt;width:.8pt;height:0;z-index:251659264" o:connectortype="straight"/>
              </w:pict>
            </w:r>
            <w:r>
              <w:rPr>
                <w:noProof/>
                <w:lang w:eastAsia="tr-TR"/>
              </w:rPr>
              <w:pict>
                <v:shape id="_x0000_s1038" type="#_x0000_t32" style="position:absolute;margin-left:16.65pt;margin-top:7.65pt;width:221.55pt;height:0;z-index:251654144" o:connectortype="straight">
                  <v:stroke startarrow="block" endarrow="block"/>
                </v:shape>
              </w:pict>
            </w:r>
          </w:p>
          <w:p w:rsidR="00D94B2A" w:rsidRPr="000B6E85" w:rsidRDefault="00D94B2A" w:rsidP="000B6E85">
            <w:pPr>
              <w:tabs>
                <w:tab w:val="left" w:pos="2579"/>
                <w:tab w:val="left" w:pos="4399"/>
              </w:tabs>
              <w:spacing w:after="0" w:line="240" w:lineRule="auto"/>
              <w:ind w:firstLine="708"/>
            </w:pPr>
            <w:r w:rsidRPr="000B6E85">
              <w:t>A</w:t>
            </w:r>
            <w:r w:rsidRPr="000B6E85">
              <w:tab/>
              <w:t>O</w:t>
            </w:r>
            <w:r w:rsidRPr="000B6E85">
              <w:tab/>
              <w:t>B</w:t>
            </w:r>
          </w:p>
          <w:p w:rsidR="00D94B2A" w:rsidRPr="000B6E85" w:rsidRDefault="00D94B2A" w:rsidP="000B6E8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125.8pt;margin-top:1.3pt;width:6.35pt;height:8.8pt;z-index:251665408" o:connectortype="straight"/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margin-left:117.95pt;margin-top:1.35pt;width:7.85pt;height:8.75pt;flip:x;z-index:251664384" o:connectortype="straight"/>
              </w:pic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8-)Yukarıda verilmeyen   COD açısı kaç derecedir?</w:t>
            </w:r>
            <w:r w:rsidRPr="000B6E85">
              <w:rPr>
                <w:rFonts w:ascii="Times New Roman" w:hAnsi="Times New Roman" w:cs="Times New Roman"/>
                <w:b/>
                <w:bCs/>
              </w:rPr>
              <w:t xml:space="preserve"> 5 Puan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A) 100</w:t>
            </w:r>
            <w:r w:rsidRPr="000B6E85">
              <w:rPr>
                <w:rFonts w:ascii="Times New Roman" w:hAnsi="Times New Roman" w:cs="Times New Roman"/>
              </w:rPr>
              <w:tab/>
            </w:r>
            <w:r w:rsidRPr="000B6E85">
              <w:rPr>
                <w:rFonts w:ascii="Times New Roman" w:hAnsi="Times New Roman" w:cs="Times New Roman"/>
              </w:rPr>
              <w:tab/>
              <w:t xml:space="preserve">  B) 105            C) 115                D) 95</w:t>
            </w: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9-) Mine 42 TL’sinin  4/7’si ile okul çantası aldı.Mine okul çantasını kaç TL’ye almıştır?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>5 Puan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A) 30</w:t>
            </w:r>
            <w:r w:rsidRPr="000B6E85">
              <w:rPr>
                <w:rFonts w:ascii="Times New Roman" w:hAnsi="Times New Roman" w:cs="Times New Roman"/>
              </w:rPr>
              <w:tab/>
            </w:r>
            <w:r w:rsidRPr="000B6E85">
              <w:rPr>
                <w:rFonts w:ascii="Times New Roman" w:hAnsi="Times New Roman" w:cs="Times New Roman"/>
              </w:rPr>
              <w:tab/>
              <w:t xml:space="preserve">  B) 22          C) 24              D) 26</w:t>
            </w: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" o:spid="_x0000_s1041" type="#_x0000_t75" style="position:absolute;margin-left:7.05pt;margin-top:3.35pt;width:261.15pt;height:117.05pt;z-index:251653120;visibility:visible">
                  <v:imagedata r:id="rId17" o:title="" gain="74473f" blacklevel="-3932f"/>
                  <w10:wrap type="square"/>
                </v:shape>
              </w:pict>
            </w:r>
          </w:p>
          <w:p w:rsidR="00D94B2A" w:rsidRPr="000B6E85" w:rsidRDefault="00D94B2A" w:rsidP="000B6E85">
            <w:pPr>
              <w:spacing w:after="0" w:line="240" w:lineRule="auto"/>
              <w:ind w:right="-288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10) Yukarıdaki grafik bir sınıfın matematik dersinden yazılı yoklama sonuçlarını göstermektedir. </w:t>
            </w:r>
            <w:r w:rsidRPr="000B6E85">
              <w:rPr>
                <w:rFonts w:ascii="Times New Roman" w:hAnsi="Times New Roman" w:cs="Times New Roman"/>
                <w:color w:val="000000"/>
              </w:rPr>
              <w:t xml:space="preserve"> Aşağıdaki soruları grafiğe göre cevaplayınız. </w:t>
            </w:r>
            <w:r w:rsidRPr="000B6E85">
              <w:rPr>
                <w:rFonts w:ascii="Times New Roman" w:hAnsi="Times New Roman" w:cs="Times New Roman"/>
                <w:b/>
                <w:bCs/>
                <w:color w:val="000000"/>
              </w:rPr>
              <w:t>8 Puan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  <w:color w:val="FF0000"/>
              </w:rPr>
              <w:t>*</w:t>
            </w:r>
            <w:r w:rsidRPr="000B6E85">
              <w:rPr>
                <w:rFonts w:ascii="Times New Roman" w:hAnsi="Times New Roman" w:cs="Times New Roman"/>
              </w:rPr>
              <w:t xml:space="preserve">Yukarıdaki grafiğe göre bu sınıfta kaç </w:t>
            </w:r>
          </w:p>
          <w:p w:rsidR="00D94B2A" w:rsidRPr="000B6E85" w:rsidRDefault="00D94B2A" w:rsidP="000B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öğrenci vardır?</w:t>
            </w:r>
          </w:p>
          <w:p w:rsidR="00D94B2A" w:rsidRPr="000B6E85" w:rsidRDefault="00D94B2A" w:rsidP="000B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6E85">
              <w:rPr>
                <w:rFonts w:ascii="Times New Roman" w:hAnsi="Times New Roman" w:cs="Times New Roman"/>
                <w:b/>
                <w:bCs/>
              </w:rPr>
              <w:t>…………………………………………..</w:t>
            </w:r>
          </w:p>
          <w:p w:rsidR="00D94B2A" w:rsidRPr="000B6E85" w:rsidRDefault="00D94B2A" w:rsidP="000B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  <w:color w:val="FF0000"/>
              </w:rPr>
              <w:t>*</w:t>
            </w:r>
            <w:r w:rsidRPr="000B6E85">
              <w:rPr>
                <w:rFonts w:ascii="Times New Roman" w:hAnsi="Times New Roman" w:cs="Times New Roman"/>
              </w:rPr>
              <w:t>Grafiğe göre 5 alan kaç öğrenci vardır?</w:t>
            </w:r>
          </w:p>
          <w:p w:rsidR="00D94B2A" w:rsidRPr="000B6E85" w:rsidRDefault="00D94B2A" w:rsidP="000B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  <w:b/>
                <w:bCs/>
              </w:rPr>
              <w:t xml:space="preserve"> …………………………………….</w:t>
            </w:r>
          </w:p>
          <w:p w:rsidR="00D94B2A" w:rsidRPr="000B6E85" w:rsidRDefault="00D94B2A" w:rsidP="000B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  <w:color w:val="FF0000"/>
              </w:rPr>
              <w:t>*</w:t>
            </w:r>
            <w:r w:rsidRPr="000B6E85">
              <w:rPr>
                <w:rFonts w:ascii="Times New Roman" w:hAnsi="Times New Roman" w:cs="Times New Roman"/>
              </w:rPr>
              <w:t>Grafiğe göre, en fazla hangi not alınmıştır?</w:t>
            </w:r>
          </w:p>
          <w:p w:rsidR="00D94B2A" w:rsidRPr="000B6E85" w:rsidRDefault="00D94B2A" w:rsidP="000B6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…………………………………………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  <w:color w:val="FF0000"/>
              </w:rPr>
              <w:t>*</w:t>
            </w:r>
            <w:r w:rsidRPr="000B6E85">
              <w:rPr>
                <w:rFonts w:ascii="Times New Roman" w:hAnsi="Times New Roman" w:cs="Times New Roman"/>
              </w:rPr>
              <w:t>Grafiğe göre 1, 2, ve 3 alan öğrenciler toplam kaç kişidir?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………………………………………………</w:t>
            </w:r>
          </w:p>
          <w:p w:rsidR="00D94B2A" w:rsidRPr="000B6E85" w:rsidRDefault="00D94B2A" w:rsidP="000B6E85">
            <w:pPr>
              <w:spacing w:after="0" w:line="240" w:lineRule="auto"/>
              <w:ind w:firstLine="708"/>
            </w:pPr>
          </w:p>
        </w:tc>
        <w:tc>
          <w:tcPr>
            <w:tcW w:w="5732" w:type="dxa"/>
          </w:tcPr>
          <w:p w:rsidR="00D94B2A" w:rsidRPr="000B6E85" w:rsidRDefault="00D94B2A" w:rsidP="000B6E85">
            <w:pPr>
              <w:tabs>
                <w:tab w:val="left" w:pos="218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11-)    4 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  ------    kesrini şekil ile gösteriniz. 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>5 Puan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     6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12-)    7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------   kesrini şekil ile gösteriniz.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>5 Puan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  4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13-)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      3</w:t>
            </w:r>
          </w:p>
          <w:p w:rsidR="00D94B2A" w:rsidRPr="000B6E85" w:rsidRDefault="00D94B2A" w:rsidP="000B6E85">
            <w:pPr>
              <w:spacing w:after="0" w:line="240" w:lineRule="auto"/>
            </w:pPr>
            <w:r w:rsidRPr="000B6E85">
              <w:rPr>
                <w:rFonts w:ascii="Times New Roman" w:hAnsi="Times New Roman" w:cs="Times New Roman"/>
              </w:rPr>
              <w:t xml:space="preserve">      2---------  kesrini şekil ile gösteriniz. 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>5 Puan</w:t>
            </w:r>
          </w:p>
          <w:p w:rsidR="00D94B2A" w:rsidRPr="000B6E85" w:rsidRDefault="00D94B2A" w:rsidP="000B6E85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4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Default="00D94B2A" w:rsidP="00E23974">
            <w:pPr>
              <w:spacing w:line="360" w:lineRule="auto"/>
            </w:pPr>
            <w:hyperlink r:id="rId18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14-)     7          2            4          9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   ----- ,    ----- ,     ----- ,   ------   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    10         10          10        10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Yukarıdaki  kesirleri küçükten büyüğe doğru sıralayınız.        </w:t>
            </w:r>
            <w:r w:rsidRPr="000B6E85">
              <w:rPr>
                <w:rFonts w:ascii="Times New Roman" w:hAnsi="Times New Roman" w:cs="Times New Roman"/>
                <w:b/>
                <w:bCs/>
              </w:rPr>
              <w:t xml:space="preserve"> 5 Puan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15-)     3              3            3            3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   ------- ,   ------- ,   ------,    -------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 xml:space="preserve">            9             5             3            8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E85">
              <w:rPr>
                <w:rFonts w:ascii="Times New Roman" w:hAnsi="Times New Roman" w:cs="Times New Roman"/>
              </w:rPr>
              <w:t>Yukarıdaki  kesirleri büyükten küçüğe  doğru sıralayınız.</w:t>
            </w:r>
            <w:r w:rsidRPr="000B6E85">
              <w:rPr>
                <w:rFonts w:ascii="Times New Roman" w:hAnsi="Times New Roman" w:cs="Times New Roman"/>
                <w:b/>
                <w:bCs/>
              </w:rPr>
              <w:t xml:space="preserve">        7  Puan     </w:t>
            </w: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4B2A" w:rsidRPr="000B6E85" w:rsidRDefault="00D94B2A" w:rsidP="000B6E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94B2A" w:rsidRPr="00417E16" w:rsidRDefault="00D94B2A" w:rsidP="00417E16">
      <w:pPr>
        <w:tabs>
          <w:tab w:val="left" w:pos="2184"/>
        </w:tabs>
      </w:pPr>
    </w:p>
    <w:sectPr w:rsidR="00D94B2A" w:rsidRPr="00417E16" w:rsidSect="00417E16">
      <w:pgSz w:w="11906" w:h="16838"/>
      <w:pgMar w:top="142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E16"/>
    <w:rsid w:val="0002354D"/>
    <w:rsid w:val="000B6E85"/>
    <w:rsid w:val="000F5C56"/>
    <w:rsid w:val="00111AD4"/>
    <w:rsid w:val="001F576D"/>
    <w:rsid w:val="00216692"/>
    <w:rsid w:val="00230230"/>
    <w:rsid w:val="00260BDB"/>
    <w:rsid w:val="00321F2A"/>
    <w:rsid w:val="00340608"/>
    <w:rsid w:val="00417E16"/>
    <w:rsid w:val="00460509"/>
    <w:rsid w:val="004733FD"/>
    <w:rsid w:val="0049434B"/>
    <w:rsid w:val="004E4166"/>
    <w:rsid w:val="0060027B"/>
    <w:rsid w:val="0060217D"/>
    <w:rsid w:val="006330DC"/>
    <w:rsid w:val="006E0473"/>
    <w:rsid w:val="007138D8"/>
    <w:rsid w:val="00764B6A"/>
    <w:rsid w:val="007701B6"/>
    <w:rsid w:val="007810FE"/>
    <w:rsid w:val="00836D09"/>
    <w:rsid w:val="00872C67"/>
    <w:rsid w:val="00971287"/>
    <w:rsid w:val="0098745C"/>
    <w:rsid w:val="009B5E8D"/>
    <w:rsid w:val="009D69D9"/>
    <w:rsid w:val="009E7E47"/>
    <w:rsid w:val="00B67A0D"/>
    <w:rsid w:val="00BA54A6"/>
    <w:rsid w:val="00C331BD"/>
    <w:rsid w:val="00CC1896"/>
    <w:rsid w:val="00D13573"/>
    <w:rsid w:val="00D55CBE"/>
    <w:rsid w:val="00D94B2A"/>
    <w:rsid w:val="00DA4B9B"/>
    <w:rsid w:val="00E23974"/>
    <w:rsid w:val="00E442D3"/>
    <w:rsid w:val="00E92CAD"/>
    <w:rsid w:val="00F1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28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7E1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331B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33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31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239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4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9.wmf"/><Relationship Id="rId1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8.wmf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5" Type="http://schemas.openxmlformats.org/officeDocument/2006/relationships/image" Target="media/image2.png"/><Relationship Id="rId15" Type="http://schemas.openxmlformats.org/officeDocument/2006/relationships/image" Target="media/image10.wm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5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572</Words>
  <Characters>3265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edanur</cp:lastModifiedBy>
  <cp:revision>10</cp:revision>
  <cp:lastPrinted>2015-03-16T16:15:00Z</cp:lastPrinted>
  <dcterms:created xsi:type="dcterms:W3CDTF">2015-03-07T10:24:00Z</dcterms:created>
  <dcterms:modified xsi:type="dcterms:W3CDTF">2015-03-19T15:02:00Z</dcterms:modified>
</cp:coreProperties>
</file>