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42" w:rsidRPr="00D66939" w:rsidRDefault="00AE3D42" w:rsidP="003A1A89">
      <w:bookmarkStart w:id="0" w:name="_GoBack"/>
      <w:bookmarkEnd w:id="0"/>
      <w:r>
        <w:t xml:space="preserve">1. </w:t>
      </w:r>
      <w:r w:rsidRPr="00D66939">
        <w:t>Aş</w:t>
      </w:r>
      <w:r>
        <w:t>ağıdaki işlemleri yapınız.(5</w:t>
      </w:r>
      <w:r w:rsidRPr="00D66939">
        <w:t xml:space="preserve"> puan)</w:t>
      </w:r>
    </w:p>
    <w:p w:rsidR="00AE3D42" w:rsidRPr="00D66939" w:rsidRDefault="00AE3D42" w:rsidP="003A1A89">
      <w:pPr>
        <w:ind w:left="360"/>
      </w:pPr>
      <w:r w:rsidRPr="00D66939">
        <w:t xml:space="preserve"> </w:t>
      </w:r>
    </w:p>
    <w:p w:rsidR="00AE3D42" w:rsidRPr="00D66939" w:rsidRDefault="00AE3D42" w:rsidP="003A1A89">
      <w:pPr>
        <w:ind w:left="360"/>
      </w:pPr>
      <w:r w:rsidRPr="00D66939">
        <w:t xml:space="preserve">  15 628</w:t>
      </w:r>
      <w:r w:rsidRPr="00D66939">
        <w:tab/>
      </w:r>
      <w:r w:rsidRPr="00D66939">
        <w:tab/>
      </w:r>
      <w:r w:rsidRPr="00D66939">
        <w:tab/>
        <w:t>4 568</w:t>
      </w:r>
      <w:r w:rsidRPr="00D66939">
        <w:tab/>
      </w:r>
      <w:r w:rsidRPr="00D66939">
        <w:tab/>
      </w:r>
      <w:r w:rsidRPr="00D66939">
        <w:tab/>
        <w:t>58 963</w:t>
      </w:r>
      <w:r w:rsidRPr="00D66939">
        <w:tab/>
      </w:r>
      <w:r w:rsidRPr="00D66939">
        <w:tab/>
      </w:r>
      <w:r>
        <w:t xml:space="preserve">     </w:t>
      </w:r>
      <w:r w:rsidRPr="00D66939">
        <w:t>789 123</w:t>
      </w:r>
    </w:p>
    <w:p w:rsidR="00AE3D42" w:rsidRPr="00D66939" w:rsidRDefault="00AE3D42" w:rsidP="003A1A89">
      <w:r w:rsidRPr="00D66939">
        <w:t xml:space="preserve">  +    52 586</w:t>
      </w:r>
      <w:r w:rsidRPr="00D66939">
        <w:tab/>
      </w:r>
      <w:r w:rsidRPr="00D66939">
        <w:tab/>
        <w:t>+</w:t>
      </w:r>
      <w:r w:rsidRPr="00D66939">
        <w:tab/>
        <w:t xml:space="preserve">5 257                     -      9 872        </w:t>
      </w:r>
      <w:r>
        <w:t xml:space="preserve">     </w:t>
      </w:r>
      <w:r w:rsidRPr="00D66939">
        <w:t xml:space="preserve"> -  623 212</w:t>
      </w:r>
    </w:p>
    <w:p w:rsidR="00AE3D42" w:rsidRDefault="00AE3D42" w:rsidP="00D66939">
      <w:pPr>
        <w:tabs>
          <w:tab w:val="left" w:pos="2765"/>
        </w:tabs>
      </w:pPr>
      <w:r>
        <w:rPr>
          <w:noProof/>
        </w:rPr>
        <w:pict>
          <v:line id="Düz Bağlayıcı 24" o:spid="_x0000_s1027" style="position:absolute;z-index:251654144;visibility:visible" from="324.75pt,2.75pt" to="387.75pt,2.8pt"/>
        </w:pict>
      </w:r>
      <w:r>
        <w:rPr>
          <w:noProof/>
        </w:rPr>
        <w:pict>
          <v:line id="Düz Bağlayıcı 25" o:spid="_x0000_s1028" style="position:absolute;flip:y;z-index:251655168;visibility:visible" from="9.35pt,2.75pt" to="1in,3pt"/>
        </w:pict>
      </w:r>
      <w:r>
        <w:rPr>
          <w:noProof/>
        </w:rPr>
        <w:pict>
          <v:line id="Düz Bağlayıcı 23" o:spid="_x0000_s1029" style="position:absolute;z-index:251653120;visibility:visible" from="225pt,2.75pt" to="4in,2.8pt"/>
        </w:pict>
      </w:r>
      <w:r>
        <w:rPr>
          <w:noProof/>
        </w:rPr>
        <w:pict>
          <v:line id="Düz Bağlayıcı 22" o:spid="_x0000_s1030" style="position:absolute;z-index:251652096;visibility:visible" from="117pt,2.75pt" to="180pt,2.8pt"/>
        </w:pict>
      </w:r>
      <w:r>
        <w:rPr>
          <w:noProof/>
        </w:rPr>
      </w:r>
      <w:r>
        <w:rPr>
          <w:noProof/>
        </w:rPr>
        <w:pict>
          <v:group id="Tuval 21" o:spid="_x0000_s1031" editas="canvas" style="width:81pt;height:18pt;mso-position-horizontal-relative:char;mso-position-vertical-relative:line" coordsize="10287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10287;height:2286;visibility:visible">
              <v:fill o:detectmouseclick="t"/>
              <v:path o:connecttype="none"/>
            </v:shape>
            <v:line id="Line 22" o:spid="_x0000_s1033" style="position:absolute;visibility:visible" from="1143,349" to="9144,357" o:connectortype="straight"/>
            <w10:anchorlock/>
          </v:group>
        </w:pict>
      </w:r>
      <w:r w:rsidRPr="00D66939">
        <w:tab/>
      </w:r>
      <w:r>
        <w:t xml:space="preserve">  </w:t>
      </w:r>
    </w:p>
    <w:p w:rsidR="00AE3D42" w:rsidRDefault="00AE3D42" w:rsidP="00D66939">
      <w:pPr>
        <w:tabs>
          <w:tab w:val="left" w:pos="2765"/>
        </w:tabs>
      </w:pPr>
    </w:p>
    <w:p w:rsidR="00AE3D42" w:rsidRPr="00D66939" w:rsidRDefault="00AE3D42" w:rsidP="00D66939">
      <w:pPr>
        <w:tabs>
          <w:tab w:val="left" w:pos="2765"/>
        </w:tabs>
      </w:pPr>
      <w:r>
        <w:t xml:space="preserve">2. </w:t>
      </w:r>
      <w:r w:rsidRPr="00D66939">
        <w:t xml:space="preserve">Aşağıdaki çarpma ve bölme işlemlerini yapınız. </w:t>
      </w:r>
      <w:r>
        <w:t>(10 puan)</w:t>
      </w:r>
    </w:p>
    <w:p w:rsidR="00AE3D42" w:rsidRPr="00D66939" w:rsidRDefault="00AE3D42" w:rsidP="00D66939">
      <w:pPr>
        <w:rPr>
          <w:b/>
          <w:bCs/>
        </w:rPr>
      </w:pPr>
      <w:r>
        <w:rPr>
          <w:noProof/>
        </w:rPr>
        <w:pict>
          <v:line id="Düz Bağlayıcı 17" o:spid="_x0000_s1035" style="position:absolute;flip:x;z-index:251656192;visibility:visible" from="100.5pt,11.65pt" to="100.5pt,47.65pt">
            <w10:anchorlock/>
          </v:line>
        </w:pict>
      </w:r>
    </w:p>
    <w:p w:rsidR="00AE3D42" w:rsidRPr="00D66939" w:rsidRDefault="00AE3D42" w:rsidP="00D66939">
      <w:r>
        <w:rPr>
          <w:noProof/>
        </w:rPr>
        <w:pict>
          <v:line id="Düz Bağlayıcı 16" o:spid="_x0000_s1036" style="position:absolute;flip:x;z-index:251659264;visibility:visible" from="252.75pt,.85pt" to="252.75pt,36.85pt">
            <w10:anchorlock/>
          </v:line>
        </w:pict>
      </w:r>
      <w:r>
        <w:t xml:space="preserve">  73</w:t>
      </w:r>
      <w:r>
        <w:tab/>
      </w:r>
      <w:r>
        <w:tab/>
        <w:t xml:space="preserve">   808  8</w:t>
      </w:r>
      <w:r>
        <w:tab/>
        <w:t xml:space="preserve">          316</w:t>
      </w:r>
      <w:r>
        <w:tab/>
        <w:t xml:space="preserve">       343  14</w:t>
      </w:r>
      <w:r>
        <w:tab/>
        <w:t xml:space="preserve">              </w:t>
      </w:r>
      <w:r w:rsidRPr="00D66939">
        <w:t>325</w:t>
      </w:r>
      <w:r w:rsidRPr="00D66939">
        <w:tab/>
      </w:r>
      <w:r w:rsidRPr="00D66939">
        <w:tab/>
        <w:t xml:space="preserve"> </w:t>
      </w:r>
    </w:p>
    <w:p w:rsidR="00AE3D42" w:rsidRPr="00D66939" w:rsidRDefault="00AE3D42" w:rsidP="00D66939">
      <w:r>
        <w:rPr>
          <w:noProof/>
        </w:rPr>
        <w:pict>
          <v:line id="Düz Bağlayıcı 11" o:spid="_x0000_s1037" style="position:absolute;z-index:251658240;visibility:visible" from="252.75pt,2.3pt" to="279.75pt,2.3pt">
            <w10:anchorlock/>
          </v:line>
        </w:pict>
      </w:r>
      <w:r>
        <w:rPr>
          <w:noProof/>
        </w:rPr>
        <w:pict>
          <v:line id="Düz Bağlayıcı 15" o:spid="_x0000_s1038" style="position:absolute;z-index:251657216;visibility:visible" from="100.5pt,2.8pt" to="127.5pt,2.8pt">
            <w10:anchorlock/>
          </v:line>
        </w:pict>
      </w:r>
      <w:r>
        <w:rPr>
          <w:noProof/>
        </w:rPr>
        <w:pict>
          <v:line id="Düz Bağlayıcı 12" o:spid="_x0000_s1039" style="position:absolute;z-index:251662336;visibility:visible" from="0,19.45pt" to="36pt,19.45pt">
            <w10:wrap type="square" side="right"/>
            <w10:anchorlock/>
          </v:line>
        </w:pict>
      </w:r>
      <w:r w:rsidRPr="00D66939">
        <w:t>x  8</w:t>
      </w:r>
      <w:r w:rsidRPr="00D66939">
        <w:tab/>
      </w:r>
      <w:r w:rsidRPr="00D66939">
        <w:tab/>
      </w:r>
      <w:r w:rsidRPr="00D66939">
        <w:tab/>
      </w:r>
      <w:r w:rsidRPr="00D66939">
        <w:tab/>
        <w:t xml:space="preserve">       x 125</w:t>
      </w:r>
      <w:r w:rsidRPr="00D66939">
        <w:tab/>
        <w:t xml:space="preserve"> </w:t>
      </w:r>
      <w:r w:rsidRPr="00D66939">
        <w:tab/>
      </w:r>
      <w:r w:rsidRPr="00D66939">
        <w:tab/>
      </w:r>
      <w:r>
        <w:t xml:space="preserve"> </w:t>
      </w:r>
      <w:r w:rsidRPr="00D66939">
        <w:t xml:space="preserve">          x   24</w:t>
      </w:r>
    </w:p>
    <w:p w:rsidR="00AE3D42" w:rsidRPr="00D66939" w:rsidRDefault="00AE3D42" w:rsidP="00D66939">
      <w:r>
        <w:rPr>
          <w:noProof/>
        </w:rPr>
        <w:pict>
          <v:line id="Düz Bağlayıcı 13" o:spid="_x0000_s1040" style="position:absolute;z-index:251660288;visibility:visible" from="110.45pt,3.4pt" to="146.45pt,3.4pt">
            <w10:wrap type="square" side="right"/>
            <w10:anchorlock/>
          </v:line>
        </w:pict>
      </w:r>
      <w:r>
        <w:rPr>
          <w:noProof/>
        </w:rPr>
        <w:pict>
          <v:line id="Düz Bağlayıcı 14" o:spid="_x0000_s1041" style="position:absolute;z-index:251661312;visibility:visible" from="266.8pt,4.9pt" to="302.8pt,4.9pt">
            <w10:wrap type="square" side="right"/>
            <w10:anchorlock/>
          </v:line>
        </w:pict>
      </w:r>
    </w:p>
    <w:p w:rsidR="00AE3D42" w:rsidRDefault="00AE3D42" w:rsidP="003A1A89">
      <w:pPr>
        <w:tabs>
          <w:tab w:val="left" w:pos="2765"/>
        </w:tabs>
      </w:pPr>
    </w:p>
    <w:p w:rsidR="00AE3D42" w:rsidRDefault="00AE3D42" w:rsidP="003A1A89">
      <w:pPr>
        <w:tabs>
          <w:tab w:val="left" w:pos="2765"/>
        </w:tabs>
      </w:pPr>
    </w:p>
    <w:p w:rsidR="00AE3D42" w:rsidRPr="00D66939" w:rsidRDefault="00AE3D42" w:rsidP="003A1A89">
      <w:pPr>
        <w:tabs>
          <w:tab w:val="left" w:pos="2765"/>
        </w:tabs>
      </w:pPr>
    </w:p>
    <w:p w:rsidR="00AE3D42" w:rsidRPr="00D66939" w:rsidRDefault="00AE3D42" w:rsidP="003A1A89">
      <w:pPr>
        <w:tabs>
          <w:tab w:val="left" w:pos="3165"/>
          <w:tab w:val="left" w:pos="6510"/>
        </w:tabs>
        <w:spacing w:line="20" w:lineRule="atLeast"/>
      </w:pPr>
      <w:r>
        <w:t xml:space="preserve">3. </w:t>
      </w:r>
      <w:r w:rsidRPr="00D66939">
        <w:t>Aşağıdaki sıvı ölçü</w:t>
      </w:r>
      <w:r>
        <w:t>lerinin dönüşümlerini yapınız.(5</w:t>
      </w:r>
      <w:r w:rsidRPr="00D66939">
        <w:t xml:space="preserve">p) </w:t>
      </w:r>
    </w:p>
    <w:p w:rsidR="00AE3D42" w:rsidRPr="00D66939" w:rsidRDefault="00AE3D42" w:rsidP="003A1A89">
      <w:pPr>
        <w:tabs>
          <w:tab w:val="left" w:pos="3165"/>
          <w:tab w:val="left" w:pos="6510"/>
        </w:tabs>
        <w:spacing w:line="20" w:lineRule="atLeast"/>
        <w:rPr>
          <w:b/>
          <w:bCs/>
        </w:rPr>
      </w:pPr>
    </w:p>
    <w:p w:rsidR="00AE3D42" w:rsidRPr="00D66939" w:rsidRDefault="00AE3D42" w:rsidP="003A1A89">
      <w:pPr>
        <w:tabs>
          <w:tab w:val="left" w:pos="3165"/>
          <w:tab w:val="left" w:pos="3840"/>
        </w:tabs>
        <w:spacing w:line="20" w:lineRule="atLeast"/>
        <w:ind w:left="180"/>
      </w:pPr>
      <w:r w:rsidRPr="00D66939">
        <w:t>* 4 L    = …………. mL          * 8 L</w:t>
      </w:r>
      <w:r>
        <w:t xml:space="preserve">  260 mL = ………</w:t>
      </w:r>
      <w:r w:rsidRPr="00D66939">
        <w:t xml:space="preserve">.. mL     </w:t>
      </w:r>
    </w:p>
    <w:p w:rsidR="00AE3D42" w:rsidRPr="00D66939" w:rsidRDefault="00AE3D42" w:rsidP="003A1A89">
      <w:pPr>
        <w:tabs>
          <w:tab w:val="left" w:pos="3165"/>
          <w:tab w:val="left" w:pos="3840"/>
        </w:tabs>
        <w:spacing w:line="20" w:lineRule="atLeast"/>
        <w:ind w:left="180"/>
      </w:pPr>
    </w:p>
    <w:p w:rsidR="00AE3D42" w:rsidRPr="00D66939" w:rsidRDefault="00AE3D42" w:rsidP="003A1A89">
      <w:pPr>
        <w:tabs>
          <w:tab w:val="left" w:pos="3165"/>
          <w:tab w:val="left" w:pos="7035"/>
        </w:tabs>
        <w:spacing w:line="20" w:lineRule="atLeast"/>
        <w:ind w:left="180"/>
      </w:pPr>
      <w:r w:rsidRPr="00D66939">
        <w:t>* 308 L = ………….  mL        * 45 L</w:t>
      </w:r>
      <w:r>
        <w:t xml:space="preserve"> 73 mL  = ……</w:t>
      </w:r>
      <w:r w:rsidRPr="00D66939">
        <w:t xml:space="preserve">….  mL     * 6500mL=…….L……..mL    </w:t>
      </w:r>
    </w:p>
    <w:p w:rsidR="00AE3D42" w:rsidRDefault="00AE3D42" w:rsidP="003A1A89">
      <w:pPr>
        <w:tabs>
          <w:tab w:val="left" w:pos="3165"/>
          <w:tab w:val="left" w:pos="7035"/>
        </w:tabs>
        <w:spacing w:line="20" w:lineRule="atLeast"/>
      </w:pPr>
    </w:p>
    <w:p w:rsidR="00AE3D42" w:rsidRDefault="00AE3D42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  <w:r>
        <w:t xml:space="preserve">4. </w:t>
      </w:r>
      <w:r w:rsidRPr="00D66939">
        <w:t xml:space="preserve">Aşağıdaki kütle ölçülerinin dönüşümlerini yapınız.( </w:t>
      </w:r>
      <w:r>
        <w:t>5</w:t>
      </w:r>
      <w:r w:rsidRPr="00D66939">
        <w:t>p</w:t>
      </w:r>
      <w:r w:rsidRPr="00D66939">
        <w:rPr>
          <w:b/>
          <w:bCs/>
        </w:rPr>
        <w:t>)</w:t>
      </w:r>
    </w:p>
    <w:p w:rsidR="00AE3D42" w:rsidRPr="00D66939" w:rsidRDefault="00AE3D42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</w:p>
    <w:p w:rsidR="00AE3D42" w:rsidRDefault="00AE3D42" w:rsidP="002D4559">
      <w:pPr>
        <w:tabs>
          <w:tab w:val="left" w:pos="3165"/>
          <w:tab w:val="left" w:pos="7035"/>
        </w:tabs>
        <w:spacing w:line="20" w:lineRule="atLeast"/>
      </w:pPr>
      <w:r w:rsidRPr="00D66939">
        <w:t xml:space="preserve">* 8000 kg   = …. T       </w:t>
      </w:r>
      <w:r>
        <w:t xml:space="preserve">   </w:t>
      </w:r>
      <w:r w:rsidRPr="00D66939">
        <w:t>* 9506 kg = ……</w:t>
      </w:r>
      <w:r>
        <w:t xml:space="preserve">….. t ……. Kg      </w:t>
      </w:r>
      <w:r w:rsidRPr="00D66939">
        <w:t>* 12 t 600 kg</w:t>
      </w:r>
      <w:r>
        <w:t xml:space="preserve"> = ………… kg</w:t>
      </w:r>
    </w:p>
    <w:p w:rsidR="00AE3D42" w:rsidRDefault="00AE3D42" w:rsidP="002D4559">
      <w:pPr>
        <w:tabs>
          <w:tab w:val="left" w:pos="3165"/>
          <w:tab w:val="left" w:pos="7035"/>
        </w:tabs>
        <w:spacing w:line="20" w:lineRule="atLeast"/>
      </w:pPr>
    </w:p>
    <w:p w:rsidR="00AE3D42" w:rsidRPr="002D4559" w:rsidRDefault="00AE3D42" w:rsidP="002D4559">
      <w:pPr>
        <w:tabs>
          <w:tab w:val="left" w:pos="3165"/>
          <w:tab w:val="left" w:pos="7035"/>
        </w:tabs>
        <w:spacing w:line="20" w:lineRule="atLeast"/>
        <w:rPr>
          <w:color w:val="000000"/>
        </w:rPr>
      </w:pPr>
      <w:r w:rsidRPr="00D66939">
        <w:t>* 1560 g</w:t>
      </w:r>
      <w:r>
        <w:t xml:space="preserve"> = ……</w:t>
      </w:r>
      <w:r w:rsidRPr="00D66939">
        <w:t>.. kg ………g</w:t>
      </w:r>
      <w:r>
        <w:t xml:space="preserve">  </w:t>
      </w:r>
      <w:r>
        <w:rPr>
          <w:color w:val="000000"/>
        </w:rPr>
        <w:t xml:space="preserve">    </w:t>
      </w:r>
      <w:r w:rsidRPr="00D66939">
        <w:rPr>
          <w:color w:val="000000"/>
        </w:rPr>
        <w:t>* 5 g 701 mg =…………...mg</w:t>
      </w:r>
    </w:p>
    <w:p w:rsidR="00AE3D42" w:rsidRDefault="00AE3D42" w:rsidP="00D66939"/>
    <w:p w:rsidR="00AE3D42" w:rsidRPr="00D66939" w:rsidRDefault="00AE3D42" w:rsidP="00D66939">
      <w:r>
        <w:t xml:space="preserve">5. </w:t>
      </w:r>
      <w:r w:rsidRPr="00D66939">
        <w:t xml:space="preserve"> Aşağıdaki işlemlerde verilmeyen sayıları bulunuz.</w:t>
      </w:r>
      <w:r>
        <w:t xml:space="preserve"> 5(p)</w:t>
      </w:r>
    </w:p>
    <w:p w:rsidR="00AE3D42" w:rsidRPr="00D66939" w:rsidRDefault="00AE3D42" w:rsidP="00D66939"/>
    <w:p w:rsidR="00AE3D42" w:rsidRPr="00D66939" w:rsidRDefault="00AE3D42" w:rsidP="00D66939">
      <w:r w:rsidRPr="00D66939">
        <w:rPr>
          <w:b/>
          <w:bCs/>
        </w:rPr>
        <w:t>a)</w:t>
      </w:r>
      <w:r w:rsidRPr="00D66939">
        <w:t xml:space="preserve"> 7 x (13 x 9) = (7 x 13) x ? </w:t>
      </w:r>
      <w:r>
        <w:t xml:space="preserve">                        </w:t>
      </w:r>
      <w:r w:rsidRPr="00D66939">
        <w:rPr>
          <w:b/>
          <w:bCs/>
        </w:rPr>
        <w:t>b)</w:t>
      </w:r>
      <w:r w:rsidRPr="00D66939">
        <w:t xml:space="preserve"> ? x (18 x 6) = (18 x 18) x 6</w:t>
      </w:r>
    </w:p>
    <w:p w:rsidR="00AE3D42" w:rsidRPr="00D66939" w:rsidRDefault="00AE3D42" w:rsidP="00D66939"/>
    <w:p w:rsidR="00AE3D42" w:rsidRDefault="00AE3D42" w:rsidP="00D66939"/>
    <w:p w:rsidR="00AE3D42" w:rsidRPr="00D66939" w:rsidRDefault="00AE3D42" w:rsidP="00D66939">
      <w:r>
        <w:t xml:space="preserve">7. </w:t>
      </w:r>
      <w:r w:rsidRPr="00D66939">
        <w:t>Aşağıdaki işlemleri yapınız. (10 puan)</w:t>
      </w:r>
    </w:p>
    <w:p w:rsidR="00AE3D42" w:rsidRPr="00D66939" w:rsidRDefault="00AE3D42" w:rsidP="00D66939">
      <w:pPr>
        <w:spacing w:before="240"/>
      </w:pPr>
      <w:r w:rsidRPr="00D66939">
        <w:rPr>
          <w:b/>
          <w:bCs/>
        </w:rPr>
        <w:t>a)</w:t>
      </w:r>
      <w:r w:rsidRPr="00D66939">
        <w:t xml:space="preserve">  (13 x 9) ÷ 2 = ?                                 </w:t>
      </w:r>
      <w:r w:rsidRPr="00D66939">
        <w:rPr>
          <w:b/>
          <w:bCs/>
        </w:rPr>
        <w:t>b)</w:t>
      </w:r>
      <w:r w:rsidRPr="00D66939">
        <w:t xml:space="preserve">  (737 – 406) x 37 = ?</w:t>
      </w:r>
    </w:p>
    <w:p w:rsidR="00AE3D42" w:rsidRDefault="00AE3D42" w:rsidP="003A1A89"/>
    <w:p w:rsidR="00AE3D42" w:rsidRDefault="00AE3D42" w:rsidP="003A1A89"/>
    <w:p w:rsidR="00AE3D42" w:rsidRDefault="00AE3D42" w:rsidP="003A1A89"/>
    <w:p w:rsidR="00AE3D42" w:rsidRDefault="00AE3D42" w:rsidP="003A1A89"/>
    <w:p w:rsidR="00AE3D42" w:rsidRDefault="00AE3D42" w:rsidP="003A1A89"/>
    <w:p w:rsidR="00AE3D42" w:rsidRDefault="00AE3D42" w:rsidP="003A1A89">
      <w:r>
        <w:t>8. Aşağıdaki işlemleri kısa yoldan yapınız.</w:t>
      </w:r>
      <w:r w:rsidRPr="00FA14E6">
        <w:t xml:space="preserve"> </w:t>
      </w:r>
      <w:r w:rsidRPr="00D66939">
        <w:t>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17"/>
        <w:gridCol w:w="4671"/>
      </w:tblGrid>
      <w:tr w:rsidR="00AE3D42" w:rsidRPr="0020678A">
        <w:trPr>
          <w:trHeight w:val="1983"/>
        </w:trPr>
        <w:tc>
          <w:tcPr>
            <w:tcW w:w="4617" w:type="dxa"/>
          </w:tcPr>
          <w:p w:rsidR="00AE3D42" w:rsidRPr="00621163" w:rsidRDefault="00AE3D42" w:rsidP="005B07DA">
            <w:pPr>
              <w:pStyle w:val="NoSpacing"/>
              <w:rPr>
                <w:b/>
                <w:bCs/>
              </w:rPr>
            </w:pPr>
            <w:r w:rsidRPr="00621163">
              <w:rPr>
                <w:b/>
                <w:bCs/>
              </w:rPr>
              <w:t>Kısa yoldan çarpma işlemlerini yapın.</w:t>
            </w:r>
          </w:p>
          <w:p w:rsidR="00AE3D42" w:rsidRPr="0020678A" w:rsidRDefault="00AE3D42" w:rsidP="005B07DA">
            <w:pPr>
              <w:pStyle w:val="NoSpacing"/>
            </w:pPr>
          </w:p>
          <w:p w:rsidR="00AE3D42" w:rsidRPr="0020678A" w:rsidRDefault="00AE3D42" w:rsidP="005B07DA">
            <w:pPr>
              <w:pStyle w:val="NoSpacing"/>
            </w:pPr>
            <w:r w:rsidRPr="0020678A">
              <w:t>580 x 100 = ………………….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83  x 6000 = …………………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9 x 2000  =  ………………….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43 x  30=    …………………..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30000 x  5 =  ……………….</w:t>
            </w:r>
            <w:r>
              <w:t>.</w:t>
            </w:r>
          </w:p>
        </w:tc>
        <w:tc>
          <w:tcPr>
            <w:tcW w:w="4671" w:type="dxa"/>
          </w:tcPr>
          <w:p w:rsidR="00AE3D42" w:rsidRPr="00621163" w:rsidRDefault="00AE3D42" w:rsidP="005B07DA">
            <w:pPr>
              <w:pStyle w:val="NoSpacing"/>
              <w:rPr>
                <w:b/>
                <w:bCs/>
              </w:rPr>
            </w:pPr>
            <w:r w:rsidRPr="00621163">
              <w:rPr>
                <w:b/>
                <w:bCs/>
              </w:rPr>
              <w:t xml:space="preserve"> Kısa yoldan bölme işlemlerini yapın. </w:t>
            </w:r>
          </w:p>
          <w:p w:rsidR="00AE3D42" w:rsidRPr="00621163" w:rsidRDefault="00AE3D42" w:rsidP="005B07DA">
            <w:pPr>
              <w:pStyle w:val="NoSpacing"/>
              <w:rPr>
                <w:b/>
                <w:bCs/>
              </w:rPr>
            </w:pPr>
          </w:p>
          <w:p w:rsidR="00AE3D42" w:rsidRPr="0020678A" w:rsidRDefault="00AE3D42" w:rsidP="005B07DA">
            <w:pPr>
              <w:pStyle w:val="NoSpacing"/>
            </w:pPr>
            <w:r w:rsidRPr="0020678A">
              <w:t>5500 : 10 = …………………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6000:100= …………………..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120000: 1000=………………</w:t>
            </w:r>
          </w:p>
          <w:p w:rsidR="00AE3D42" w:rsidRPr="0020678A" w:rsidRDefault="00AE3D42" w:rsidP="005B07DA">
            <w:pPr>
              <w:pStyle w:val="NoSpacing"/>
            </w:pPr>
            <w:r w:rsidRPr="0020678A">
              <w:t>3000:30= ……………………</w:t>
            </w:r>
          </w:p>
          <w:p w:rsidR="00AE3D42" w:rsidRPr="00621163" w:rsidRDefault="00AE3D42" w:rsidP="005B07DA">
            <w:pPr>
              <w:pStyle w:val="NoSpacing"/>
              <w:rPr>
                <w:b/>
                <w:bCs/>
              </w:rPr>
            </w:pPr>
            <w:r w:rsidRPr="0020678A">
              <w:t>40000:200= ………………….</w:t>
            </w:r>
          </w:p>
        </w:tc>
      </w:tr>
    </w:tbl>
    <w:p w:rsidR="00AE3D42" w:rsidRDefault="00AE3D42" w:rsidP="00FA14E6">
      <w:pPr>
        <w:tabs>
          <w:tab w:val="center" w:pos="4536"/>
        </w:tabs>
        <w:jc w:val="both"/>
      </w:pPr>
    </w:p>
    <w:p w:rsidR="00AE3D42" w:rsidRDefault="00AE3D42" w:rsidP="00FA14E6">
      <w:pPr>
        <w:tabs>
          <w:tab w:val="center" w:pos="4536"/>
        </w:tabs>
        <w:jc w:val="both"/>
      </w:pPr>
    </w:p>
    <w:p w:rsidR="00AE3D42" w:rsidRPr="00D66939" w:rsidRDefault="00AE3D42" w:rsidP="00FA14E6">
      <w:pPr>
        <w:tabs>
          <w:tab w:val="center" w:pos="4536"/>
        </w:tabs>
        <w:jc w:val="both"/>
        <w:rPr>
          <w:b/>
          <w:bCs/>
        </w:rPr>
      </w:pPr>
      <w:r>
        <w:t xml:space="preserve">9. </w:t>
      </w:r>
      <w:r w:rsidRPr="00D66939">
        <w:t>Aşağıda verilen doğal sayıları en yakın onluğa ve yüzlüğe yuvarlayınız.</w:t>
      </w:r>
      <w:r>
        <w:t xml:space="preserve"> (10 puan)</w:t>
      </w:r>
    </w:p>
    <w:p w:rsidR="00AE3D42" w:rsidRPr="00D66939" w:rsidRDefault="00AE3D42" w:rsidP="00FA14E6">
      <w:pPr>
        <w:tabs>
          <w:tab w:val="center" w:pos="4536"/>
        </w:tabs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6"/>
        <w:gridCol w:w="2768"/>
        <w:gridCol w:w="3120"/>
      </w:tblGrid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 xml:space="preserve">Doğal sayı 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</w:pPr>
            <w:r w:rsidRPr="00D66939">
              <w:t xml:space="preserve">Onluğa  yuvarla </w:t>
            </w: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 xml:space="preserve">Yüzlüğe yuvarla </w:t>
            </w:r>
          </w:p>
        </w:tc>
      </w:tr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2378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5012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6731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  <w:tr w:rsidR="00AE3D42" w:rsidRPr="00D66939">
        <w:trPr>
          <w:trHeight w:val="445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9883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</w:tbl>
    <w:p w:rsidR="00AE3D42" w:rsidRPr="00D66939" w:rsidRDefault="00AE3D42" w:rsidP="00FA14E6">
      <w:pPr>
        <w:tabs>
          <w:tab w:val="center" w:pos="4536"/>
        </w:tabs>
        <w:jc w:val="both"/>
      </w:pPr>
    </w:p>
    <w:p w:rsidR="00AE3D42" w:rsidRPr="00D66939" w:rsidRDefault="00AE3D42" w:rsidP="00FA14E6">
      <w:pPr>
        <w:sectPr w:rsidR="00AE3D42" w:rsidRPr="00D66939" w:rsidSect="00FA14E6">
          <w:headerReference w:type="default" r:id="rId7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E3D42" w:rsidRPr="00D66939" w:rsidRDefault="00AE3D42" w:rsidP="00FA14E6"/>
    <w:p w:rsidR="00AE3D42" w:rsidRPr="00D66939" w:rsidRDefault="00AE3D42" w:rsidP="003A1A89">
      <w:r>
        <w:t xml:space="preserve">10. </w:t>
      </w:r>
      <w:r w:rsidRPr="00D66939">
        <w:t>Bir bakkal 100 kg olan şekerin 40 kg’ını sattı.</w:t>
      </w:r>
      <w:r>
        <w:t xml:space="preserve"> </w:t>
      </w:r>
      <w:r w:rsidRPr="00D66939">
        <w:t>Geriye kalan şekeri 3 kg’lık poşetlere doldurdu.</w:t>
      </w:r>
      <w:r>
        <w:t xml:space="preserve"> </w:t>
      </w:r>
      <w:r w:rsidRPr="00D66939">
        <w:t>Kaç poşet şeker oldu?(10 puan)</w:t>
      </w:r>
    </w:p>
    <w:p w:rsidR="00AE3D42" w:rsidRPr="00D66939" w:rsidRDefault="00AE3D42" w:rsidP="003A1A89">
      <w:pPr>
        <w:rPr>
          <w:b/>
          <w:bCs/>
        </w:rPr>
      </w:pPr>
    </w:p>
    <w:p w:rsidR="00AE3D42" w:rsidRPr="00D66939" w:rsidRDefault="00AE3D42" w:rsidP="003A1A89"/>
    <w:p w:rsidR="00AE3D42" w:rsidRPr="00D66939" w:rsidRDefault="00AE3D42" w:rsidP="003A1A89"/>
    <w:p w:rsidR="00AE3D42" w:rsidRPr="00D66939" w:rsidRDefault="00AE3D42" w:rsidP="003A1A89"/>
    <w:p w:rsidR="00AE3D42" w:rsidRPr="00D66939" w:rsidRDefault="00AE3D42" w:rsidP="003A1A89">
      <w:r>
        <w:t>11.</w:t>
      </w:r>
      <w:r w:rsidRPr="00D66939">
        <w:t xml:space="preserve">Günde 5 L benzin tüketen bir araba, bir haftada kaç </w:t>
      </w:r>
      <w:r w:rsidRPr="00FA14E6">
        <w:rPr>
          <w:u w:val="single"/>
        </w:rPr>
        <w:t>mililitre</w:t>
      </w:r>
      <w:r w:rsidRPr="00D66939">
        <w:t xml:space="preserve"> benzin tüketmiş olur?(10 puan)</w:t>
      </w:r>
    </w:p>
    <w:p w:rsidR="00AE3D42" w:rsidRPr="00D66939" w:rsidRDefault="00AE3D42" w:rsidP="00FF0187"/>
    <w:p w:rsidR="00AE3D42" w:rsidRPr="00D66939" w:rsidRDefault="00AE3D42" w:rsidP="00FF0187"/>
    <w:p w:rsidR="00AE3D42" w:rsidRPr="00D66939" w:rsidRDefault="00AE3D42" w:rsidP="00FF0187"/>
    <w:p w:rsidR="00AE3D42" w:rsidRPr="00D66939" w:rsidRDefault="00AE3D42"/>
    <w:p w:rsidR="00AE3D42" w:rsidRDefault="00AE3D42">
      <w:r>
        <w:t xml:space="preserve">12. Sütün 1 L’sinin fiyatı 60 </w:t>
      </w:r>
      <w:r w:rsidRPr="00D66939">
        <w:t>kr’dir. Buna göre 7 L, 500 mL (yedi buçuk litre) alan birisi ne kadar öder?</w:t>
      </w:r>
      <w:r w:rsidRPr="00FA14E6">
        <w:t xml:space="preserve"> </w:t>
      </w:r>
      <w:r w:rsidRPr="00D66939">
        <w:t>(10 puan)</w:t>
      </w:r>
    </w:p>
    <w:p w:rsidR="00AE3D42" w:rsidRDefault="00AE3D42"/>
    <w:p w:rsidR="00AE3D42" w:rsidRDefault="00AE3D42"/>
    <w:p w:rsidR="00AE3D42" w:rsidRDefault="00AE3D42"/>
    <w:p w:rsidR="00AE3D42" w:rsidRDefault="00AE3D42"/>
    <w:p w:rsidR="00AE3D42" w:rsidRDefault="00AE3D42"/>
    <w:p w:rsidR="00AE3D42" w:rsidRDefault="00AE3D42"/>
    <w:p w:rsidR="00AE3D42" w:rsidRPr="00D66939" w:rsidRDefault="00AE3D42" w:rsidP="00FA14E6">
      <w:r>
        <w:t xml:space="preserve">13. </w:t>
      </w:r>
      <w:r w:rsidRPr="00D66939">
        <w:t>Boş bir bidon 800 mililitrelik şişelerle 40 şişe su aldığına göre bu bidon kaç litreliktir?</w:t>
      </w:r>
      <w:r>
        <w:t xml:space="preserve"> (10 puan)</w:t>
      </w:r>
    </w:p>
    <w:p w:rsidR="00AE3D42" w:rsidRDefault="00AE3D42">
      <w:r>
        <w:t xml:space="preserve">  </w:t>
      </w:r>
    </w:p>
    <w:p w:rsidR="00AE3D42" w:rsidRDefault="00AE3D42"/>
    <w:p w:rsidR="00AE3D42" w:rsidRDefault="00AE3D42"/>
    <w:p w:rsidR="00AE3D42" w:rsidRPr="00D66939" w:rsidRDefault="00AE3D42"/>
    <w:p w:rsidR="00AE3D42" w:rsidRPr="00D66939" w:rsidRDefault="00AE3D42" w:rsidP="00FF0187"/>
    <w:p w:rsidR="00AE3D42" w:rsidRDefault="00AE3D42" w:rsidP="00FF0187"/>
    <w:p w:rsidR="00AE3D42" w:rsidRDefault="00AE3D42" w:rsidP="00FF0187"/>
    <w:p w:rsidR="00AE3D42" w:rsidRDefault="00AE3D42" w:rsidP="00B46785">
      <w:pPr>
        <w:jc w:val="right"/>
        <w:rPr>
          <w:b/>
          <w:bCs/>
          <w:sz w:val="18"/>
          <w:szCs w:val="18"/>
        </w:rPr>
      </w:pPr>
      <w:hyperlink r:id="rId8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p w:rsidR="00AE3D42" w:rsidRDefault="00AE3D42" w:rsidP="00FF0187"/>
    <w:p w:rsidR="00AE3D42" w:rsidRDefault="00AE3D42" w:rsidP="00FF0187"/>
    <w:p w:rsidR="00AE3D42" w:rsidRDefault="00AE3D42" w:rsidP="00FF0187">
      <w:r>
        <w:t>BAŞARILAR DİLERİM.</w:t>
      </w:r>
    </w:p>
    <w:p w:rsidR="00AE3D42" w:rsidRPr="002D4559" w:rsidRDefault="00AE3D42" w:rsidP="002D4559"/>
    <w:p w:rsidR="00AE3D42" w:rsidRPr="002D4559" w:rsidRDefault="00AE3D42" w:rsidP="002D4559"/>
    <w:p w:rsidR="00AE3D42" w:rsidRDefault="00AE3D42" w:rsidP="002D4559"/>
    <w:p w:rsidR="00AE3D42" w:rsidRPr="002D4559" w:rsidRDefault="00AE3D42" w:rsidP="002D4559">
      <w:pPr>
        <w:ind w:left="6372" w:firstLine="708"/>
      </w:pPr>
      <w:r w:rsidRPr="002D4559">
        <w:rPr>
          <w:highlight w:val="yellow"/>
        </w:rPr>
        <w:t>ÖZGÜR OLCAY</w:t>
      </w:r>
    </w:p>
    <w:p w:rsidR="00AE3D42" w:rsidRPr="002D4559" w:rsidRDefault="00AE3D42" w:rsidP="002D4559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4/H SINIF ÖĞRETMENİ</w:t>
      </w:r>
    </w:p>
    <w:sectPr w:rsidR="00AE3D42" w:rsidRPr="002D4559" w:rsidSect="00FF018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D42" w:rsidRDefault="00AE3D42" w:rsidP="002D4559">
      <w:r>
        <w:separator/>
      </w:r>
    </w:p>
  </w:endnote>
  <w:endnote w:type="continuationSeparator" w:id="0">
    <w:p w:rsidR="00AE3D42" w:rsidRDefault="00AE3D42" w:rsidP="002D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D42" w:rsidRDefault="00AE3D42" w:rsidP="002D4559">
      <w:r>
        <w:separator/>
      </w:r>
    </w:p>
  </w:footnote>
  <w:footnote w:type="continuationSeparator" w:id="0">
    <w:p w:rsidR="00AE3D42" w:rsidRDefault="00AE3D42" w:rsidP="002D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312"/>
      <w:tblW w:w="10453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45"/>
      <w:gridCol w:w="5211"/>
      <w:gridCol w:w="2297"/>
    </w:tblGrid>
    <w:tr w:rsidR="00AE3D42" w:rsidRPr="00C04364">
      <w:trPr>
        <w:cantSplit/>
        <w:trHeight w:val="67"/>
      </w:trPr>
      <w:tc>
        <w:tcPr>
          <w:tcW w:w="2945" w:type="dxa"/>
          <w:tcBorders>
            <w:top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Adı:</w:t>
          </w:r>
        </w:p>
      </w:tc>
      <w:tc>
        <w:tcPr>
          <w:tcW w:w="5211" w:type="dxa"/>
          <w:tcBorders>
            <w:top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jc w:val="center"/>
            <w:rPr>
              <w:b/>
              <w:bCs/>
            </w:rPr>
          </w:pPr>
          <w:r w:rsidRPr="00C04364">
            <w:rPr>
              <w:b/>
              <w:bCs/>
            </w:rPr>
            <w:t>CUMHURİYET  i.O.</w:t>
          </w:r>
        </w:p>
      </w:tc>
      <w:tc>
        <w:tcPr>
          <w:tcW w:w="2297" w:type="dxa"/>
          <w:vMerge w:val="restart"/>
          <w:tcBorders>
            <w:top w:val="thinThickThinSmallGap" w:sz="24" w:space="0" w:color="auto"/>
            <w:bottom w:val="thinThickThinSmallGap" w:sz="24" w:space="0" w:color="auto"/>
          </w:tcBorders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Tarih:….../….../2015</w:t>
          </w:r>
        </w:p>
        <w:p w:rsidR="00AE3D42" w:rsidRPr="00C04364" w:rsidRDefault="00AE3D42" w:rsidP="005B07DA">
          <w:pPr>
            <w:rPr>
              <w:b/>
              <w:bCs/>
            </w:rPr>
          </w:pPr>
          <w:r>
            <w:rPr>
              <w:noProof/>
            </w:rPr>
            <w:pict>
              <v:line id="Line 68" o:spid="_x0000_s2050" style="position:absolute;z-index:251658240;visibility:visible" from="-2.8pt,-.1pt" to="105.2pt,-.1pt">
                <w10:anchorlock/>
              </v:line>
            </w:pict>
          </w:r>
          <w:r w:rsidRPr="00C04364">
            <w:rPr>
              <w:b/>
              <w:bCs/>
            </w:rPr>
            <w:t>ALDIĞI NOT:</w:t>
          </w:r>
        </w:p>
        <w:p w:rsidR="00AE3D42" w:rsidRPr="00C04364" w:rsidRDefault="00AE3D42" w:rsidP="005B07DA">
          <w:pPr>
            <w:jc w:val="center"/>
            <w:rPr>
              <w:b/>
              <w:bCs/>
            </w:rPr>
          </w:pPr>
        </w:p>
      </w:tc>
    </w:tr>
    <w:tr w:rsidR="00AE3D42" w:rsidRPr="00C04364">
      <w:trPr>
        <w:cantSplit/>
        <w:trHeight w:val="4"/>
      </w:trPr>
      <w:tc>
        <w:tcPr>
          <w:tcW w:w="2945" w:type="dxa"/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Soyadı:</w:t>
          </w:r>
        </w:p>
      </w:tc>
      <w:tc>
        <w:tcPr>
          <w:tcW w:w="5211" w:type="dxa"/>
        </w:tcPr>
        <w:p w:rsidR="00AE3D42" w:rsidRPr="00C04364" w:rsidRDefault="00AE3D42" w:rsidP="00003A35">
          <w:pPr>
            <w:jc w:val="center"/>
            <w:rPr>
              <w:b/>
              <w:bCs/>
            </w:rPr>
          </w:pPr>
          <w:r w:rsidRPr="00C04364">
            <w:rPr>
              <w:b/>
              <w:bCs/>
            </w:rPr>
            <w:t xml:space="preserve">4/H SINIFI </w:t>
          </w:r>
          <w:r>
            <w:rPr>
              <w:b/>
              <w:bCs/>
            </w:rPr>
            <w:t>MATEMATİK DERSİ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</w:p>
      </w:tc>
    </w:tr>
    <w:tr w:rsidR="00AE3D42" w:rsidRPr="00C04364">
      <w:trPr>
        <w:cantSplit/>
        <w:trHeight w:val="27"/>
      </w:trPr>
      <w:tc>
        <w:tcPr>
          <w:tcW w:w="2945" w:type="dxa"/>
          <w:tcBorders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No:</w:t>
          </w:r>
        </w:p>
      </w:tc>
      <w:tc>
        <w:tcPr>
          <w:tcW w:w="5211" w:type="dxa"/>
          <w:tcBorders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jc w:val="center"/>
            <w:rPr>
              <w:b/>
              <w:bCs/>
            </w:rPr>
          </w:pPr>
          <w:r>
            <w:rPr>
              <w:b/>
              <w:bCs/>
            </w:rPr>
            <w:t>II. DÖNEM 1</w:t>
          </w:r>
          <w:r w:rsidRPr="00C04364">
            <w:rPr>
              <w:b/>
              <w:bCs/>
            </w:rPr>
            <w:t>. YAZILI SINAVI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</w:p>
      </w:tc>
    </w:tr>
  </w:tbl>
  <w:p w:rsidR="00AE3D42" w:rsidRDefault="00AE3D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6808"/>
    <w:multiLevelType w:val="hybridMultilevel"/>
    <w:tmpl w:val="6A884C54"/>
    <w:lvl w:ilvl="0" w:tplc="8C48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AE2E89"/>
    <w:multiLevelType w:val="hybridMultilevel"/>
    <w:tmpl w:val="6DB2A808"/>
    <w:lvl w:ilvl="0" w:tplc="14901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382"/>
    <w:rsid w:val="00003A35"/>
    <w:rsid w:val="0020678A"/>
    <w:rsid w:val="002D4559"/>
    <w:rsid w:val="00391F38"/>
    <w:rsid w:val="003A1A89"/>
    <w:rsid w:val="00581479"/>
    <w:rsid w:val="005B07DA"/>
    <w:rsid w:val="00621163"/>
    <w:rsid w:val="00875F2E"/>
    <w:rsid w:val="008C0892"/>
    <w:rsid w:val="008E21F6"/>
    <w:rsid w:val="009332CB"/>
    <w:rsid w:val="0096700B"/>
    <w:rsid w:val="00AE3D42"/>
    <w:rsid w:val="00B46785"/>
    <w:rsid w:val="00BE0382"/>
    <w:rsid w:val="00C04364"/>
    <w:rsid w:val="00CA1588"/>
    <w:rsid w:val="00D66939"/>
    <w:rsid w:val="00FA14E6"/>
    <w:rsid w:val="00FF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F01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1588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1588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1588"/>
    <w:pPr>
      <w:outlineLvl w:val="2"/>
    </w:pPr>
    <w:rPr>
      <w:smallCaps/>
      <w:spacing w:val="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1588"/>
    <w:pPr>
      <w:spacing w:before="24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1588"/>
    <w:pPr>
      <w:spacing w:before="200"/>
      <w:outlineLvl w:val="4"/>
    </w:pPr>
    <w:rPr>
      <w:smallCaps/>
      <w:color w:val="943634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1588"/>
    <w:pPr>
      <w:outlineLvl w:val="5"/>
    </w:pPr>
    <w:rPr>
      <w:smallCaps/>
      <w:color w:val="C0504D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1588"/>
    <w:pPr>
      <w:outlineLvl w:val="6"/>
    </w:pPr>
    <w:rPr>
      <w:b/>
      <w:bCs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1588"/>
    <w:pPr>
      <w:outlineLvl w:val="7"/>
    </w:pPr>
    <w:rPr>
      <w:b/>
      <w:bCs/>
      <w:i/>
      <w:iCs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1588"/>
    <w:pPr>
      <w:outlineLvl w:val="8"/>
    </w:pPr>
    <w:rPr>
      <w:b/>
      <w:bCs/>
      <w:i/>
      <w:iCs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1588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1588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1588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A1588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A1588"/>
    <w:rPr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A1588"/>
    <w:rPr>
      <w:smallCaps/>
      <w:color w:val="C0504D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A1588"/>
    <w:rPr>
      <w:b/>
      <w:bCs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A1588"/>
    <w:rPr>
      <w:b/>
      <w:bCs/>
      <w:i/>
      <w:iCs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A1588"/>
    <w:rPr>
      <w:b/>
      <w:bCs/>
      <w:i/>
      <w:iCs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CA1588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CA1588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CA1588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CA1588"/>
    <w:pPr>
      <w:spacing w:after="720"/>
      <w:jc w:val="right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A1588"/>
    <w:rPr>
      <w:rFonts w:ascii="Cambria" w:hAnsi="Cambria" w:cs="Cambria"/>
      <w:sz w:val="22"/>
      <w:szCs w:val="22"/>
    </w:rPr>
  </w:style>
  <w:style w:type="character" w:styleId="Strong">
    <w:name w:val="Strong"/>
    <w:basedOn w:val="DefaultParagraphFont"/>
    <w:uiPriority w:val="99"/>
    <w:qFormat/>
    <w:rsid w:val="00CA1588"/>
    <w:rPr>
      <w:b/>
      <w:bCs/>
      <w:color w:val="C0504D"/>
    </w:rPr>
  </w:style>
  <w:style w:type="character" w:styleId="Emphasis">
    <w:name w:val="Emphasis"/>
    <w:basedOn w:val="DefaultParagraphFont"/>
    <w:uiPriority w:val="99"/>
    <w:qFormat/>
    <w:rsid w:val="00CA1588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CA1588"/>
  </w:style>
  <w:style w:type="character" w:customStyle="1" w:styleId="NoSpacingChar">
    <w:name w:val="No Spacing Char"/>
    <w:basedOn w:val="DefaultParagraphFont"/>
    <w:link w:val="NoSpacing"/>
    <w:uiPriority w:val="99"/>
    <w:locked/>
    <w:rsid w:val="00CA1588"/>
  </w:style>
  <w:style w:type="paragraph" w:styleId="ListParagraph">
    <w:name w:val="List Paragraph"/>
    <w:basedOn w:val="Normal"/>
    <w:uiPriority w:val="99"/>
    <w:qFormat/>
    <w:rsid w:val="00CA1588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CA1588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CA158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A1588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A1588"/>
    <w:rPr>
      <w:b/>
      <w:bCs/>
      <w:i/>
      <w:iCs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CA1588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CA1588"/>
    <w:rPr>
      <w:b/>
      <w:bCs/>
      <w:i/>
      <w:iCs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CA1588"/>
    <w:rPr>
      <w:b/>
      <w:bCs/>
    </w:rPr>
  </w:style>
  <w:style w:type="character" w:styleId="IntenseReference">
    <w:name w:val="Intense Reference"/>
    <w:basedOn w:val="DefaultParagraphFont"/>
    <w:uiPriority w:val="99"/>
    <w:qFormat/>
    <w:rsid w:val="00CA1588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basedOn w:val="DefaultParagraphFont"/>
    <w:uiPriority w:val="99"/>
    <w:qFormat/>
    <w:rsid w:val="00CA1588"/>
    <w:rPr>
      <w:rFonts w:ascii="Cambria" w:hAnsi="Cambria" w:cs="Cambria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CA158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FF01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0187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FF018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B4678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322</Words>
  <Characters>1837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4</cp:revision>
  <cp:lastPrinted>2015-03-24T00:05:00Z</cp:lastPrinted>
  <dcterms:created xsi:type="dcterms:W3CDTF">2015-03-23T22:06:00Z</dcterms:created>
  <dcterms:modified xsi:type="dcterms:W3CDTF">2015-03-29T19:42:00Z</dcterms:modified>
  <cp:category>www.sorubak.com</cp:category>
  <cp:contentType>www.sorubak.com</cp:contentType>
</cp:coreProperties>
</file>