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F6" w:rsidRDefault="002D12F6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Adı Soyadı::……………………….                                        ALDIĞI  PUAN:</w:t>
      </w:r>
    </w:p>
    <w:p w:rsidR="002D12F6" w:rsidRDefault="002D12F6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No:………………..</w:t>
      </w:r>
    </w:p>
    <w:p w:rsidR="002D12F6" w:rsidRDefault="002D12F6" w:rsidP="001F4EC1">
      <w:pPr>
        <w:rPr>
          <w:b/>
          <w:bCs/>
          <w:sz w:val="28"/>
          <w:szCs w:val="28"/>
        </w:rPr>
      </w:pPr>
    </w:p>
    <w:p w:rsidR="002D12F6" w:rsidRPr="00AB67B0" w:rsidRDefault="002D12F6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2014-2015   ÖĞRETİM YILI  SALKIM  İLK</w:t>
      </w:r>
      <w:r w:rsidRPr="00AB67B0">
        <w:rPr>
          <w:b/>
          <w:bCs/>
          <w:sz w:val="28"/>
          <w:szCs w:val="28"/>
        </w:rPr>
        <w:t>OKULU</w:t>
      </w:r>
      <w:r>
        <w:rPr>
          <w:b/>
          <w:bCs/>
          <w:sz w:val="28"/>
          <w:szCs w:val="28"/>
        </w:rPr>
        <w:t xml:space="preserve">               </w:t>
      </w:r>
    </w:p>
    <w:p w:rsidR="002D12F6" w:rsidRDefault="002D12F6" w:rsidP="001F4E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4-A SINIFI</w:t>
      </w:r>
      <w:r w:rsidRPr="00AB67B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MATEMATİK DERSİ  II.  DÖNEM   I.  YAZILI   SORULARI</w:t>
      </w:r>
    </w:p>
    <w:p w:rsidR="002D12F6" w:rsidRDefault="002D12F6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2D12F6" w:rsidRDefault="002D12F6" w:rsidP="001F4EC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D12F6" w:rsidRDefault="002D12F6" w:rsidP="001F4EC1">
      <w:pPr>
        <w:rPr>
          <w:b/>
          <w:bCs/>
          <w:sz w:val="28"/>
          <w:szCs w:val="28"/>
        </w:rPr>
        <w:sectPr w:rsidR="002D12F6" w:rsidSect="001746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D12F6" w:rsidRDefault="002D12F6" w:rsidP="001F4EC1">
      <w:pPr>
        <w:rPr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onlukk_cebeciegitim" style="position:absolute;margin-left:160.85pt;margin-top:8.1pt;width:99pt;height:59.2pt;z-index:-251666432;visibility:visible" wrapcoords="-164 0 -164 21327 21600 21327 21600 0 -164 0">
            <v:imagedata r:id="rId5" o:title="" grayscale="t"/>
            <w10:wrap type="tight"/>
          </v:shape>
        </w:pict>
      </w:r>
      <w:r>
        <w:rPr>
          <w:b/>
          <w:bCs/>
          <w:sz w:val="28"/>
          <w:szCs w:val="28"/>
        </w:rPr>
        <w:t>1.</w:t>
      </w:r>
      <w:r>
        <w:rPr>
          <w:color w:val="000000"/>
        </w:rPr>
        <w:t xml:space="preserve"> Öğretmeni Mahmut’a </w:t>
      </w:r>
    </w:p>
    <w:p w:rsidR="002D12F6" w:rsidRDefault="002D12F6" w:rsidP="001F4EC1">
      <w:pPr>
        <w:ind w:left="-360"/>
        <w:rPr>
          <w:color w:val="000000"/>
        </w:rPr>
      </w:pPr>
      <w:r>
        <w:rPr>
          <w:color w:val="000000"/>
        </w:rPr>
        <w:t xml:space="preserve">     tahtada verilen işlemi yapıp   </w:t>
      </w:r>
    </w:p>
    <w:p w:rsidR="002D12F6" w:rsidRDefault="002D12F6" w:rsidP="001F4EC1">
      <w:pPr>
        <w:ind w:left="-360"/>
        <w:rPr>
          <w:color w:val="000000"/>
        </w:rPr>
      </w:pPr>
      <w:r>
        <w:rPr>
          <w:color w:val="000000"/>
        </w:rPr>
        <w:t xml:space="preserve">     </w:t>
      </w:r>
      <w:r w:rsidRPr="00FF52C0">
        <w:rPr>
          <w:b/>
          <w:bCs/>
          <w:color w:val="000000"/>
          <w:u w:val="single"/>
        </w:rPr>
        <w:t>çıkan sonucu</w:t>
      </w:r>
      <w:r>
        <w:rPr>
          <w:color w:val="000000"/>
        </w:rPr>
        <w:t xml:space="preserve"> en yakın </w:t>
      </w:r>
    </w:p>
    <w:p w:rsidR="002D12F6" w:rsidRDefault="002D12F6" w:rsidP="001F4EC1">
      <w:pPr>
        <w:ind w:left="-360"/>
        <w:rPr>
          <w:color w:val="000000"/>
        </w:rPr>
      </w:pPr>
      <w:r>
        <w:rPr>
          <w:color w:val="000000"/>
        </w:rPr>
        <w:t xml:space="preserve">     yüzlüğe yuvarlamasını istedi. </w:t>
      </w:r>
    </w:p>
    <w:p w:rsidR="002D12F6" w:rsidRPr="003E7238" w:rsidRDefault="002D12F6" w:rsidP="001F4EC1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</w:t>
      </w:r>
      <w:r w:rsidRPr="00B659DB">
        <w:rPr>
          <w:color w:val="000000"/>
        </w:rPr>
        <w:t>Buna göre, öğretmenin istediği cevap aşağıdakilerden hangisinde doğru olarak verilmiştir?(</w:t>
      </w:r>
      <w:r>
        <w:rPr>
          <w:b/>
          <w:bCs/>
          <w:color w:val="000000"/>
        </w:rPr>
        <w:t>5 puan)</w:t>
      </w:r>
    </w:p>
    <w:p w:rsidR="002D12F6" w:rsidRDefault="002D12F6" w:rsidP="001F4EC1">
      <w:pPr>
        <w:ind w:left="360"/>
        <w:rPr>
          <w:color w:val="000000"/>
        </w:rPr>
      </w:pPr>
    </w:p>
    <w:p w:rsidR="002D12F6" w:rsidRDefault="002D12F6" w:rsidP="001F4EC1">
      <w:pPr>
        <w:ind w:left="360"/>
        <w:rPr>
          <w:color w:val="000000"/>
        </w:rPr>
      </w:pPr>
      <w:r>
        <w:rPr>
          <w:color w:val="000000"/>
        </w:rPr>
        <w:t>A)  5800</w:t>
      </w:r>
      <w:r>
        <w:rPr>
          <w:color w:val="000000"/>
        </w:rPr>
        <w:tab/>
        <w:t xml:space="preserve"> B)   5900     C)  6000   D)   6100</w:t>
      </w:r>
    </w:p>
    <w:p w:rsidR="002D12F6" w:rsidRDefault="002D12F6" w:rsidP="001F4EC1">
      <w:pPr>
        <w:ind w:left="360"/>
        <w:rPr>
          <w:color w:val="000000"/>
        </w:rPr>
      </w:pPr>
    </w:p>
    <w:p w:rsidR="002D12F6" w:rsidRPr="009B1A7D" w:rsidRDefault="002D12F6" w:rsidP="001F4EC1">
      <w:pPr>
        <w:rPr>
          <w:b/>
          <w:bCs/>
          <w:color w:val="000000"/>
          <w:sz w:val="28"/>
          <w:szCs w:val="28"/>
        </w:rPr>
      </w:pPr>
      <w:r>
        <w:rPr>
          <w:color w:val="000000"/>
        </w:rPr>
        <w:t>2.</w:t>
      </w:r>
    </w:p>
    <w:p w:rsidR="002D12F6" w:rsidRDefault="002D12F6" w:rsidP="001F4EC1">
      <w:pPr>
        <w:numPr>
          <w:ilvl w:val="0"/>
          <w:numId w:val="1"/>
        </w:numPr>
      </w:pPr>
      <w:r>
        <w:t>2 L = 2000 mL</w:t>
      </w:r>
    </w:p>
    <w:p w:rsidR="002D12F6" w:rsidRDefault="002D12F6" w:rsidP="001F4EC1">
      <w:pPr>
        <w:numPr>
          <w:ilvl w:val="0"/>
          <w:numId w:val="1"/>
        </w:numPr>
      </w:pPr>
      <w:r>
        <w:t>5300 mL = 5 L 300 mL</w:t>
      </w:r>
    </w:p>
    <w:p w:rsidR="002D12F6" w:rsidRDefault="002D12F6" w:rsidP="001F4EC1">
      <w:pPr>
        <w:numPr>
          <w:ilvl w:val="0"/>
          <w:numId w:val="1"/>
        </w:numPr>
      </w:pPr>
      <w:r>
        <w:t>4km = 4000m</w:t>
      </w:r>
    </w:p>
    <w:p w:rsidR="002D12F6" w:rsidRDefault="002D12F6" w:rsidP="001F4EC1">
      <w:pPr>
        <w:numPr>
          <w:ilvl w:val="0"/>
          <w:numId w:val="1"/>
        </w:numPr>
      </w:pPr>
      <w:r>
        <w:t xml:space="preserve">4000kg  = 40 t </w:t>
      </w:r>
    </w:p>
    <w:p w:rsidR="002D12F6" w:rsidRDefault="002D12F6" w:rsidP="001F4EC1">
      <w:pPr>
        <w:ind w:left="1200"/>
      </w:pPr>
    </w:p>
    <w:p w:rsidR="002D12F6" w:rsidRPr="00113B73" w:rsidRDefault="002D12F6" w:rsidP="001F4EC1">
      <w:pPr>
        <w:tabs>
          <w:tab w:val="num" w:pos="540"/>
        </w:tabs>
        <w:rPr>
          <w:b/>
          <w:bCs/>
          <w:color w:val="000000"/>
        </w:rPr>
      </w:pPr>
      <w:r>
        <w:rPr>
          <w:color w:val="000000"/>
        </w:rPr>
        <w:t xml:space="preserve"> Yukarıdaki sıvı ölçüleri ile ilgili çevirmeler </w:t>
      </w:r>
    </w:p>
    <w:p w:rsidR="002D12F6" w:rsidRPr="00FF52C0" w:rsidRDefault="002D12F6" w:rsidP="001F4EC1">
      <w:pPr>
        <w:rPr>
          <w:b/>
          <w:bCs/>
          <w:color w:val="000000"/>
          <w:u w:val="single"/>
        </w:rPr>
      </w:pPr>
      <w:r>
        <w:rPr>
          <w:color w:val="000000"/>
        </w:rPr>
        <w:t xml:space="preserve">yapılmıştır. </w:t>
      </w:r>
      <w:r w:rsidRPr="00B659DB">
        <w:rPr>
          <w:color w:val="000000"/>
        </w:rPr>
        <w:t xml:space="preserve">Çevirmelerden hangisinde </w:t>
      </w:r>
      <w:r w:rsidRPr="00B659DB">
        <w:rPr>
          <w:color w:val="000000"/>
          <w:u w:val="single"/>
        </w:rPr>
        <w:t>hata yapılmıştır?</w:t>
      </w:r>
      <w:r>
        <w:rPr>
          <w:color w:val="000000"/>
          <w:u w:val="single"/>
        </w:rPr>
        <w:t xml:space="preserve"> </w:t>
      </w:r>
      <w:r>
        <w:rPr>
          <w:b/>
          <w:bCs/>
          <w:color w:val="000000"/>
          <w:u w:val="single"/>
        </w:rPr>
        <w:t>(5 puan)</w:t>
      </w:r>
    </w:p>
    <w:p w:rsidR="002D12F6" w:rsidRPr="00113B73" w:rsidRDefault="002D12F6" w:rsidP="001F4EC1">
      <w:pPr>
        <w:rPr>
          <w:b/>
          <w:bCs/>
          <w:color w:val="000000"/>
        </w:rPr>
      </w:pPr>
    </w:p>
    <w:p w:rsidR="002D12F6" w:rsidRDefault="002D12F6" w:rsidP="001F4EC1">
      <w:pPr>
        <w:ind w:left="360"/>
        <w:rPr>
          <w:color w:val="000000"/>
        </w:rPr>
      </w:pPr>
      <w:r>
        <w:rPr>
          <w:color w:val="000000"/>
        </w:rPr>
        <w:t>A)  I</w:t>
      </w:r>
      <w:r>
        <w:rPr>
          <w:color w:val="000000"/>
        </w:rPr>
        <w:tab/>
        <w:t>B)    II       C)   III</w:t>
      </w:r>
      <w:r>
        <w:rPr>
          <w:color w:val="000000"/>
        </w:rPr>
        <w:tab/>
        <w:t>D)    IV</w:t>
      </w:r>
    </w:p>
    <w:p w:rsidR="002D12F6" w:rsidRDefault="002D12F6" w:rsidP="001F4EC1">
      <w:pPr>
        <w:ind w:left="360"/>
        <w:rPr>
          <w:color w:val="000000"/>
        </w:rPr>
      </w:pPr>
    </w:p>
    <w:p w:rsidR="002D12F6" w:rsidRDefault="002D12F6" w:rsidP="001F4EC1">
      <w:pPr>
        <w:ind w:left="360"/>
        <w:rPr>
          <w:color w:val="000000"/>
        </w:rPr>
      </w:pPr>
    </w:p>
    <w:p w:rsidR="002D12F6" w:rsidRDefault="002D12F6" w:rsidP="001F4EC1"/>
    <w:p w:rsidR="002D12F6" w:rsidRPr="00B659DB" w:rsidRDefault="002D12F6" w:rsidP="001F4EC1">
      <w:pPr>
        <w:pStyle w:val="Header"/>
        <w:tabs>
          <w:tab w:val="clear" w:pos="4536"/>
          <w:tab w:val="clear" w:pos="9072"/>
        </w:tabs>
        <w:jc w:val="both"/>
      </w:pPr>
      <w:r>
        <w:rPr>
          <w:b/>
          <w:bCs/>
          <w:sz w:val="28"/>
          <w:szCs w:val="28"/>
        </w:rPr>
        <w:t>3</w:t>
      </w:r>
      <w:r w:rsidRPr="00FF52C0">
        <w:rPr>
          <w:b/>
          <w:bCs/>
          <w:sz w:val="28"/>
          <w:szCs w:val="28"/>
        </w:rPr>
        <w:t>.</w:t>
      </w:r>
      <w:r>
        <w:rPr>
          <w:b/>
          <w:bCs/>
        </w:rPr>
        <w:t xml:space="preserve">    </w:t>
      </w:r>
      <w:r w:rsidRPr="00B659DB">
        <w:t xml:space="preserve">Aşağıdaki bölme işlemlerini yapınız. </w:t>
      </w:r>
      <w:r w:rsidRPr="00B810BD">
        <w:rPr>
          <w:b/>
          <w:bCs/>
        </w:rPr>
        <w:t>(10 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2D12F6" w:rsidRPr="00B659DB" w:rsidRDefault="002D12F6" w:rsidP="001F4EC1">
      <w:r>
        <w:rPr>
          <w:noProof/>
        </w:rPr>
        <w:pict>
          <v:group id="_x0000_s1027" style="position:absolute;margin-left:179.15pt;margin-top:11.5pt;width:30pt;height:32.6pt;z-index:251652096" coordorigin="2007,2034" coordsize="600,652">
            <v:line id="_x0000_s1028" style="position:absolute" from="2007,2034" to="2007,2686"/>
            <v:line id="_x0000_s1029" style="position:absolute" from="2007,2360" to="2607,2360"/>
          </v:group>
        </w:pict>
      </w:r>
      <w:r>
        <w:rPr>
          <w:noProof/>
        </w:rPr>
        <w:pict>
          <v:group id="_x0000_s1030" style="position:absolute;margin-left:62.15pt;margin-top:11.5pt;width:30pt;height:32.6pt;z-index:251651072" coordorigin="2007,2034" coordsize="600,652">
            <v:line id="_x0000_s1031" style="position:absolute" from="2007,2034" to="2007,2686"/>
            <v:line id="_x0000_s1032" style="position:absolute" from="2007,2360" to="2607,2360"/>
          </v:group>
        </w:pict>
      </w:r>
    </w:p>
    <w:p w:rsidR="002D12F6" w:rsidRPr="00B659DB" w:rsidRDefault="002D12F6" w:rsidP="001F4EC1">
      <w:pPr>
        <w:rPr>
          <w:sz w:val="22"/>
          <w:szCs w:val="22"/>
        </w:rPr>
      </w:pPr>
      <w:r w:rsidRPr="00B659DB">
        <w:rPr>
          <w:sz w:val="28"/>
          <w:szCs w:val="28"/>
        </w:rPr>
        <w:t xml:space="preserve">          986      7                    720   12</w:t>
      </w:r>
    </w:p>
    <w:p w:rsidR="002D12F6" w:rsidRPr="00B659DB" w:rsidRDefault="002D12F6" w:rsidP="001F4EC1">
      <w:r w:rsidRPr="00B659DB">
        <w:rPr>
          <w:sz w:val="22"/>
          <w:szCs w:val="22"/>
        </w:rPr>
        <w:t xml:space="preserve">       </w:t>
      </w:r>
    </w:p>
    <w:p w:rsidR="002D12F6" w:rsidRPr="00CD69B4" w:rsidRDefault="002D12F6" w:rsidP="001F4EC1"/>
    <w:p w:rsidR="002D12F6" w:rsidRDefault="002D12F6" w:rsidP="001F4EC1">
      <w:pPr>
        <w:tabs>
          <w:tab w:val="left" w:pos="4989"/>
        </w:tabs>
      </w:pPr>
    </w:p>
    <w:p w:rsidR="002D12F6" w:rsidRDefault="002D12F6" w:rsidP="001F4EC1">
      <w:pPr>
        <w:tabs>
          <w:tab w:val="left" w:pos="4989"/>
        </w:tabs>
        <w:rPr>
          <w:b/>
          <w:bCs/>
          <w:sz w:val="28"/>
          <w:szCs w:val="28"/>
        </w:rPr>
      </w:pPr>
    </w:p>
    <w:p w:rsidR="002D12F6" w:rsidRPr="00FF52C0" w:rsidRDefault="002D12F6" w:rsidP="001F4EC1">
      <w:pPr>
        <w:tabs>
          <w:tab w:val="left" w:pos="4989"/>
        </w:tabs>
        <w:rPr>
          <w:b/>
          <w:bCs/>
          <w:sz w:val="28"/>
          <w:szCs w:val="28"/>
        </w:rPr>
      </w:pPr>
    </w:p>
    <w:p w:rsidR="002D12F6" w:rsidRDefault="002D12F6" w:rsidP="001F4EC1">
      <w:pPr>
        <w:tabs>
          <w:tab w:val="left" w:pos="4989"/>
        </w:tabs>
      </w:pPr>
    </w:p>
    <w:p w:rsidR="002D12F6" w:rsidRPr="00B810BD" w:rsidRDefault="002D12F6" w:rsidP="001F4EC1">
      <w:pPr>
        <w:rPr>
          <w:color w:val="000000"/>
        </w:rPr>
      </w:pPr>
      <w:r>
        <w:rPr>
          <w:rFonts w:ascii="Tahoma" w:hAnsi="Tahoma" w:cs="Tahoma"/>
          <w:color w:val="000000"/>
        </w:rPr>
        <w:t>4.</w:t>
      </w:r>
      <w:r w:rsidRPr="009B1A7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.     </w:t>
      </w:r>
      <w:r>
        <w:rPr>
          <w:color w:val="000000"/>
        </w:rPr>
        <w:t>3– 6 – 12 – 24 – 48 – 96</w:t>
      </w:r>
      <w:r w:rsidRPr="00B810BD">
        <w:rPr>
          <w:color w:val="000000"/>
        </w:rPr>
        <w:t xml:space="preserve">  - ?</w:t>
      </w:r>
    </w:p>
    <w:p w:rsidR="002D12F6" w:rsidRPr="00B810BD" w:rsidRDefault="002D12F6" w:rsidP="001F4EC1">
      <w:pPr>
        <w:rPr>
          <w:color w:val="000000"/>
        </w:rPr>
      </w:pPr>
    </w:p>
    <w:p w:rsidR="002D12F6" w:rsidRPr="00B810BD" w:rsidRDefault="002D12F6" w:rsidP="001F4EC1">
      <w:pPr>
        <w:pStyle w:val="Header"/>
        <w:tabs>
          <w:tab w:val="clear" w:pos="4536"/>
          <w:tab w:val="clear" w:pos="9072"/>
        </w:tabs>
        <w:jc w:val="both"/>
      </w:pPr>
      <w:r w:rsidRPr="00B810BD">
        <w:rPr>
          <w:color w:val="000000"/>
        </w:rPr>
        <w:t>Yukarıdaki örüntüde ? yerine hangi sayı gelmelidir?</w:t>
      </w:r>
      <w:r w:rsidRPr="00B810BD">
        <w:t xml:space="preserve"> </w:t>
      </w:r>
      <w:r w:rsidRPr="00B810BD">
        <w:rPr>
          <w:b/>
          <w:bCs/>
        </w:rPr>
        <w:t>(5</w:t>
      </w:r>
      <w:r>
        <w:rPr>
          <w:b/>
          <w:bCs/>
        </w:rPr>
        <w:t xml:space="preserve"> </w:t>
      </w:r>
      <w:r w:rsidRPr="00B810BD">
        <w:rPr>
          <w:b/>
          <w:bCs/>
        </w:rPr>
        <w:t>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2D12F6" w:rsidRPr="00492294" w:rsidRDefault="002D12F6" w:rsidP="001F4EC1">
      <w:pPr>
        <w:rPr>
          <w:b/>
          <w:bCs/>
          <w:color w:val="000000"/>
        </w:rPr>
      </w:pPr>
    </w:p>
    <w:p w:rsidR="002D12F6" w:rsidRPr="00492294" w:rsidRDefault="002D12F6" w:rsidP="001F4EC1">
      <w:pPr>
        <w:rPr>
          <w:color w:val="000000"/>
        </w:rPr>
      </w:pPr>
      <w:r>
        <w:rPr>
          <w:color w:val="000000"/>
        </w:rPr>
        <w:t>A) 128</w:t>
      </w:r>
      <w:r>
        <w:rPr>
          <w:color w:val="000000"/>
        </w:rPr>
        <w:tab/>
      </w:r>
      <w:r>
        <w:rPr>
          <w:color w:val="000000"/>
        </w:rPr>
        <w:tab/>
        <w:t>B) 192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C) 140</w:t>
      </w:r>
      <w:r w:rsidRPr="00492294">
        <w:rPr>
          <w:color w:val="000000"/>
        </w:rPr>
        <w:tab/>
      </w:r>
      <w:r w:rsidRPr="00492294">
        <w:rPr>
          <w:color w:val="000000"/>
        </w:rPr>
        <w:tab/>
        <w:t>D) 148</w:t>
      </w:r>
    </w:p>
    <w:p w:rsidR="002D12F6" w:rsidRDefault="002D12F6" w:rsidP="001F4EC1">
      <w:pPr>
        <w:rPr>
          <w:rFonts w:ascii="Tahoma" w:hAnsi="Tahoma" w:cs="Tahoma"/>
          <w:color w:val="000000"/>
        </w:rPr>
      </w:pPr>
    </w:p>
    <w:p w:rsidR="002D12F6" w:rsidRDefault="002D12F6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ahoma" w:hAnsi="Tahoma" w:cs="Tahoma"/>
          <w:color w:val="000000"/>
        </w:rPr>
        <w:t>5-</w:t>
      </w:r>
      <w:r>
        <w:rPr>
          <w:rFonts w:ascii="Times New Roman TUR" w:hAnsi="Times New Roman TUR" w:cs="Times New Roman TUR"/>
          <w:sz w:val="22"/>
          <w:szCs w:val="22"/>
        </w:rPr>
        <w:t xml:space="preserve">Bir gömlek 37 Tl, bir pantolon </w:t>
      </w:r>
      <w:r w:rsidRPr="00B810BD">
        <w:rPr>
          <w:rFonts w:ascii="Times New Roman TUR" w:hAnsi="Times New Roman TUR" w:cs="Times New Roman TUR"/>
          <w:sz w:val="22"/>
          <w:szCs w:val="22"/>
        </w:rPr>
        <w:t>3</w:t>
      </w:r>
      <w:r>
        <w:rPr>
          <w:rFonts w:ascii="Times New Roman TUR" w:hAnsi="Times New Roman TUR" w:cs="Times New Roman TUR"/>
          <w:sz w:val="22"/>
          <w:szCs w:val="22"/>
        </w:rPr>
        <w:t>8</w:t>
      </w:r>
      <w:r w:rsidRPr="00B810BD">
        <w:rPr>
          <w:rFonts w:ascii="Times New Roman TUR" w:hAnsi="Times New Roman TUR" w:cs="Times New Roman TUR"/>
          <w:sz w:val="22"/>
          <w:szCs w:val="22"/>
        </w:rPr>
        <w:t xml:space="preserve"> T</w:t>
      </w:r>
      <w:r>
        <w:rPr>
          <w:rFonts w:ascii="Times New Roman TUR" w:hAnsi="Times New Roman TUR" w:cs="Times New Roman TUR"/>
          <w:sz w:val="22"/>
          <w:szCs w:val="22"/>
        </w:rPr>
        <w:t>l, bir şapka 17 Tldir. Buna göre 2 gömlek, 1</w:t>
      </w:r>
      <w:r w:rsidRPr="00B810BD">
        <w:rPr>
          <w:rFonts w:ascii="Times New Roman TUR" w:hAnsi="Times New Roman TUR" w:cs="Times New Roman TUR"/>
          <w:sz w:val="22"/>
          <w:szCs w:val="22"/>
        </w:rPr>
        <w:t xml:space="preserve"> pantolon, 3 şapka alan Burak kaç Tl para öder?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(5 puan)</w:t>
      </w:r>
    </w:p>
    <w:p w:rsidR="002D12F6" w:rsidRDefault="002D12F6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</w:t>
      </w:r>
    </w:p>
    <w:p w:rsidR="002D12F6" w:rsidRPr="000B491A" w:rsidRDefault="002D12F6" w:rsidP="001F4EC1">
      <w:pPr>
        <w:tabs>
          <w:tab w:val="left" w:pos="360"/>
        </w:tabs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2D12F6" w:rsidRDefault="002D12F6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2D12F6" w:rsidRDefault="002D12F6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2D12F6" w:rsidRDefault="002D12F6" w:rsidP="001F4EC1">
      <w:pPr>
        <w:tabs>
          <w:tab w:val="left" w:pos="9360"/>
        </w:tabs>
        <w:rPr>
          <w:b/>
          <w:bCs/>
          <w:sz w:val="22"/>
          <w:szCs w:val="22"/>
        </w:rPr>
      </w:pPr>
    </w:p>
    <w:p w:rsidR="002D12F6" w:rsidRPr="00702BB8" w:rsidRDefault="002D12F6" w:rsidP="001F4EC1">
      <w:pPr>
        <w:tabs>
          <w:tab w:val="left" w:pos="9360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6-</w:t>
      </w:r>
      <w:r w:rsidRPr="00B659DB">
        <w:rPr>
          <w:sz w:val="22"/>
          <w:szCs w:val="22"/>
        </w:rPr>
        <w:t>Aşağıdakilerden hangisi basit kesirdir</w:t>
      </w:r>
      <w:r w:rsidRPr="00702BB8">
        <w:rPr>
          <w:b/>
          <w:bCs/>
          <w:sz w:val="22"/>
          <w:szCs w:val="22"/>
        </w:rPr>
        <w:t>?</w:t>
      </w:r>
      <w:r>
        <w:rPr>
          <w:b/>
          <w:bCs/>
          <w:sz w:val="22"/>
          <w:szCs w:val="22"/>
        </w:rPr>
        <w:t xml:space="preserve"> (5 puan)</w:t>
      </w:r>
      <w:r>
        <w:rPr>
          <w:b/>
          <w:bCs/>
          <w:sz w:val="22"/>
          <w:szCs w:val="22"/>
        </w:rPr>
        <w:tab/>
        <w:t xml:space="preserve">    </w:t>
      </w:r>
    </w:p>
    <w:p w:rsidR="002D12F6" w:rsidRPr="00702BB8" w:rsidRDefault="002D12F6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>A)</w:t>
      </w:r>
      <w:r w:rsidRPr="00702BB8">
        <w:rPr>
          <w:sz w:val="22"/>
          <w:szCs w:val="22"/>
          <w:u w:val="single"/>
        </w:rPr>
        <w:t xml:space="preserve">  4 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 B) </w:t>
      </w:r>
      <w:r>
        <w:rPr>
          <w:sz w:val="22"/>
          <w:szCs w:val="22"/>
          <w:u w:val="single"/>
        </w:rPr>
        <w:t xml:space="preserve">  12</w:t>
      </w:r>
      <w:r w:rsidRPr="00702BB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         </w:t>
      </w:r>
      <w:r w:rsidRPr="00702BB8">
        <w:rPr>
          <w:sz w:val="22"/>
          <w:szCs w:val="22"/>
        </w:rPr>
        <w:t xml:space="preserve"> C)    </w:t>
      </w:r>
      <w:r>
        <w:rPr>
          <w:sz w:val="22"/>
          <w:szCs w:val="22"/>
          <w:u w:val="single"/>
        </w:rPr>
        <w:t>9</w:t>
      </w:r>
      <w:r w:rsidRPr="00702BB8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            </w:t>
      </w:r>
      <w:r w:rsidRPr="00702BB8">
        <w:rPr>
          <w:sz w:val="22"/>
          <w:szCs w:val="22"/>
        </w:rPr>
        <w:t xml:space="preserve">D)   </w:t>
      </w:r>
      <w:r w:rsidRPr="00702BB8">
        <w:rPr>
          <w:sz w:val="22"/>
          <w:szCs w:val="22"/>
          <w:u w:val="single"/>
        </w:rPr>
        <w:t>15</w:t>
      </w:r>
    </w:p>
    <w:p w:rsidR="002D12F6" w:rsidRPr="00702BB8" w:rsidRDefault="002D12F6" w:rsidP="001F4EC1">
      <w:pPr>
        <w:rPr>
          <w:sz w:val="22"/>
          <w:szCs w:val="22"/>
        </w:rPr>
      </w:pPr>
      <w:r w:rsidRPr="00702BB8">
        <w:rPr>
          <w:sz w:val="22"/>
          <w:szCs w:val="22"/>
        </w:rPr>
        <w:t xml:space="preserve">     1         </w:t>
      </w:r>
      <w:r>
        <w:rPr>
          <w:sz w:val="22"/>
          <w:szCs w:val="22"/>
        </w:rPr>
        <w:t xml:space="preserve">        </w:t>
      </w:r>
      <w:r w:rsidRPr="00702BB8">
        <w:rPr>
          <w:sz w:val="22"/>
          <w:szCs w:val="22"/>
        </w:rPr>
        <w:t xml:space="preserve">    2   </w:t>
      </w:r>
      <w:r>
        <w:rPr>
          <w:sz w:val="22"/>
          <w:szCs w:val="22"/>
        </w:rPr>
        <w:t xml:space="preserve">                 24         </w:t>
      </w:r>
      <w:r w:rsidRPr="00702BB8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702BB8">
        <w:rPr>
          <w:sz w:val="22"/>
          <w:szCs w:val="22"/>
        </w:rPr>
        <w:t xml:space="preserve">  5</w:t>
      </w:r>
    </w:p>
    <w:p w:rsidR="002D12F6" w:rsidRDefault="002D12F6" w:rsidP="001F4EC1">
      <w:pPr>
        <w:rPr>
          <w:rFonts w:ascii="Tahoma" w:hAnsi="Tahoma" w:cs="Tahoma"/>
          <w:color w:val="000000"/>
        </w:rPr>
      </w:pPr>
    </w:p>
    <w:p w:rsidR="002D12F6" w:rsidRDefault="002D12F6" w:rsidP="001F4EC1">
      <w:pPr>
        <w:rPr>
          <w:rFonts w:ascii="Tahoma" w:hAnsi="Tahoma" w:cs="Tahoma"/>
          <w:color w:val="000000"/>
        </w:rPr>
      </w:pPr>
      <w:r>
        <w:rPr>
          <w:noProof/>
        </w:rPr>
        <w:pict>
          <v:line id="_x0000_s1033" style="position:absolute;z-index:251663360" from="110.55pt,14.9pt" to="128.55pt,14.9pt"/>
        </w:pict>
      </w:r>
      <w:r>
        <w:rPr>
          <w:noProof/>
        </w:rPr>
        <w:pict>
          <v:line id="_x0000_s1034" style="position:absolute;z-index:251662336" from="76.8pt,14.9pt" to="94.8pt,14.9pt"/>
        </w:pict>
      </w:r>
      <w:r>
        <w:rPr>
          <w:noProof/>
        </w:rPr>
        <w:pict>
          <v:line id="_x0000_s1035" style="position:absolute;z-index:251661312" from="45.3pt,14.9pt" to="63.3pt,14.9pt"/>
        </w:pict>
      </w:r>
      <w:r>
        <w:rPr>
          <w:noProof/>
        </w:rPr>
        <w:pict>
          <v:line id="_x0000_s1036" style="position:absolute;z-index:251660288" from="14.55pt,14.9pt" to="32.55pt,14.9pt"/>
        </w:pict>
      </w:r>
      <w:r>
        <w:rPr>
          <w:rFonts w:ascii="Tahoma" w:hAnsi="Tahoma" w:cs="Tahoma"/>
          <w:color w:val="000000"/>
        </w:rPr>
        <w:t xml:space="preserve">7.  </w:t>
      </w:r>
      <w:r w:rsidRPr="000E27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5   ,   3   ,  1   ,   9      </w:t>
      </w:r>
      <w:r w:rsidRPr="00A96B19">
        <w:t>kesirlerini büyükt</w:t>
      </w:r>
      <w:r>
        <w:t>e</w:t>
      </w:r>
      <w:r w:rsidRPr="00A96B19">
        <w:t>n</w:t>
      </w:r>
    </w:p>
    <w:p w:rsidR="002D12F6" w:rsidRDefault="002D12F6" w:rsidP="001F4EC1">
      <w:pPr>
        <w:tabs>
          <w:tab w:val="left" w:pos="3705"/>
        </w:tabs>
      </w:pPr>
      <w:r>
        <w:t xml:space="preserve">       4        4        4         4</w:t>
      </w:r>
    </w:p>
    <w:p w:rsidR="002D12F6" w:rsidRDefault="002D12F6" w:rsidP="001F4EC1">
      <w:pPr>
        <w:tabs>
          <w:tab w:val="left" w:pos="3705"/>
        </w:tabs>
      </w:pPr>
      <w:r>
        <w:t>küçüğe  doğru sembol kullanarak sıralayınız.</w:t>
      </w:r>
    </w:p>
    <w:p w:rsidR="002D12F6" w:rsidRDefault="002D12F6" w:rsidP="001F4EC1">
      <w:pPr>
        <w:tabs>
          <w:tab w:val="left" w:pos="3705"/>
        </w:tabs>
      </w:pPr>
      <w:r>
        <w:t xml:space="preserve">                                                              (</w:t>
      </w:r>
      <w:r>
        <w:rPr>
          <w:b/>
          <w:bCs/>
        </w:rPr>
        <w:t>5 puan</w:t>
      </w:r>
      <w:r w:rsidRPr="00A96B19">
        <w:rPr>
          <w:b/>
          <w:bCs/>
        </w:rPr>
        <w:t>)</w:t>
      </w:r>
    </w:p>
    <w:p w:rsidR="002D12F6" w:rsidRDefault="002D12F6" w:rsidP="001F4EC1">
      <w:pPr>
        <w:tabs>
          <w:tab w:val="left" w:pos="3705"/>
        </w:tabs>
      </w:pPr>
    </w:p>
    <w:p w:rsidR="002D12F6" w:rsidRDefault="002D12F6" w:rsidP="001F4EC1">
      <w:pPr>
        <w:tabs>
          <w:tab w:val="left" w:pos="3705"/>
        </w:tabs>
      </w:pPr>
    </w:p>
    <w:p w:rsidR="002D12F6" w:rsidRDefault="002D12F6" w:rsidP="001F4EC1"/>
    <w:p w:rsidR="002D12F6" w:rsidRDefault="002D12F6" w:rsidP="001F4EC1"/>
    <w:p w:rsidR="002D12F6" w:rsidRDefault="002D12F6" w:rsidP="001F4EC1">
      <w:pPr>
        <w:ind w:left="720" w:right="486" w:hanging="720"/>
        <w:jc w:val="both"/>
      </w:pPr>
      <w:r w:rsidRPr="00E954AF">
        <w:rPr>
          <w:b/>
          <w:bCs/>
        </w:rPr>
        <w:t xml:space="preserve">8-    </w:t>
      </w:r>
      <w:r>
        <w:t>4 katının 5</w:t>
      </w:r>
      <w:r w:rsidRPr="00B659DB">
        <w:t xml:space="preserve"> fazlası 153 olan sayı kaçtır?</w:t>
      </w:r>
    </w:p>
    <w:p w:rsidR="002D12F6" w:rsidRPr="00B659DB" w:rsidRDefault="002D12F6" w:rsidP="001F4EC1">
      <w:pPr>
        <w:ind w:left="720" w:right="486" w:hanging="720"/>
        <w:jc w:val="both"/>
      </w:pPr>
      <w:r>
        <w:rPr>
          <w:b/>
          <w:bCs/>
        </w:rPr>
        <w:t xml:space="preserve">                                                         </w:t>
      </w:r>
      <w:r w:rsidRPr="00B659DB">
        <w:t>(</w:t>
      </w:r>
      <w:r w:rsidRPr="00B810BD">
        <w:rPr>
          <w:b/>
          <w:bCs/>
        </w:rPr>
        <w:t>5</w:t>
      </w:r>
      <w:r>
        <w:rPr>
          <w:b/>
          <w:bCs/>
        </w:rPr>
        <w:t xml:space="preserve"> </w:t>
      </w:r>
      <w:r w:rsidRPr="00B810BD">
        <w:rPr>
          <w:b/>
          <w:bCs/>
        </w:rPr>
        <w:t>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2D12F6" w:rsidRPr="00B659DB" w:rsidRDefault="002D12F6" w:rsidP="001F4EC1"/>
    <w:p w:rsidR="002D12F6" w:rsidRPr="00B659DB" w:rsidRDefault="002D12F6" w:rsidP="001F4EC1">
      <w:r>
        <w:t>A)35         B)37        C)39</w:t>
      </w:r>
      <w:r w:rsidRPr="00B659DB">
        <w:t xml:space="preserve">         D)</w:t>
      </w:r>
      <w:r>
        <w:t>41</w:t>
      </w:r>
    </w:p>
    <w:p w:rsidR="002D12F6" w:rsidRPr="00E954AF" w:rsidRDefault="002D12F6" w:rsidP="001F4EC1">
      <w:pPr>
        <w:rPr>
          <w:b/>
          <w:bCs/>
        </w:rPr>
      </w:pPr>
    </w:p>
    <w:p w:rsidR="002D12F6" w:rsidRPr="00E954AF" w:rsidRDefault="002D12F6" w:rsidP="001F4EC1">
      <w:pPr>
        <w:rPr>
          <w:b/>
          <w:bCs/>
          <w:color w:val="000000"/>
        </w:rPr>
      </w:pPr>
    </w:p>
    <w:p w:rsidR="002D12F6" w:rsidRDefault="002D12F6" w:rsidP="001F4EC1">
      <w:r>
        <w:rPr>
          <w:b/>
          <w:bCs/>
        </w:rPr>
        <w:t xml:space="preserve">                                                                                                        </w:t>
      </w:r>
    </w:p>
    <w:p w:rsidR="002D12F6" w:rsidRPr="00B659DB" w:rsidRDefault="002D12F6" w:rsidP="001F4EC1">
      <w:r>
        <w:rPr>
          <w:b/>
          <w:bCs/>
          <w:sz w:val="28"/>
          <w:szCs w:val="28"/>
        </w:rPr>
        <w:t>9</w:t>
      </w:r>
      <w:r w:rsidRPr="00941895">
        <w:rPr>
          <w:b/>
          <w:bCs/>
          <w:sz w:val="28"/>
          <w:szCs w:val="28"/>
        </w:rPr>
        <w:t xml:space="preserve">. </w:t>
      </w:r>
      <w:r w:rsidRPr="00B659DB">
        <w:t>Odunla ekmek pişirilen bir fırında   6 ayda</w:t>
      </w:r>
    </w:p>
    <w:p w:rsidR="002D12F6" w:rsidRPr="00B659DB" w:rsidRDefault="002D12F6" w:rsidP="001F4EC1">
      <w:r>
        <w:t xml:space="preserve"> 42</w:t>
      </w:r>
      <w:r w:rsidRPr="00B659DB">
        <w:t xml:space="preserve"> t  </w:t>
      </w:r>
      <w:r>
        <w:t xml:space="preserve"> 48</w:t>
      </w:r>
      <w:r w:rsidRPr="00B659DB">
        <w:t>0 kg  odun yakılmştır</w:t>
      </w:r>
    </w:p>
    <w:p w:rsidR="002D12F6" w:rsidRPr="00E954AF" w:rsidRDefault="002D12F6" w:rsidP="001F4EC1">
      <w:pPr>
        <w:rPr>
          <w:b/>
          <w:bCs/>
        </w:rPr>
      </w:pPr>
    </w:p>
    <w:p w:rsidR="002D12F6" w:rsidRDefault="002D12F6" w:rsidP="001F4EC1">
      <w:hyperlink r:id="rId6" w:history="1">
        <w:r w:rsidRPr="00EC5DF6">
          <w:rPr>
            <w:rFonts w:ascii="Arial" w:hAnsi="Arial" w:cs="Arial"/>
            <w:noProof/>
            <w:color w:val="0000CC"/>
          </w:rPr>
          <w:pict>
            <v:shape id="Resim 1" o:spid="_x0000_i1025" type="#_x0000_t75" alt="http://www.ozkanticaret.net/odun.htm" href="http://www.google.com.tr/imgres?imgurl=http://www.ozkanticaret.net/images/odun.bmp&amp;imgrefurl=http://www.ozkanticaret.net/odun.htm&amp;h=293&amp;w=308&amp;sz=264&amp;tbnid=1XK80GwHfud6QM::&amp;tbnh=111&amp;tbnw=117&amp;prev=/images?q=odun&amp;hl=tr&amp;usg=__R-ZWOcVt_W2LA1bV3dTDd3MwkBg=&amp;ei=GSvKSZzvN8PR-AaXqdjoBw&amp;sa=X&amp;oi=image_result&amp;resnum=1&amp;ct=image&amp;cd" style="width:2in;height:51pt;visibility:visible" o:button="t">
              <v:fill o:detectmouseclick="t"/>
              <v:imagedata r:id="rId7" o:title=""/>
            </v:shape>
          </w:pict>
        </w:r>
      </w:hyperlink>
    </w:p>
    <w:p w:rsidR="002D12F6" w:rsidRDefault="002D12F6" w:rsidP="001F4EC1"/>
    <w:p w:rsidR="002D12F6" w:rsidRPr="00B659DB" w:rsidRDefault="002D12F6" w:rsidP="001F4EC1">
      <w:pPr>
        <w:pStyle w:val="Header"/>
        <w:tabs>
          <w:tab w:val="clear" w:pos="4536"/>
          <w:tab w:val="clear" w:pos="9072"/>
        </w:tabs>
        <w:jc w:val="both"/>
      </w:pPr>
      <w:r w:rsidRPr="00B659DB">
        <w:t xml:space="preserve">Buna göre, bu fırında aylık ne kadar odun yakılmıştır? </w:t>
      </w:r>
      <w:r w:rsidRPr="00E954AF">
        <w:rPr>
          <w:b/>
          <w:bCs/>
        </w:rPr>
        <w:t>.</w:t>
      </w:r>
      <w:r>
        <w:rPr>
          <w:b/>
          <w:bCs/>
        </w:rPr>
        <w:t>(5 puan)</w:t>
      </w:r>
    </w:p>
    <w:p w:rsidR="002D12F6" w:rsidRPr="00B659DB" w:rsidRDefault="002D12F6" w:rsidP="001F4EC1">
      <w:pPr>
        <w:pStyle w:val="Header"/>
        <w:tabs>
          <w:tab w:val="clear" w:pos="4536"/>
          <w:tab w:val="clear" w:pos="9072"/>
        </w:tabs>
        <w:jc w:val="both"/>
      </w:pPr>
    </w:p>
    <w:p w:rsidR="002D12F6" w:rsidRPr="00B659DB" w:rsidRDefault="002D12F6" w:rsidP="001F4EC1">
      <w:pPr>
        <w:pStyle w:val="Header"/>
        <w:tabs>
          <w:tab w:val="clear" w:pos="4536"/>
          <w:tab w:val="clear" w:pos="9072"/>
        </w:tabs>
        <w:jc w:val="both"/>
      </w:pPr>
      <w:r>
        <w:t>A- 6 t 125 kg     B- 7t  80</w:t>
      </w:r>
      <w:r w:rsidRPr="00B659DB">
        <w:t xml:space="preserve">  kg</w:t>
      </w:r>
    </w:p>
    <w:p w:rsidR="002D12F6" w:rsidRPr="00B659DB" w:rsidRDefault="002D12F6" w:rsidP="001F4EC1">
      <w:r>
        <w:t>C- 7 t 120 kg     D-6 t 14</w:t>
      </w:r>
      <w:r w:rsidRPr="00B659DB">
        <w:t>0 kg</w:t>
      </w:r>
    </w:p>
    <w:p w:rsidR="002D12F6" w:rsidRDefault="002D12F6" w:rsidP="001F4EC1">
      <w:pPr>
        <w:pStyle w:val="ListParagraph"/>
        <w:tabs>
          <w:tab w:val="left" w:pos="720"/>
        </w:tabs>
        <w:ind w:left="360" w:hanging="360"/>
        <w:rPr>
          <w:rFonts w:ascii="Tahoma" w:hAnsi="Tahoma" w:cs="Tahoma"/>
          <w:sz w:val="18"/>
          <w:szCs w:val="18"/>
          <w:lang w:eastAsia="tr-TR"/>
        </w:rPr>
      </w:pPr>
    </w:p>
    <w:p w:rsidR="002D12F6" w:rsidRDefault="002D12F6" w:rsidP="001F4EC1">
      <w:pPr>
        <w:pStyle w:val="ListParagraph"/>
        <w:tabs>
          <w:tab w:val="left" w:pos="720"/>
        </w:tabs>
        <w:ind w:left="360" w:hanging="360"/>
        <w:rPr>
          <w:rFonts w:ascii="Tahoma" w:hAnsi="Tahoma" w:cs="Tahoma"/>
          <w:sz w:val="18"/>
          <w:szCs w:val="18"/>
          <w:lang w:eastAsia="tr-TR"/>
        </w:rPr>
      </w:pPr>
    </w:p>
    <w:p w:rsidR="002D12F6" w:rsidRDefault="002D12F6" w:rsidP="001F4EC1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line id="_x0000_s1037" style="position:absolute;left:0;text-align:left;z-index:251664384" from="128.55pt,27.95pt" to="146.55pt,27.95pt"/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10.Ahmet bu ay işte 3</w:t>
      </w:r>
      <w:r w:rsidRPr="00B659DB">
        <w:rPr>
          <w:rFonts w:ascii="Times New Roman" w:hAnsi="Times New Roman" w:cs="Times New Roman"/>
          <w:b/>
          <w:bCs/>
          <w:sz w:val="24"/>
          <w:szCs w:val="24"/>
        </w:rPr>
        <w:t xml:space="preserve">50 tl para kazanmıştır.Paranın  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659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ile annesine hediye aldı.Geriye ne kadar    5    parası kaldı? </w:t>
      </w:r>
    </w:p>
    <w:p w:rsidR="002D12F6" w:rsidRPr="00B659DB" w:rsidRDefault="002D12F6" w:rsidP="001F4EC1">
      <w:pPr>
        <w:pStyle w:val="ListParagraph"/>
        <w:tabs>
          <w:tab w:val="left" w:pos="720"/>
        </w:tabs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(5 puan)</w:t>
      </w:r>
    </w:p>
    <w:p w:rsidR="002D12F6" w:rsidRDefault="002D12F6" w:rsidP="001F4EC1">
      <w:pPr>
        <w:tabs>
          <w:tab w:val="left" w:pos="360"/>
        </w:tabs>
      </w:pPr>
    </w:p>
    <w:p w:rsidR="002D12F6" w:rsidRDefault="002D12F6" w:rsidP="001F4EC1">
      <w:pPr>
        <w:tabs>
          <w:tab w:val="left" w:pos="360"/>
        </w:tabs>
      </w:pPr>
      <w:r>
        <w:t>a)120   b)140   c)160           d)180</w:t>
      </w:r>
    </w:p>
    <w:p w:rsidR="002D12F6" w:rsidRDefault="002D12F6" w:rsidP="001F4EC1">
      <w:pPr>
        <w:tabs>
          <w:tab w:val="left" w:pos="360"/>
        </w:tabs>
      </w:pPr>
    </w:p>
    <w:p w:rsidR="002D12F6" w:rsidRDefault="002D12F6" w:rsidP="001F4EC1">
      <w:pPr>
        <w:tabs>
          <w:tab w:val="left" w:pos="360"/>
        </w:tabs>
      </w:pPr>
    </w:p>
    <w:p w:rsidR="002D12F6" w:rsidRDefault="002D12F6" w:rsidP="001F4EC1">
      <w:pPr>
        <w:tabs>
          <w:tab w:val="left" w:pos="360"/>
        </w:tabs>
        <w:rPr>
          <w:b/>
          <w:bCs/>
        </w:rPr>
      </w:pPr>
      <w:r>
        <w:rPr>
          <w:b/>
          <w:bCs/>
        </w:rPr>
        <w:t xml:space="preserve">      </w:t>
      </w:r>
    </w:p>
    <w:p w:rsidR="002D12F6" w:rsidRDefault="002D12F6" w:rsidP="001F4EC1">
      <w:pPr>
        <w:tabs>
          <w:tab w:val="left" w:pos="360"/>
        </w:tabs>
        <w:rPr>
          <w:b/>
          <w:bCs/>
        </w:rPr>
      </w:pPr>
    </w:p>
    <w:p w:rsidR="002D12F6" w:rsidRDefault="002D12F6" w:rsidP="001F4EC1">
      <w:pPr>
        <w:tabs>
          <w:tab w:val="left" w:pos="360"/>
        </w:tabs>
        <w:rPr>
          <w:b/>
          <w:bCs/>
        </w:rPr>
      </w:pPr>
    </w:p>
    <w:p w:rsidR="002D12F6" w:rsidRDefault="002D12F6" w:rsidP="001F4EC1">
      <w:pPr>
        <w:tabs>
          <w:tab w:val="left" w:pos="360"/>
        </w:tabs>
        <w:rPr>
          <w:b/>
          <w:bCs/>
        </w:rPr>
      </w:pPr>
    </w:p>
    <w:p w:rsidR="002D12F6" w:rsidRDefault="002D12F6" w:rsidP="001F4EC1">
      <w:pPr>
        <w:tabs>
          <w:tab w:val="left" w:pos="360"/>
        </w:tabs>
        <w:rPr>
          <w:b/>
          <w:bCs/>
        </w:rPr>
      </w:pPr>
    </w:p>
    <w:p w:rsidR="002D12F6" w:rsidRDefault="002D12F6" w:rsidP="001F4EC1">
      <w:pPr>
        <w:tabs>
          <w:tab w:val="left" w:pos="360"/>
        </w:tabs>
        <w:rPr>
          <w:color w:val="000000"/>
        </w:rPr>
      </w:pPr>
      <w:r>
        <w:rPr>
          <w:noProof/>
        </w:rPr>
        <w:pict>
          <v:rect id="_x0000_s1038" style="position:absolute;margin-left:2in;margin-top:8.4pt;width:11.05pt;height:71.55pt;z-index:251656192" fillcolor="#36f" strokeweight="1pt"/>
        </w:pict>
      </w:r>
      <w:r>
        <w:rPr>
          <w:noProof/>
        </w:rPr>
        <w:pict>
          <v:rect id="_x0000_s1039" style="position:absolute;margin-left:45pt;margin-top:8.4pt;width:9pt;height:72.6pt;z-index:251654144" fillcolor="#f60" strokeweight="1pt"/>
        </w:pict>
      </w:r>
      <w:r>
        <w:rPr>
          <w:b/>
          <w:bCs/>
        </w:rPr>
        <w:t>11.</w:t>
      </w:r>
      <w:r>
        <w:t xml:space="preserve"> 500  Meyve miktarı(kg)   </w:t>
      </w: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rect id="_x0000_s1040" style="position:absolute;left:0;text-align:left;margin-left:90pt;margin-top:8.4pt;width:9pt;height:58.2pt;z-index:251655168" fillcolor="fuchsia" strokeweight="1pt"/>
        </w:pict>
      </w:r>
      <w:r>
        <w:rPr>
          <w:noProof/>
        </w:rPr>
        <w:pict>
          <v:rect id="_x0000_s1041" style="position:absolute;left:0;text-align:left;margin-left:90pt;margin-top:8.4pt;width:9pt;height:58.2pt;z-index:251659264" fillcolor="fuchsia" strokeweight="1pt"/>
        </w:pict>
      </w:r>
      <w:r>
        <w:rPr>
          <w:color w:val="000000"/>
        </w:rPr>
        <w:t xml:space="preserve">  265  --------------------------------</w:t>
      </w: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rect id="_x0000_s1042" style="position:absolute;left:0;text-align:left;margin-left:66.75pt;margin-top:5.85pt;width:8.25pt;height:46.5pt;flip:x;z-index:251665408" fillcolor="fuchsia" strokeweight="1pt"/>
        </w:pict>
      </w:r>
      <w:r>
        <w:rPr>
          <w:color w:val="000000"/>
        </w:rPr>
        <w:t xml:space="preserve">  210  -----------------</w:t>
      </w: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rect id="_x0000_s1043" style="position:absolute;left:0;text-align:left;margin-left:117pt;margin-top:7.8pt;width:9pt;height:31.2pt;z-index:251657216" fillcolor="#396" strokeweight="1pt"/>
        </w:pict>
      </w:r>
      <w:r>
        <w:rPr>
          <w:color w:val="000000"/>
        </w:rPr>
        <w:t xml:space="preserve">  150  ----------------------</w:t>
      </w: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noProof/>
        </w:rPr>
        <w:pict>
          <v:line id="_x0000_s1044" style="position:absolute;left:0;text-align:left;flip:y;z-index:251653120" from="28pt,11.4pt" to="172pt,11.4pt" strokeweight="1pt">
            <v:stroke endarrow="block"/>
          </v:line>
        </w:pict>
      </w:r>
      <w:r>
        <w:rPr>
          <w:noProof/>
          <w:color w:val="000000"/>
        </w:rPr>
        <w:t xml:space="preserve">         0                                                   Günler</w:t>
      </w: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 xml:space="preserve">             Pzts. Salı Çrşb. Prşb. Cuma</w:t>
      </w: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</w:p>
    <w:p w:rsidR="002D12F6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>
        <w:rPr>
          <w:color w:val="000000"/>
        </w:rPr>
        <w:t>Yukarıda grafikte, bir markette günlere göre satılan meyve miktarları gösterilmiştir.</w:t>
      </w:r>
    </w:p>
    <w:p w:rsidR="002D12F6" w:rsidRPr="00B810BD" w:rsidRDefault="002D12F6" w:rsidP="001F4EC1">
      <w:pPr>
        <w:tabs>
          <w:tab w:val="left" w:pos="360"/>
        </w:tabs>
        <w:ind w:left="360" w:hanging="360"/>
        <w:rPr>
          <w:color w:val="000000"/>
        </w:rPr>
      </w:pPr>
      <w:r w:rsidRPr="00B810BD">
        <w:rPr>
          <w:color w:val="000000"/>
        </w:rPr>
        <w:t xml:space="preserve"> Bu grafiğe göre, aşağıdaki ifadelerden hangisi </w:t>
      </w:r>
      <w:r w:rsidRPr="00B810BD">
        <w:rPr>
          <w:color w:val="000000"/>
          <w:u w:val="single"/>
        </w:rPr>
        <w:t>yanlıştır?</w:t>
      </w:r>
      <w:r w:rsidRPr="00B810BD">
        <w:rPr>
          <w:color w:val="000000"/>
        </w:rPr>
        <w:t xml:space="preserve"> </w:t>
      </w:r>
      <w:r w:rsidRPr="00B810BD">
        <w:rPr>
          <w:b/>
          <w:bCs/>
          <w:color w:val="000000"/>
        </w:rPr>
        <w:t>(5</w:t>
      </w:r>
      <w:r>
        <w:rPr>
          <w:b/>
          <w:bCs/>
          <w:color w:val="000000"/>
        </w:rPr>
        <w:t xml:space="preserve"> </w:t>
      </w:r>
      <w:r w:rsidRPr="00B810BD">
        <w:rPr>
          <w:b/>
          <w:bCs/>
          <w:color w:val="000000"/>
        </w:rPr>
        <w:t>p</w:t>
      </w:r>
      <w:r>
        <w:rPr>
          <w:b/>
          <w:bCs/>
          <w:color w:val="000000"/>
        </w:rPr>
        <w:t>uan</w:t>
      </w:r>
      <w:r w:rsidRPr="00B810BD">
        <w:rPr>
          <w:b/>
          <w:bCs/>
          <w:color w:val="000000"/>
        </w:rPr>
        <w:t>)</w:t>
      </w:r>
    </w:p>
    <w:p w:rsidR="002D12F6" w:rsidRDefault="002D12F6" w:rsidP="001F4EC1">
      <w:r>
        <w:t>A)</w:t>
      </w:r>
      <w:r w:rsidRPr="00267481">
        <w:t xml:space="preserve"> </w:t>
      </w:r>
      <w:r>
        <w:t>Pazartesi ve cuma günü eşit miktarda meyve satılmıştır</w:t>
      </w:r>
      <w:r>
        <w:tab/>
      </w:r>
    </w:p>
    <w:p w:rsidR="002D12F6" w:rsidRPr="001B320D" w:rsidRDefault="002D12F6" w:rsidP="001F4EC1">
      <w:r>
        <w:t>B) Perşembe günü 150 kg meyve satılmıştır.</w:t>
      </w:r>
    </w:p>
    <w:p w:rsidR="002D12F6" w:rsidRDefault="002D12F6" w:rsidP="001F4EC1">
      <w:r>
        <w:t>C) En çok Pazartesi ve Cuma günü meyve satılmıştır.</w:t>
      </w:r>
    </w:p>
    <w:p w:rsidR="002D12F6" w:rsidRPr="001B320D" w:rsidRDefault="002D12F6" w:rsidP="001F4EC1">
      <w:r>
        <w:t xml:space="preserve"> D)</w:t>
      </w:r>
      <w:r w:rsidRPr="00267481">
        <w:t xml:space="preserve"> </w:t>
      </w:r>
      <w:r>
        <w:t>En az salı günü meyve satılmıştır.</w:t>
      </w:r>
    </w:p>
    <w:p w:rsidR="002D12F6" w:rsidRDefault="002D12F6" w:rsidP="001F4EC1"/>
    <w:p w:rsidR="002D12F6" w:rsidRDefault="002D12F6" w:rsidP="001F4EC1">
      <w:r>
        <w:rPr>
          <w:noProof/>
        </w:rPr>
        <w:pict>
          <v:oval id="_x0000_s1045" style="position:absolute;margin-left:36pt;margin-top:6.65pt;width:162pt;height:67.8pt;z-index:251658240">
            <v:textbox style="mso-next-textbox:#_x0000_s1045">
              <w:txbxContent>
                <w:p w:rsidR="002D12F6" w:rsidRPr="00B810BD" w:rsidRDefault="002D12F6" w:rsidP="001F4EC1">
                  <w:pPr>
                    <w:rPr>
                      <w:sz w:val="26"/>
                      <w:szCs w:val="26"/>
                    </w:rPr>
                  </w:pPr>
                  <w:r>
                    <w:t xml:space="preserve">      </w:t>
                  </w:r>
                  <w:r>
                    <w:rPr>
                      <w:sz w:val="26"/>
                      <w:szCs w:val="26"/>
                    </w:rPr>
                    <w:t>2</w:t>
                  </w:r>
                  <w:r w:rsidRPr="00B810BD">
                    <w:rPr>
                      <w:sz w:val="26"/>
                      <w:szCs w:val="26"/>
                    </w:rPr>
                    <w:t>50 nin      3</w:t>
                  </w:r>
                </w:p>
                <w:p w:rsidR="002D12F6" w:rsidRPr="00B810BD" w:rsidRDefault="002D12F6" w:rsidP="001F4EC1">
                  <w:pPr>
                    <w:rPr>
                      <w:sz w:val="26"/>
                      <w:szCs w:val="26"/>
                    </w:rPr>
                  </w:pPr>
                  <w:r w:rsidRPr="00B810BD">
                    <w:rPr>
                      <w:sz w:val="26"/>
                      <w:szCs w:val="26"/>
                    </w:rPr>
                    <w:t xml:space="preserve">                     ───</w:t>
                  </w:r>
                </w:p>
                <w:p w:rsidR="002D12F6" w:rsidRPr="00B810BD" w:rsidRDefault="002D12F6" w:rsidP="001F4EC1">
                  <w:pPr>
                    <w:rPr>
                      <w:sz w:val="26"/>
                      <w:szCs w:val="26"/>
                    </w:rPr>
                  </w:pPr>
                  <w:r w:rsidRPr="00B810BD">
                    <w:rPr>
                      <w:sz w:val="26"/>
                      <w:szCs w:val="26"/>
                    </w:rPr>
                    <w:t xml:space="preserve">                        5</w:t>
                  </w:r>
                </w:p>
              </w:txbxContent>
            </v:textbox>
          </v:oval>
        </w:pict>
      </w:r>
    </w:p>
    <w:p w:rsidR="002D12F6" w:rsidRDefault="002D12F6" w:rsidP="001F4EC1"/>
    <w:p w:rsidR="002D12F6" w:rsidRDefault="002D12F6" w:rsidP="001F4EC1">
      <w:pPr>
        <w:rPr>
          <w:b/>
          <w:bCs/>
        </w:rPr>
      </w:pPr>
      <w:r>
        <w:t>12.</w:t>
      </w:r>
    </w:p>
    <w:p w:rsidR="002D12F6" w:rsidRDefault="002D12F6" w:rsidP="001F4EC1"/>
    <w:p w:rsidR="002D12F6" w:rsidRDefault="002D12F6" w:rsidP="001F4EC1"/>
    <w:p w:rsidR="002D12F6" w:rsidRDefault="002D12F6" w:rsidP="001F4EC1"/>
    <w:p w:rsidR="002D12F6" w:rsidRPr="00B810BD" w:rsidRDefault="002D12F6" w:rsidP="001F4EC1">
      <w:pPr>
        <w:rPr>
          <w:b/>
          <w:bCs/>
          <w:color w:val="000000"/>
        </w:rPr>
      </w:pPr>
      <w:r w:rsidRPr="00B810BD">
        <w:rPr>
          <w:color w:val="000000"/>
        </w:rPr>
        <w:t>Sonuç kaçtır?(</w:t>
      </w:r>
      <w:r w:rsidRPr="00B810BD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</w:t>
      </w:r>
      <w:r w:rsidRPr="00B810BD">
        <w:rPr>
          <w:b/>
          <w:bCs/>
          <w:color w:val="000000"/>
        </w:rPr>
        <w:t>p</w:t>
      </w:r>
      <w:r>
        <w:rPr>
          <w:b/>
          <w:bCs/>
          <w:color w:val="000000"/>
        </w:rPr>
        <w:t>uan</w:t>
      </w:r>
      <w:r w:rsidRPr="00B810BD">
        <w:rPr>
          <w:b/>
          <w:bCs/>
          <w:color w:val="000000"/>
        </w:rPr>
        <w:t>)</w:t>
      </w:r>
    </w:p>
    <w:p w:rsidR="002D12F6" w:rsidRPr="006A5095" w:rsidRDefault="002D12F6" w:rsidP="001F4EC1">
      <w:pPr>
        <w:rPr>
          <w:b/>
          <w:bCs/>
        </w:rPr>
      </w:pPr>
    </w:p>
    <w:p w:rsidR="002D12F6" w:rsidRPr="001B320D" w:rsidRDefault="002D12F6" w:rsidP="001F4EC1">
      <w:pPr>
        <w:ind w:firstLine="708"/>
      </w:pPr>
      <w:r>
        <w:t xml:space="preserve">A)120  </w:t>
      </w:r>
      <w:r>
        <w:tab/>
      </w:r>
      <w:r>
        <w:tab/>
        <w:t xml:space="preserve">  B) 50</w:t>
      </w:r>
    </w:p>
    <w:p w:rsidR="002D12F6" w:rsidRDefault="002D12F6" w:rsidP="001F4EC1">
      <w:r>
        <w:t xml:space="preserve">            C)  90                           D) 150</w:t>
      </w:r>
    </w:p>
    <w:p w:rsidR="002D12F6" w:rsidRDefault="002D12F6" w:rsidP="001F4EC1"/>
    <w:p w:rsidR="002D12F6" w:rsidRDefault="002D12F6" w:rsidP="001F4EC1"/>
    <w:p w:rsidR="002D12F6" w:rsidRDefault="002D12F6" w:rsidP="001F4EC1"/>
    <w:p w:rsidR="002D12F6" w:rsidRDefault="002D12F6" w:rsidP="001F4EC1"/>
    <w:p w:rsidR="002D12F6" w:rsidRDefault="002D12F6" w:rsidP="001F4EC1"/>
    <w:p w:rsidR="002D12F6" w:rsidRPr="00B810BD" w:rsidRDefault="002D12F6" w:rsidP="001F4EC1">
      <w:r>
        <w:rPr>
          <w:b/>
          <w:bCs/>
        </w:rPr>
        <w:t>13.</w:t>
      </w:r>
      <w:r w:rsidRPr="000E279E">
        <w:rPr>
          <w:b/>
          <w:bCs/>
        </w:rPr>
        <w:t xml:space="preserve"> </w:t>
      </w:r>
      <w:r w:rsidRPr="000E279E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 </w:t>
      </w:r>
      <w:r w:rsidRPr="000E279E">
        <w:rPr>
          <w:b/>
          <w:bCs/>
          <w:u w:val="single"/>
        </w:rPr>
        <w:t xml:space="preserve"> </w:t>
      </w:r>
      <w:r w:rsidRPr="00B810BD">
        <w:rPr>
          <w:u w:val="single"/>
        </w:rPr>
        <w:t>3  ,</w:t>
      </w:r>
      <w:r w:rsidRPr="00B810BD">
        <w:t xml:space="preserve">  </w:t>
      </w:r>
      <w:r w:rsidRPr="00B810BD">
        <w:rPr>
          <w:u w:val="single"/>
        </w:rPr>
        <w:t xml:space="preserve">  7  .</w:t>
      </w:r>
      <w:r w:rsidRPr="00B810BD">
        <w:t xml:space="preserve">  </w:t>
      </w:r>
      <w:r w:rsidRPr="00B810BD">
        <w:rPr>
          <w:u w:val="single"/>
        </w:rPr>
        <w:t xml:space="preserve">  1 ,</w:t>
      </w:r>
      <w:r w:rsidRPr="00B810BD">
        <w:t xml:space="preserve">  </w:t>
      </w:r>
      <w:r w:rsidRPr="00B810BD">
        <w:rPr>
          <w:u w:val="single"/>
        </w:rPr>
        <w:t>11 ,</w:t>
      </w:r>
      <w:r w:rsidRPr="00B810BD">
        <w:t xml:space="preserve">                                    </w:t>
      </w:r>
    </w:p>
    <w:p w:rsidR="002D12F6" w:rsidRPr="00B810BD" w:rsidRDefault="002D12F6" w:rsidP="001F4EC1">
      <w:r w:rsidRPr="00B810BD">
        <w:t xml:space="preserve">          8       8       8      8</w:t>
      </w:r>
    </w:p>
    <w:p w:rsidR="002D12F6" w:rsidRPr="00B810BD" w:rsidRDefault="002D12F6" w:rsidP="001F4EC1"/>
    <w:p w:rsidR="002D12F6" w:rsidRPr="00E954AF" w:rsidRDefault="002D12F6" w:rsidP="001F4EC1">
      <w:pPr>
        <w:rPr>
          <w:b/>
          <w:bCs/>
        </w:rPr>
      </w:pPr>
      <w:r w:rsidRPr="00B810BD">
        <w:t>Yukarıdaki kesirleri küçükten büyüğe doğru sembol kullanarak sıralayınız?</w:t>
      </w:r>
      <w:r w:rsidRPr="00A96B19">
        <w:rPr>
          <w:b/>
          <w:bCs/>
        </w:rPr>
        <w:t xml:space="preserve"> </w:t>
      </w:r>
      <w:r w:rsidRPr="000E279E">
        <w:rPr>
          <w:b/>
          <w:bCs/>
        </w:rPr>
        <w:t>(5</w:t>
      </w:r>
      <w:r>
        <w:rPr>
          <w:b/>
          <w:bCs/>
        </w:rPr>
        <w:t xml:space="preserve"> </w:t>
      </w:r>
      <w:r w:rsidRPr="000E279E">
        <w:rPr>
          <w:b/>
          <w:bCs/>
        </w:rPr>
        <w:t>p</w:t>
      </w:r>
      <w:r>
        <w:rPr>
          <w:b/>
          <w:bCs/>
        </w:rPr>
        <w:t>uan</w:t>
      </w:r>
      <w:r w:rsidRPr="000E279E">
        <w:rPr>
          <w:b/>
          <w:bCs/>
        </w:rPr>
        <w:t>)</w:t>
      </w:r>
    </w:p>
    <w:p w:rsidR="002D12F6" w:rsidRPr="00E954AF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Pr="00E954AF" w:rsidRDefault="002D12F6" w:rsidP="001F4EC1">
      <w:pPr>
        <w:rPr>
          <w:b/>
          <w:bCs/>
        </w:rPr>
      </w:pPr>
    </w:p>
    <w:p w:rsidR="002D12F6" w:rsidRDefault="002D12F6" w:rsidP="001F4EC1"/>
    <w:p w:rsidR="002D12F6" w:rsidRDefault="002D12F6" w:rsidP="001F4EC1"/>
    <w:p w:rsidR="002D12F6" w:rsidRDefault="002D12F6" w:rsidP="001F4EC1"/>
    <w:p w:rsidR="002D12F6" w:rsidRDefault="002D12F6" w:rsidP="001F4EC1">
      <w:pPr>
        <w:tabs>
          <w:tab w:val="left" w:pos="3495"/>
        </w:tabs>
        <w:ind w:left="540" w:hanging="540"/>
        <w:rPr>
          <w:b/>
          <w:bCs/>
        </w:rPr>
      </w:pPr>
      <w:r w:rsidRPr="00267481">
        <w:rPr>
          <w:b/>
          <w:bCs/>
        </w:rPr>
        <w:t xml:space="preserve">14 </w:t>
      </w:r>
      <w:r>
        <w:rPr>
          <w:b/>
          <w:bCs/>
        </w:rPr>
        <w:t xml:space="preserve">.   </w:t>
      </w:r>
      <w:r>
        <w:t>“  6  ,  0  ,  2 ,  3</w:t>
      </w:r>
      <w:r w:rsidRPr="00B810BD">
        <w:t xml:space="preserve">  ”  rakamlarını  kullanarak yazılabilecek dört basamaklı </w:t>
      </w:r>
      <w:r w:rsidRPr="00B810BD">
        <w:rPr>
          <w:u w:val="single"/>
        </w:rPr>
        <w:t xml:space="preserve">en büyük sayı </w:t>
      </w:r>
      <w:r w:rsidRPr="00B810BD">
        <w:t>ile</w:t>
      </w:r>
      <w:r w:rsidRPr="00B810BD">
        <w:rPr>
          <w:u w:val="single"/>
        </w:rPr>
        <w:t xml:space="preserve"> en küçük sayı</w:t>
      </w:r>
      <w:r w:rsidRPr="00B810BD">
        <w:t xml:space="preserve"> arasındaki </w:t>
      </w:r>
      <w:r w:rsidRPr="00B810BD">
        <w:rPr>
          <w:u w:val="single"/>
        </w:rPr>
        <w:t>fark</w:t>
      </w:r>
      <w:r w:rsidRPr="00B810BD">
        <w:t xml:space="preserve"> nedir?</w:t>
      </w:r>
      <w:r w:rsidRPr="00133BA8">
        <w:rPr>
          <w:b/>
          <w:bCs/>
        </w:rPr>
        <w:t xml:space="preserve"> </w:t>
      </w:r>
      <w:r>
        <w:rPr>
          <w:b/>
          <w:bCs/>
        </w:rPr>
        <w:t xml:space="preserve">                                      (5 puan)</w:t>
      </w:r>
    </w:p>
    <w:p w:rsidR="002D12F6" w:rsidRDefault="002D12F6" w:rsidP="001F4EC1">
      <w:pPr>
        <w:ind w:left="540" w:hanging="540"/>
        <w:rPr>
          <w:b/>
          <w:bCs/>
          <w:sz w:val="6"/>
          <w:szCs w:val="6"/>
        </w:rPr>
      </w:pPr>
    </w:p>
    <w:p w:rsidR="002D12F6" w:rsidRDefault="002D12F6" w:rsidP="001F4EC1">
      <w:pPr>
        <w:ind w:left="540" w:hanging="540"/>
        <w:rPr>
          <w:b/>
          <w:bCs/>
          <w:sz w:val="6"/>
          <w:szCs w:val="6"/>
        </w:rPr>
      </w:pPr>
    </w:p>
    <w:p w:rsidR="002D12F6" w:rsidRPr="005A3BD4" w:rsidRDefault="002D12F6" w:rsidP="001F4EC1">
      <w:pPr>
        <w:ind w:left="540" w:hanging="540"/>
        <w:rPr>
          <w:b/>
          <w:bCs/>
          <w:sz w:val="6"/>
          <w:szCs w:val="6"/>
        </w:rPr>
      </w:pPr>
    </w:p>
    <w:p w:rsidR="002D12F6" w:rsidRDefault="002D12F6" w:rsidP="001F4EC1">
      <w:pPr>
        <w:rPr>
          <w:b/>
          <w:bCs/>
        </w:rPr>
      </w:pPr>
      <w:r>
        <w:rPr>
          <w:b/>
          <w:bCs/>
        </w:rPr>
        <w:t xml:space="preserve">         </w:t>
      </w: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/>
    <w:p w:rsidR="002D12F6" w:rsidRPr="005A0611" w:rsidRDefault="002D12F6" w:rsidP="001F4EC1">
      <w:r w:rsidRPr="00267481">
        <w:rPr>
          <w:b/>
          <w:bCs/>
        </w:rPr>
        <w:t>15.</w:t>
      </w:r>
      <w:r>
        <w:t xml:space="preserve"> Ali  çiftliklerindeki ineklerin ayaklarını  saydı 160 buldu.Tavukların  ayaklarını  ise 110  buldu.Çiftlikte tavuk ve inek sayısı toplamı nedir?</w:t>
      </w:r>
    </w:p>
    <w:p w:rsidR="002D12F6" w:rsidRDefault="002D12F6" w:rsidP="001F4EC1">
      <w:pPr>
        <w:rPr>
          <w:b/>
          <w:bCs/>
        </w:rPr>
      </w:pPr>
      <w:r>
        <w:rPr>
          <w:b/>
          <w:bCs/>
        </w:rPr>
        <w:t xml:space="preserve">                                                        (5 puan)</w:t>
      </w: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tabs>
          <w:tab w:val="left" w:pos="3495"/>
        </w:tabs>
        <w:ind w:left="540" w:hanging="540"/>
        <w:rPr>
          <w:b/>
          <w:bCs/>
        </w:rPr>
      </w:pPr>
      <w:r>
        <w:rPr>
          <w:b/>
          <w:bCs/>
        </w:rPr>
        <w:t xml:space="preserve">          </w:t>
      </w:r>
    </w:p>
    <w:p w:rsidR="002D12F6" w:rsidRPr="00133BA8" w:rsidRDefault="002D12F6" w:rsidP="001F4EC1">
      <w:pPr>
        <w:tabs>
          <w:tab w:val="left" w:pos="3495"/>
        </w:tabs>
        <w:ind w:left="540" w:hanging="540"/>
        <w:rPr>
          <w:b/>
          <w:bCs/>
        </w:rPr>
      </w:pPr>
      <w:r>
        <w:rPr>
          <w:b/>
          <w:bCs/>
        </w:rPr>
        <w:t xml:space="preserve"> 16-</w:t>
      </w:r>
      <w:r w:rsidRPr="00B810BD">
        <w:t>Bir çiftlikteki inek</w:t>
      </w:r>
      <w:r>
        <w:t>lerin sayısı 2</w:t>
      </w:r>
      <w:r w:rsidRPr="00B810BD">
        <w:t xml:space="preserve">98, koyunların sayısı </w:t>
      </w:r>
      <w:r>
        <w:t>ineklerin sayısının 3 katının 95</w:t>
      </w:r>
      <w:r w:rsidRPr="00B810BD">
        <w:t xml:space="preserve"> eksiği kadarsa bu çiftlikteki hayvanların sayısının </w:t>
      </w:r>
      <w:r w:rsidRPr="00B810BD">
        <w:rPr>
          <w:u w:val="single"/>
        </w:rPr>
        <w:t xml:space="preserve">toplamı </w:t>
      </w:r>
      <w:r w:rsidRPr="00B810BD">
        <w:t>kaçtır?</w:t>
      </w:r>
      <w:r w:rsidRPr="00133BA8">
        <w:rPr>
          <w:b/>
          <w:bCs/>
        </w:rPr>
        <w:t xml:space="preserve"> </w:t>
      </w:r>
      <w:r>
        <w:rPr>
          <w:b/>
          <w:bCs/>
        </w:rPr>
        <w:t xml:space="preserve">                            (10 puan)</w:t>
      </w:r>
    </w:p>
    <w:p w:rsidR="002D12F6" w:rsidRDefault="002D12F6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2D12F6" w:rsidRDefault="002D12F6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2D12F6" w:rsidRPr="00314204" w:rsidRDefault="002D12F6" w:rsidP="001F4EC1">
      <w:pPr>
        <w:tabs>
          <w:tab w:val="left" w:pos="3495"/>
        </w:tabs>
        <w:rPr>
          <w:b/>
          <w:bCs/>
          <w:sz w:val="6"/>
          <w:szCs w:val="6"/>
        </w:rPr>
      </w:pPr>
    </w:p>
    <w:p w:rsidR="002D12F6" w:rsidRDefault="002D12F6" w:rsidP="001F4EC1">
      <w:pPr>
        <w:rPr>
          <w:b/>
          <w:bCs/>
        </w:rPr>
      </w:pPr>
      <w:r>
        <w:rPr>
          <w:b/>
          <w:bCs/>
        </w:rPr>
        <w:t xml:space="preserve">   </w:t>
      </w: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>
      <w:pPr>
        <w:rPr>
          <w:b/>
          <w:bCs/>
        </w:rPr>
      </w:pPr>
    </w:p>
    <w:p w:rsidR="002D12F6" w:rsidRDefault="002D12F6" w:rsidP="001F4EC1"/>
    <w:p w:rsidR="002D12F6" w:rsidRDefault="002D12F6" w:rsidP="001F4EC1"/>
    <w:p w:rsidR="002D12F6" w:rsidRDefault="002D12F6" w:rsidP="001F4EC1">
      <w:r>
        <w:t xml:space="preserve">           </w:t>
      </w:r>
    </w:p>
    <w:p w:rsidR="002D12F6" w:rsidRPr="00B810BD" w:rsidRDefault="002D12F6" w:rsidP="001F4EC1">
      <w:pPr>
        <w:rPr>
          <w:b/>
          <w:bCs/>
        </w:rPr>
      </w:pPr>
      <w:r>
        <w:rPr>
          <w:b/>
          <w:bCs/>
        </w:rPr>
        <w:t xml:space="preserve">17.     </w:t>
      </w:r>
      <w:r w:rsidRPr="00B810BD">
        <w:t xml:space="preserve">Aşağıdaki işlamleri yapınız. </w:t>
      </w:r>
      <w:r w:rsidRPr="00B810BD">
        <w:rPr>
          <w:b/>
          <w:bCs/>
        </w:rPr>
        <w:t>(10 p</w:t>
      </w:r>
      <w:r>
        <w:rPr>
          <w:b/>
          <w:bCs/>
        </w:rPr>
        <w:t>uan</w:t>
      </w:r>
      <w:r w:rsidRPr="00B810BD">
        <w:rPr>
          <w:b/>
          <w:bCs/>
        </w:rPr>
        <w:t>)</w:t>
      </w:r>
    </w:p>
    <w:p w:rsidR="002D12F6" w:rsidRDefault="002D12F6" w:rsidP="001F4EC1">
      <w:pPr>
        <w:rPr>
          <w:b/>
          <w:bCs/>
        </w:rPr>
      </w:pPr>
    </w:p>
    <w:p w:rsidR="002D12F6" w:rsidRDefault="002D12F6" w:rsidP="001F4EC1"/>
    <w:p w:rsidR="002D12F6" w:rsidRDefault="002D12F6" w:rsidP="001F4EC1">
      <w:r>
        <w:t xml:space="preserve">      (118 + 12 ) x 3 = </w:t>
      </w:r>
      <w:r>
        <w:tab/>
        <w:t xml:space="preserve">            125 + ( 12 x 4 ) =</w:t>
      </w:r>
    </w:p>
    <w:p w:rsidR="002D12F6" w:rsidRDefault="002D12F6" w:rsidP="001F4EC1"/>
    <w:p w:rsidR="002D12F6" w:rsidRDefault="002D12F6" w:rsidP="001F4EC1"/>
    <w:p w:rsidR="002D12F6" w:rsidRDefault="002D12F6" w:rsidP="001F4EC1"/>
    <w:p w:rsidR="002D12F6" w:rsidRDefault="002D12F6" w:rsidP="001F4EC1">
      <w:r>
        <w:t xml:space="preserve">     (51 – 6 ) : 3 =</w:t>
      </w:r>
      <w:r>
        <w:tab/>
        <w:t xml:space="preserve">          51 – ( 21 : 3 ) =</w:t>
      </w:r>
    </w:p>
    <w:p w:rsidR="002D12F6" w:rsidRDefault="002D12F6" w:rsidP="001F4EC1"/>
    <w:p w:rsidR="002D12F6" w:rsidRDefault="002D12F6" w:rsidP="001F4EC1"/>
    <w:p w:rsidR="002D12F6" w:rsidRDefault="002D12F6" w:rsidP="001F4EC1"/>
    <w:p w:rsidR="002D12F6" w:rsidRDefault="002D12F6" w:rsidP="001F4EC1">
      <w:r>
        <w:t xml:space="preserve">   (8+7  ) x (16-9 )= </w:t>
      </w:r>
    </w:p>
    <w:p w:rsidR="002D12F6" w:rsidRDefault="002D12F6" w:rsidP="001F4EC1"/>
    <w:p w:rsidR="002D12F6" w:rsidRDefault="002D12F6" w:rsidP="001F4EC1">
      <w:r>
        <w:t xml:space="preserve">                                          </w:t>
      </w:r>
    </w:p>
    <w:p w:rsidR="002D12F6" w:rsidRDefault="002D12F6" w:rsidP="001F4EC1"/>
    <w:p w:rsidR="002D12F6" w:rsidRDefault="002D12F6" w:rsidP="001F4EC1">
      <w:pPr>
        <w:rPr>
          <w:b/>
          <w:bCs/>
          <w:i/>
          <w:iCs/>
        </w:rPr>
      </w:pPr>
    </w:p>
    <w:p w:rsidR="002D12F6" w:rsidRDefault="002D12F6" w:rsidP="001F4EC1">
      <w:pPr>
        <w:rPr>
          <w:b/>
          <w:bCs/>
          <w:i/>
          <w:iCs/>
        </w:rPr>
      </w:pPr>
    </w:p>
    <w:p w:rsidR="002D12F6" w:rsidRDefault="002D12F6" w:rsidP="001F4EC1">
      <w:pPr>
        <w:rPr>
          <w:b/>
          <w:bCs/>
          <w:i/>
          <w:iCs/>
        </w:rPr>
      </w:pPr>
      <w:r>
        <w:rPr>
          <w:b/>
          <w:bCs/>
          <w:i/>
          <w:iCs/>
        </w:rPr>
        <w:t>Başarılar</w:t>
      </w:r>
    </w:p>
    <w:p w:rsidR="002D12F6" w:rsidRDefault="002D12F6" w:rsidP="001F4EC1">
      <w:pPr>
        <w:rPr>
          <w:b/>
          <w:bCs/>
          <w:i/>
          <w:iCs/>
        </w:rPr>
      </w:pPr>
    </w:p>
    <w:p w:rsidR="002D12F6" w:rsidRDefault="002D12F6" w:rsidP="001F4EC1">
      <w:pPr>
        <w:rPr>
          <w:b/>
          <w:bCs/>
          <w:i/>
          <w:iCs/>
        </w:rPr>
      </w:pPr>
    </w:p>
    <w:p w:rsidR="002D12F6" w:rsidRDefault="002D12F6" w:rsidP="001F4EC1">
      <w:pPr>
        <w:rPr>
          <w:b/>
          <w:bCs/>
          <w:i/>
          <w:iCs/>
        </w:rPr>
      </w:pPr>
    </w:p>
    <w:p w:rsidR="002D12F6" w:rsidRDefault="002D12F6" w:rsidP="001F4EC1">
      <w:pPr>
        <w:rPr>
          <w:b/>
          <w:bCs/>
          <w:i/>
          <w:iCs/>
        </w:rPr>
      </w:pPr>
    </w:p>
    <w:p w:rsidR="002D12F6" w:rsidRPr="00E954AF" w:rsidRDefault="002D12F6" w:rsidP="001F4EC1">
      <w:pPr>
        <w:rPr>
          <w:b/>
          <w:bCs/>
          <w:i/>
          <w:iCs/>
        </w:rPr>
      </w:pPr>
      <w:r>
        <w:rPr>
          <w:b/>
          <w:bCs/>
          <w:i/>
          <w:iCs/>
        </w:rPr>
        <w:t>Muhammed Ali Ercan</w:t>
      </w:r>
    </w:p>
    <w:p w:rsidR="002D12F6" w:rsidRDefault="002D12F6"/>
    <w:sectPr w:rsidR="002D12F6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F18AF"/>
    <w:multiLevelType w:val="hybridMultilevel"/>
    <w:tmpl w:val="950ECC92"/>
    <w:lvl w:ilvl="0" w:tplc="1BAE4BB4">
      <w:start w:val="1"/>
      <w:numFmt w:val="upperRoman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EC1"/>
    <w:rsid w:val="00001F6D"/>
    <w:rsid w:val="000142FF"/>
    <w:rsid w:val="00031C52"/>
    <w:rsid w:val="000B491A"/>
    <w:rsid w:val="000E279E"/>
    <w:rsid w:val="000E41CF"/>
    <w:rsid w:val="00104758"/>
    <w:rsid w:val="00113B73"/>
    <w:rsid w:val="0011683F"/>
    <w:rsid w:val="0012041C"/>
    <w:rsid w:val="001314FC"/>
    <w:rsid w:val="00133BA8"/>
    <w:rsid w:val="00174663"/>
    <w:rsid w:val="001B320D"/>
    <w:rsid w:val="001C29DB"/>
    <w:rsid w:val="001D66EA"/>
    <w:rsid w:val="001E618C"/>
    <w:rsid w:val="001F4EC1"/>
    <w:rsid w:val="001F72DB"/>
    <w:rsid w:val="001F7669"/>
    <w:rsid w:val="002036E4"/>
    <w:rsid w:val="00205A04"/>
    <w:rsid w:val="002133F1"/>
    <w:rsid w:val="002140D5"/>
    <w:rsid w:val="00267481"/>
    <w:rsid w:val="002B2106"/>
    <w:rsid w:val="002B2142"/>
    <w:rsid w:val="002C295B"/>
    <w:rsid w:val="002D12F6"/>
    <w:rsid w:val="002E77EE"/>
    <w:rsid w:val="00314204"/>
    <w:rsid w:val="003264EB"/>
    <w:rsid w:val="00351971"/>
    <w:rsid w:val="00367FE3"/>
    <w:rsid w:val="003B37CC"/>
    <w:rsid w:val="003D214F"/>
    <w:rsid w:val="003E26BB"/>
    <w:rsid w:val="003E7238"/>
    <w:rsid w:val="00414501"/>
    <w:rsid w:val="00433A21"/>
    <w:rsid w:val="00435BDF"/>
    <w:rsid w:val="00445D54"/>
    <w:rsid w:val="00457028"/>
    <w:rsid w:val="00474252"/>
    <w:rsid w:val="00492294"/>
    <w:rsid w:val="0052046E"/>
    <w:rsid w:val="005409DD"/>
    <w:rsid w:val="00541C05"/>
    <w:rsid w:val="0054447D"/>
    <w:rsid w:val="00547021"/>
    <w:rsid w:val="00554C35"/>
    <w:rsid w:val="0057076B"/>
    <w:rsid w:val="0057290E"/>
    <w:rsid w:val="00577B83"/>
    <w:rsid w:val="00582705"/>
    <w:rsid w:val="00596292"/>
    <w:rsid w:val="005A0611"/>
    <w:rsid w:val="005A3BD4"/>
    <w:rsid w:val="005A499A"/>
    <w:rsid w:val="005A52CC"/>
    <w:rsid w:val="005E0DDD"/>
    <w:rsid w:val="005F0A32"/>
    <w:rsid w:val="005F5D52"/>
    <w:rsid w:val="00600A19"/>
    <w:rsid w:val="00605915"/>
    <w:rsid w:val="006A5095"/>
    <w:rsid w:val="006C406A"/>
    <w:rsid w:val="006D45B8"/>
    <w:rsid w:val="006E47FD"/>
    <w:rsid w:val="006F7906"/>
    <w:rsid w:val="00702BB8"/>
    <w:rsid w:val="00702E5D"/>
    <w:rsid w:val="00711052"/>
    <w:rsid w:val="00761BC7"/>
    <w:rsid w:val="0077461C"/>
    <w:rsid w:val="007834D7"/>
    <w:rsid w:val="007A3A68"/>
    <w:rsid w:val="00841142"/>
    <w:rsid w:val="00850F5D"/>
    <w:rsid w:val="00890E77"/>
    <w:rsid w:val="008B7A38"/>
    <w:rsid w:val="008C1033"/>
    <w:rsid w:val="008C34D3"/>
    <w:rsid w:val="008D131B"/>
    <w:rsid w:val="008D77A7"/>
    <w:rsid w:val="008F11DC"/>
    <w:rsid w:val="008F1D1D"/>
    <w:rsid w:val="00910FC3"/>
    <w:rsid w:val="0091550F"/>
    <w:rsid w:val="00941895"/>
    <w:rsid w:val="00942D9D"/>
    <w:rsid w:val="00966B86"/>
    <w:rsid w:val="0099027F"/>
    <w:rsid w:val="009B1A7D"/>
    <w:rsid w:val="009B302F"/>
    <w:rsid w:val="00A119FA"/>
    <w:rsid w:val="00A40F59"/>
    <w:rsid w:val="00A64F34"/>
    <w:rsid w:val="00A8319C"/>
    <w:rsid w:val="00A920B6"/>
    <w:rsid w:val="00A96B19"/>
    <w:rsid w:val="00AB67B0"/>
    <w:rsid w:val="00B041CD"/>
    <w:rsid w:val="00B1128D"/>
    <w:rsid w:val="00B14651"/>
    <w:rsid w:val="00B34E66"/>
    <w:rsid w:val="00B505C1"/>
    <w:rsid w:val="00B63B9A"/>
    <w:rsid w:val="00B659DB"/>
    <w:rsid w:val="00B66694"/>
    <w:rsid w:val="00B810BD"/>
    <w:rsid w:val="00B84897"/>
    <w:rsid w:val="00BB1FC9"/>
    <w:rsid w:val="00BC4D28"/>
    <w:rsid w:val="00BE04F5"/>
    <w:rsid w:val="00BE5B3F"/>
    <w:rsid w:val="00BE6CEE"/>
    <w:rsid w:val="00BF666A"/>
    <w:rsid w:val="00C027F1"/>
    <w:rsid w:val="00C04D2A"/>
    <w:rsid w:val="00C32728"/>
    <w:rsid w:val="00C33855"/>
    <w:rsid w:val="00C45BE8"/>
    <w:rsid w:val="00C5788D"/>
    <w:rsid w:val="00C91ED9"/>
    <w:rsid w:val="00CA3CDA"/>
    <w:rsid w:val="00CC53DB"/>
    <w:rsid w:val="00CD69B4"/>
    <w:rsid w:val="00D014F9"/>
    <w:rsid w:val="00D154AA"/>
    <w:rsid w:val="00D1766C"/>
    <w:rsid w:val="00D3025F"/>
    <w:rsid w:val="00D801A6"/>
    <w:rsid w:val="00DC0AD0"/>
    <w:rsid w:val="00DC7DB6"/>
    <w:rsid w:val="00DE21C5"/>
    <w:rsid w:val="00DF3421"/>
    <w:rsid w:val="00DF43E2"/>
    <w:rsid w:val="00E0690B"/>
    <w:rsid w:val="00E31F2D"/>
    <w:rsid w:val="00E52889"/>
    <w:rsid w:val="00E529A7"/>
    <w:rsid w:val="00E76408"/>
    <w:rsid w:val="00E9507B"/>
    <w:rsid w:val="00E954AF"/>
    <w:rsid w:val="00EA4564"/>
    <w:rsid w:val="00EC066B"/>
    <w:rsid w:val="00EC298B"/>
    <w:rsid w:val="00EC5DF6"/>
    <w:rsid w:val="00EC5E01"/>
    <w:rsid w:val="00ED54D7"/>
    <w:rsid w:val="00F24A9E"/>
    <w:rsid w:val="00F42EB9"/>
    <w:rsid w:val="00F4324E"/>
    <w:rsid w:val="00F90C1D"/>
    <w:rsid w:val="00FB53FE"/>
    <w:rsid w:val="00FC7EA7"/>
    <w:rsid w:val="00FD2D4E"/>
    <w:rsid w:val="00FF52C0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EC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4EC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F4EC1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1F4E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4E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4EC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imgurl=http://www.ozkanticaret.net/images/odun.bmp&amp;imgrefurl=http://www.ozkanticaret.net/odun.htm&amp;h=293&amp;w=308&amp;sz=264&amp;tbnid=1XK80GwHfud6QM::&amp;tbnh=111&amp;tbnw=117&amp;prev=/images?q=odun&amp;hl=tr&amp;usg=__R-ZWOcVt_W2LA1bV3dTDd3MwkBg=&amp;ei=GSvKSZzvN8PR-AaXqdjoBw&amp;sa=X&amp;oi=image_result&amp;resnum=1&amp;ct=image&amp;cd=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662</Words>
  <Characters>3776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OEM</dc:creator>
  <cp:keywords>www.sorubak.com</cp:keywords>
  <dc:description/>
  <cp:lastModifiedBy>edanur</cp:lastModifiedBy>
  <cp:revision>2</cp:revision>
  <dcterms:created xsi:type="dcterms:W3CDTF">2013-04-20T09:43:00Z</dcterms:created>
  <dcterms:modified xsi:type="dcterms:W3CDTF">2015-03-07T10:45:00Z</dcterms:modified>
</cp:coreProperties>
</file>