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96"/>
        <w:tblOverlap w:val="never"/>
        <w:tblW w:w="10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1"/>
        <w:gridCol w:w="825"/>
        <w:gridCol w:w="1708"/>
        <w:gridCol w:w="3459"/>
        <w:gridCol w:w="1009"/>
        <w:gridCol w:w="842"/>
        <w:gridCol w:w="1546"/>
      </w:tblGrid>
      <w:tr w:rsidR="00027199" w:rsidRPr="00F431DA">
        <w:trPr>
          <w:trHeight w:val="380"/>
        </w:trPr>
        <w:tc>
          <w:tcPr>
            <w:tcW w:w="1461" w:type="dxa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SINIFI</w:t>
            </w:r>
          </w:p>
        </w:tc>
        <w:tc>
          <w:tcPr>
            <w:tcW w:w="825" w:type="dxa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4-C</w:t>
            </w:r>
          </w:p>
        </w:tc>
        <w:tc>
          <w:tcPr>
            <w:tcW w:w="5167" w:type="dxa"/>
            <w:gridSpan w:val="2"/>
            <w:vMerge w:val="restart"/>
            <w:vAlign w:val="center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GÖLCÜK ROTTERDAM İLKOKULU</w:t>
            </w:r>
          </w:p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2014 – 2015 EĞİTİM ve ÖĞRETİM YILI</w:t>
            </w:r>
          </w:p>
        </w:tc>
        <w:tc>
          <w:tcPr>
            <w:tcW w:w="1009" w:type="dxa"/>
            <w:vMerge w:val="restart"/>
            <w:vAlign w:val="center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TARİH</w:t>
            </w:r>
          </w:p>
        </w:tc>
        <w:tc>
          <w:tcPr>
            <w:tcW w:w="2388" w:type="dxa"/>
            <w:gridSpan w:val="2"/>
            <w:vMerge w:val="restart"/>
            <w:vAlign w:val="center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09/03/2015</w:t>
            </w:r>
          </w:p>
        </w:tc>
      </w:tr>
      <w:tr w:rsidR="00027199" w:rsidRPr="00F431DA">
        <w:trPr>
          <w:trHeight w:val="380"/>
        </w:trPr>
        <w:tc>
          <w:tcPr>
            <w:tcW w:w="1461" w:type="dxa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OKUL NO</w:t>
            </w:r>
          </w:p>
        </w:tc>
        <w:tc>
          <w:tcPr>
            <w:tcW w:w="825" w:type="dxa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</w:p>
        </w:tc>
      </w:tr>
      <w:tr w:rsidR="00027199" w:rsidRPr="00F431DA">
        <w:trPr>
          <w:trHeight w:val="392"/>
        </w:trPr>
        <w:tc>
          <w:tcPr>
            <w:tcW w:w="1461" w:type="dxa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DÖNEMİ</w:t>
            </w:r>
          </w:p>
        </w:tc>
        <w:tc>
          <w:tcPr>
            <w:tcW w:w="825" w:type="dxa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DERSİ</w:t>
            </w:r>
          </w:p>
        </w:tc>
        <w:tc>
          <w:tcPr>
            <w:tcW w:w="3459" w:type="dxa"/>
            <w:vAlign w:val="center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MATEMATİK</w:t>
            </w:r>
          </w:p>
        </w:tc>
        <w:tc>
          <w:tcPr>
            <w:tcW w:w="1009" w:type="dxa"/>
            <w:vMerge w:val="restart"/>
            <w:vAlign w:val="center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ALDIĞI</w:t>
            </w:r>
          </w:p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N O T</w:t>
            </w:r>
          </w:p>
        </w:tc>
        <w:tc>
          <w:tcPr>
            <w:tcW w:w="842" w:type="dxa"/>
            <w:vAlign w:val="center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PUAN</w:t>
            </w:r>
          </w:p>
        </w:tc>
        <w:tc>
          <w:tcPr>
            <w:tcW w:w="1546" w:type="dxa"/>
            <w:vAlign w:val="center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</w:p>
        </w:tc>
      </w:tr>
      <w:tr w:rsidR="00027199" w:rsidRPr="00F431DA">
        <w:trPr>
          <w:trHeight w:val="203"/>
        </w:trPr>
        <w:tc>
          <w:tcPr>
            <w:tcW w:w="1461" w:type="dxa"/>
            <w:vAlign w:val="center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YAZILI NO</w:t>
            </w:r>
          </w:p>
        </w:tc>
        <w:tc>
          <w:tcPr>
            <w:tcW w:w="825" w:type="dxa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F431DA">
              <w:rPr>
                <w:sz w:val="20"/>
                <w:szCs w:val="20"/>
              </w:rPr>
              <w:t>.</w:t>
            </w:r>
          </w:p>
        </w:tc>
        <w:tc>
          <w:tcPr>
            <w:tcW w:w="1708" w:type="dxa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ADI-SOYADI</w:t>
            </w:r>
          </w:p>
        </w:tc>
        <w:tc>
          <w:tcPr>
            <w:tcW w:w="3459" w:type="dxa"/>
            <w:vAlign w:val="center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hyperlink r:id="rId5" w:history="1">
              <w:r>
                <w:rPr>
                  <w:rStyle w:val="Hyperlink"/>
                </w:rPr>
                <w:t>www.sorubak.com</w:t>
              </w:r>
            </w:hyperlink>
          </w:p>
        </w:tc>
        <w:tc>
          <w:tcPr>
            <w:tcW w:w="0" w:type="auto"/>
            <w:vMerge/>
            <w:vAlign w:val="center"/>
          </w:tcPr>
          <w:p w:rsidR="00027199" w:rsidRPr="00F431DA" w:rsidRDefault="00027199" w:rsidP="000A1294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Align w:val="center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  <w:r w:rsidRPr="00F431DA">
              <w:rPr>
                <w:sz w:val="20"/>
                <w:szCs w:val="20"/>
              </w:rPr>
              <w:t>YAZI</w:t>
            </w:r>
          </w:p>
        </w:tc>
        <w:tc>
          <w:tcPr>
            <w:tcW w:w="1546" w:type="dxa"/>
            <w:vAlign w:val="center"/>
          </w:tcPr>
          <w:p w:rsidR="00027199" w:rsidRPr="00F431DA" w:rsidRDefault="00027199" w:rsidP="000A1294">
            <w:pPr>
              <w:jc w:val="center"/>
              <w:rPr>
                <w:sz w:val="20"/>
                <w:szCs w:val="20"/>
              </w:rPr>
            </w:pPr>
          </w:p>
        </w:tc>
      </w:tr>
    </w:tbl>
    <w:p w:rsidR="00027199" w:rsidRDefault="00027199" w:rsidP="005F5942">
      <w:pPr>
        <w:jc w:val="center"/>
        <w:rPr>
          <w:rFonts w:ascii="Arial" w:hAnsi="Arial" w:cs="Arial"/>
          <w:b/>
          <w:bCs/>
          <w:sz w:val="10"/>
          <w:szCs w:val="10"/>
        </w:rPr>
      </w:pPr>
    </w:p>
    <w:p w:rsidR="00027199" w:rsidRDefault="00027199" w:rsidP="00D56E81">
      <w:pPr>
        <w:rPr>
          <w:rFonts w:ascii="Arial" w:hAnsi="Arial" w:cs="Arial"/>
          <w:b/>
          <w:bCs/>
          <w:sz w:val="10"/>
          <w:szCs w:val="10"/>
        </w:rPr>
      </w:pPr>
    </w:p>
    <w:p w:rsidR="00027199" w:rsidRPr="005E443A" w:rsidRDefault="00027199" w:rsidP="005F5942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911" w:type="dxa"/>
        <w:tblInd w:w="-10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76"/>
        <w:gridCol w:w="5435"/>
      </w:tblGrid>
      <w:tr w:rsidR="00027199" w:rsidRPr="004F7560">
        <w:trPr>
          <w:trHeight w:val="2385"/>
        </w:trPr>
        <w:tc>
          <w:tcPr>
            <w:tcW w:w="5476" w:type="dxa"/>
          </w:tcPr>
          <w:p w:rsidR="00027199" w:rsidRDefault="00027199" w:rsidP="00193A13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1.Aşağıda okunuşu verilen kesirleri yazınız.(6P)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2537"/>
              <w:gridCol w:w="2693"/>
            </w:tblGrid>
            <w:tr w:rsidR="00027199" w:rsidRPr="00E375E1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E375E1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E375E1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Kesirlerin yazılışı</w:t>
                  </w:r>
                </w:p>
              </w:tc>
            </w:tr>
            <w:tr w:rsidR="00027199" w:rsidRPr="00E375E1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E375E1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Üç tam  sekizde  altı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E375E1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027199" w:rsidRPr="00E375E1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27199" w:rsidRPr="00E375E1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E375E1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E375E1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  <w:p w:rsidR="00027199" w:rsidRPr="00E375E1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027199" w:rsidRPr="003F3C41">
              <w:trPr>
                <w:trHeight w:val="625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375E1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Altıda  sekiz</w:t>
                  </w:r>
                  <w:r w:rsidRPr="005B0666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 </w:t>
                  </w:r>
                </w:p>
                <w:p w:rsidR="00027199" w:rsidRPr="005B0666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5B0666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:rsidR="00027199" w:rsidRPr="004575EC" w:rsidRDefault="00027199" w:rsidP="00193A13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</w:tc>
        <w:tc>
          <w:tcPr>
            <w:tcW w:w="5435" w:type="dxa"/>
          </w:tcPr>
          <w:p w:rsidR="00027199" w:rsidRPr="002D766F" w:rsidRDefault="00027199" w:rsidP="007B018B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2.Kesirlerin türünü ve okunuşlarını yazınız(6p)</w:t>
            </w:r>
            <w:r w:rsidRPr="0061783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                    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1212"/>
              <w:gridCol w:w="1295"/>
              <w:gridCol w:w="2682"/>
            </w:tblGrid>
            <w:tr w:rsidR="00027199" w:rsidRPr="003F3C41">
              <w:trPr>
                <w:trHeight w:val="313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027199" w:rsidRPr="007F7A9F" w:rsidRDefault="00027199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Kesirler</w: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027199" w:rsidRPr="007F7A9F" w:rsidRDefault="00027199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Türü</w:t>
                  </w: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vAlign w:val="center"/>
                </w:tcPr>
                <w:p w:rsidR="00027199" w:rsidRPr="007F7A9F" w:rsidRDefault="00027199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Okunuşu</w:t>
                  </w:r>
                </w:p>
              </w:tc>
            </w:tr>
            <w:tr w:rsidR="00027199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7F7A9F" w:rsidRDefault="00027199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191D79"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  <w:sz w:val="22"/>
                      <w:szCs w:val="2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6" o:spid="_x0000_i1025" type="#_x0000_t75" alt="mhtml:file://E:\M-Z%20ŞBT%2017\4.%20SINIF%20OKULİSTİK\OKULİSTİK%20TEST%204\MATEMATİK%20TESTİK4\KESİRLER\CK050.mht!/qimage/tr/q32982-c1.png" style="width:24pt;height:31.5pt;visibility:visible">
                        <v:imagedata r:id="rId6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7F7A9F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7F7A9F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  <w:tr w:rsidR="00027199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7F7A9F" w:rsidRDefault="00027199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191D79"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  <w:sz w:val="22"/>
                      <w:szCs w:val="22"/>
                    </w:rPr>
                    <w:pict>
                      <v:shape id="Resim 11" o:spid="_x0000_i1026" type="#_x0000_t75" alt="mhtml:file://E:\M-Z%20ŞBT%2017\4.%20SINIF%20OKULİSTİK\OKULİSTİK%20TEST%204\MATEMATİK%20TESTİK4\KESİRLER\CK050.mht!/qimage/tr/q32981-c2.png" style="width:24.75pt;height:31.5pt;visibility:visible">
                        <v:imagedata r:id="rId7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7F7A9F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7F7A9F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  <w:tr w:rsidR="00027199" w:rsidRPr="003F3C41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7F7A9F" w:rsidRDefault="00027199" w:rsidP="00AC62F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7F7A9F"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3</w:t>
                  </w:r>
                  <w:r w:rsidRPr="00191D79">
                    <w:rPr>
                      <w:rFonts w:ascii="Comic Sans MS" w:hAnsi="Comic Sans MS" w:cs="Comic Sans MS"/>
                      <w:b/>
                      <w:bCs/>
                      <w:noProof/>
                      <w:position w:val="-24"/>
                      <w:sz w:val="22"/>
                      <w:szCs w:val="22"/>
                    </w:rPr>
                    <w:pict>
                      <v:shape id="_x0000_i1027" type="#_x0000_t75" alt="mhtml:file://E:\M-Z%20ŞBT%2017\4.%20SINIF%20OKULİSTİK\OKULİSTİK%20TEST%204\MATEMATİK%20TESTİK4\KESİRLER\CK050.mht!/qimage/tr/q32982-c1.png" style="width:29.25pt;height:31.5pt;visibility:visible">
                        <v:imagedata r:id="rId6" o:title=""/>
                      </v:shape>
                    </w:pic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7F7A9F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</w:tcPr>
                <w:p w:rsidR="00027199" w:rsidRPr="007F7A9F" w:rsidRDefault="00027199" w:rsidP="00AC62F1">
                  <w:pPr>
                    <w:rPr>
                      <w:rFonts w:ascii="Comic Sans MS" w:hAnsi="Comic Sans MS" w:cs="Comic Sans MS"/>
                      <w:b/>
                      <w:bCs/>
                    </w:rPr>
                  </w:pPr>
                </w:p>
              </w:tc>
            </w:tr>
          </w:tbl>
          <w:p w:rsidR="00027199" w:rsidRPr="004F7560" w:rsidRDefault="00027199" w:rsidP="00A96953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027199" w:rsidRPr="004F7560">
        <w:tc>
          <w:tcPr>
            <w:tcW w:w="5476" w:type="dxa"/>
          </w:tcPr>
          <w:p w:rsidR="00027199" w:rsidRDefault="00027199" w:rsidP="00AC62F1">
            <w:pPr>
              <w:pStyle w:val="NoSpacing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eastAsia="tr-TR"/>
              </w:rPr>
              <w:pict>
                <v:group id="Group 197" o:spid="_x0000_s1026" style="position:absolute;margin-left:99.75pt;margin-top:26.4pt;width:27.15pt;height:42pt;z-index:251653632;mso-position-horizontal-relative:text;mso-position-vertical-relative:text" coordorigin="927,4451" coordsize="543,720">
                  <v:rect id="Rectangle 198" o:spid="_x0000_s1027" style="position:absolute;left:927;top:4451;width:543;height:720;visibility:visible" strokecolor="white">
                    <v:textbox inset="1mm,,1mm">
                      <w:txbxContent>
                        <w:p w:rsidR="00027199" w:rsidRPr="00285961" w:rsidRDefault="00027199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027199" w:rsidRPr="00285961" w:rsidRDefault="00027199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99" o:spid="_x0000_s1028" style="position:absolute;visibility:visible" from="927,4811" to="1287,4811" o:connectortype="straight"/>
                </v:group>
              </w:pict>
            </w:r>
            <w:r>
              <w:rPr>
                <w:rFonts w:ascii="Comic Sans MS" w:hAnsi="Comic Sans MS" w:cs="Comic Sans MS"/>
                <w:b/>
                <w:bCs/>
              </w:rPr>
              <w:t>3.</w:t>
            </w:r>
            <w:r>
              <w:rPr>
                <w:b/>
                <w:bCs/>
              </w:rPr>
              <w:t>Aşağıdaki bütünlerin boyalı kısımlarını gösteren kesri yazınız.</w:t>
            </w:r>
            <w:r w:rsidRPr="00DB63A1">
              <w:rPr>
                <w:b/>
                <w:bCs/>
                <w:sz w:val="24"/>
                <w:szCs w:val="24"/>
              </w:rPr>
              <w:t xml:space="preserve"> (6p)</w:t>
            </w:r>
          </w:p>
          <w:p w:rsidR="00027199" w:rsidRPr="0048793D" w:rsidRDefault="00027199" w:rsidP="00AC62F1">
            <w:pPr>
              <w:pStyle w:val="NoSpacing"/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Resim 15" o:spid="_x0000_s1029" type="#_x0000_t75" style="position:absolute;margin-left:1.5pt;margin-top:6.65pt;width:69pt;height:28.5pt;z-index:-251664896;visibility:visible">
                  <v:imagedata r:id="rId8" o:title=""/>
                </v:shape>
              </w:pict>
            </w:r>
          </w:p>
          <w:p w:rsidR="00027199" w:rsidRDefault="00027199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196" o:spid="_x0000_s1030" type="#_x0000_t13" alt="Küçük kılavuz" style="position:absolute;margin-left:71.9pt;margin-top:1.05pt;width:18.1pt;height:8.15pt;z-index:251652608;visibility:visible" fillcolor="#ff9" strokecolor="navy">
                  <v:fill r:id="rId9" o:title="" type="pattern"/>
                </v:shape>
              </w:pic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</w:p>
          <w:p w:rsidR="00027199" w:rsidRDefault="00027199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027199" w:rsidRDefault="00027199" w:rsidP="00FB7E36">
            <w:pPr>
              <w:tabs>
                <w:tab w:val="left" w:pos="4290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group id="Group 201" o:spid="_x0000_s1031" style="position:absolute;margin-left:189.6pt;margin-top:5pt;width:39.15pt;height:42pt;z-index:251655680" coordorigin="927,4451" coordsize="783,720">
                  <v:rect id="Rectangle 202" o:spid="_x0000_s1032" style="position:absolute;left:1470;top:4451;width:240;height:720;flip:x;visibility:visible" strokecolor="white">
                    <v:textbox inset="1mm,,1mm">
                      <w:txbxContent>
                        <w:p w:rsidR="00027199" w:rsidRPr="00285961" w:rsidRDefault="00027199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027199" w:rsidRPr="00285961" w:rsidRDefault="00027199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203" o:spid="_x0000_s1033" style="position:absolute;visibility:visible" from="927,4811" to="1287,4811" o:connectortype="straight"/>
                </v:group>
              </w:pic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027199" w:rsidRDefault="00027199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AutoShape 200" o:spid="_x0000_s1034" type="#_x0000_t13" alt="Küçük kılavuz" style="position:absolute;margin-left:152pt;margin-top:10.95pt;width:18.1pt;height:8.15pt;z-index:251654656;visibility:visible" fillcolor="#ff9" strokecolor="navy">
                  <v:fill r:id="rId9" o:title="" type="pattern"/>
                </v:shape>
              </w:pict>
            </w:r>
            <w:r w:rsidRPr="00191D79">
              <w:rPr>
                <w:rFonts w:ascii="Arial" w:hAnsi="Arial" w:cs="Arial"/>
                <w:noProof/>
                <w:sz w:val="16"/>
                <w:szCs w:val="16"/>
              </w:rPr>
              <w:pict>
                <v:shape id="Resim 5" o:spid="_x0000_i1028" type="#_x0000_t75" style="width:151.5pt;height:37.5pt;visibility:visible">
                  <v:imagedata r:id="rId10" o:title=""/>
                </v:shape>
              </w:pict>
            </w: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</w:p>
          <w:p w:rsidR="00027199" w:rsidRDefault="00027199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group id="Group 206" o:spid="_x0000_s1035" style="position:absolute;margin-left:189pt;margin-top:2.55pt;width:27.15pt;height:42pt;z-index:251658752" coordorigin="927,4451" coordsize="543,720">
                  <v:rect id="Rectangle 207" o:spid="_x0000_s1036" style="position:absolute;left:927;top:4451;width:543;height:720;visibility:visible" strokecolor="white">
                    <v:textbox inset="1mm,,1mm">
                      <w:txbxContent>
                        <w:p w:rsidR="00027199" w:rsidRPr="00285961" w:rsidRDefault="00027199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027199" w:rsidRPr="00285961" w:rsidRDefault="00027199" w:rsidP="0062304B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208" o:spid="_x0000_s1037" style="position:absolute;visibility:visible" from="927,4811" to="1287,4811" o:connectortype="straight"/>
                </v:group>
              </w:pict>
            </w:r>
          </w:p>
          <w:p w:rsidR="00027199" w:rsidRDefault="00027199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Resim 4" o:spid="_x0000_s1038" type="#_x0000_t75" alt="http://www.okulistik.com/qimage/tr/q34526-c4.png" style="position:absolute;margin-left:3.75pt;margin-top:1.65pt;width:142.45pt;height:21pt;z-index:251656704;visibility:visible">
                  <v:imagedata r:id="rId11" o:title=""/>
                </v:shape>
              </w:pict>
            </w:r>
          </w:p>
          <w:p w:rsidR="00027199" w:rsidRDefault="00027199" w:rsidP="001602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shape id="AutoShape 205" o:spid="_x0000_s1039" type="#_x0000_t13" alt="Küçük kılavuz" style="position:absolute;margin-left:150.5pt;margin-top:.7pt;width:18.1pt;height:8.15pt;z-index:251657728;visibility:visible" fillcolor="#ff9" strokecolor="navy">
                  <v:fill r:id="rId9" o:title="" type="pattern"/>
                </v:shape>
              </w:pict>
            </w:r>
          </w:p>
          <w:p w:rsidR="00027199" w:rsidRDefault="00027199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027199" w:rsidRDefault="00027199" w:rsidP="0016025F">
            <w:pPr>
              <w:rPr>
                <w:rFonts w:ascii="Arial" w:hAnsi="Arial" w:cs="Arial"/>
                <w:sz w:val="16"/>
                <w:szCs w:val="16"/>
              </w:rPr>
            </w:pPr>
          </w:p>
          <w:p w:rsidR="00027199" w:rsidRPr="004F7560" w:rsidRDefault="00027199" w:rsidP="001602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35" w:type="dxa"/>
          </w:tcPr>
          <w:p w:rsidR="00027199" w:rsidRDefault="00027199" w:rsidP="0062304B">
            <w:pPr>
              <w:ind w:right="-416"/>
              <w:rPr>
                <w:rFonts w:ascii="Comic Sans MS" w:hAnsi="Comic Sans MS" w:cs="Comic Sans MS"/>
                <w:b/>
                <w:bCs/>
                <w:noProof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S.4)</w:t>
            </w:r>
            <w:r w:rsidRPr="001578EC"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>-</w:t>
            </w:r>
            <w:r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>Verilen kesir kadarını boyayınız.</w:t>
            </w:r>
            <w:r w:rsidRPr="0000181A">
              <w:rPr>
                <w:rFonts w:ascii="Comic Sans MS" w:hAnsi="Comic Sans MS" w:cs="Comic Sans MS"/>
                <w:b/>
                <w:bCs/>
                <w:noProof/>
                <w:sz w:val="22"/>
                <w:szCs w:val="22"/>
              </w:rPr>
              <w:t xml:space="preserve"> </w:t>
            </w:r>
            <w:r w:rsidRPr="00DB63A1">
              <w:rPr>
                <w:b/>
                <w:bCs/>
              </w:rPr>
              <w:t>(6p)</w:t>
            </w:r>
          </w:p>
          <w:p w:rsidR="00027199" w:rsidRPr="001578EC" w:rsidRDefault="00027199" w:rsidP="0062304B">
            <w:pPr>
              <w:ind w:right="-416"/>
              <w:rPr>
                <w:rFonts w:ascii="Arial" w:hAnsi="Arial" w:cs="Arial"/>
              </w:rPr>
            </w:pPr>
            <w:r>
              <w:rPr>
                <w:noProof/>
              </w:rPr>
              <w:pict>
                <v:rect id="Rectangle 217" o:spid="_x0000_s1040" alt="Küçük kılavuz" style="position:absolute;margin-left:3.5pt;margin-top:11.1pt;width:264.8pt;height:133.5pt;z-index:251659776;visibility:visible" filled="f" strokecolor="#0070c0" strokeweight="3pt">
                  <v:stroke linestyle="thinThin"/>
                  <v:textbox>
                    <w:txbxContent>
                      <w:p w:rsidR="00027199" w:rsidRPr="00191D79" w:rsidRDefault="00027199" w:rsidP="00CB3528">
                        <w:pPr>
                          <w:rPr>
                            <w:rFonts w:ascii="Arial" w:hAnsi="Arial" w:cs="Arial"/>
                            <w:noProof/>
                            <w:color w:val="FFFFFF"/>
                          </w:rPr>
                        </w:pPr>
                        <w:r w:rsidRPr="00CB3528">
                          <w:rPr>
                            <w:rFonts w:ascii="Arial" w:hAnsi="Arial" w:cs="Arial"/>
                            <w:noProof/>
                          </w:rPr>
                          <w:t xml:space="preserve"> </w:t>
                        </w:r>
                        <w:r w:rsidRPr="00191D79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0"/>
                            <w:szCs w:val="20"/>
                          </w:rPr>
                          <w:pict>
                            <v:shape id="Resim 260" o:spid="_x0000_i1037" type="#_x0000_t75" style="width:20.25pt;height:26.25pt;visibility:visible">
                              <v:imagedata r:id="rId12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 </w:t>
                        </w:r>
                        <w:r w:rsidRPr="00191D79">
                          <w:rPr>
                            <w:rFonts w:ascii="Calibri" w:hAnsi="Calibri" w:cs="Calibri"/>
                            <w:b/>
                            <w:bCs/>
                            <w:noProof/>
                            <w:sz w:val="22"/>
                            <w:szCs w:val="22"/>
                          </w:rPr>
                          <w:pict>
                            <v:shape id="Resim 3" o:spid="_x0000_i1038" type="#_x0000_t75" style="width:68.25pt;height:38.25pt;visibility:visible">
                              <v:imagedata r:id="rId13" o:title=""/>
                            </v:shape>
                          </w:pict>
                        </w:r>
                      </w:p>
                      <w:p w:rsidR="00027199" w:rsidRDefault="00027199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027199" w:rsidRDefault="00027199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 w:rsidRPr="00191D79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2" o:spid="_x0000_i1039" type="#_x0000_t75" style="width:20.25pt;height:23.25pt;visibility:visible">
                              <v:imagedata r:id="rId14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  </w:t>
                        </w:r>
                        <w:r w:rsidRPr="00191D79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3" o:spid="_x0000_i1040" type="#_x0000_t75" style="width:78.75pt;height:21pt;visibility:visible">
                              <v:imagedata r:id="rId15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</w:t>
                        </w:r>
                        <w:r w:rsidRPr="00191D79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64" o:spid="_x0000_i1041" type="#_x0000_t75" style="width:78.75pt;height:21pt;visibility:visible">
                              <v:imagedata r:id="rId15" o:title=""/>
                            </v:shape>
                          </w:pict>
                        </w:r>
                      </w:p>
                      <w:p w:rsidR="00027199" w:rsidRDefault="00027199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027199" w:rsidRDefault="00027199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 w:rsidRPr="00191D79">
                          <w:rPr>
                            <w:rFonts w:ascii="Arial" w:hAnsi="Arial" w:cs="Arial"/>
                            <w:noProof/>
                          </w:rPr>
                          <w:pict>
                            <v:shape id="_x0000_i1042" type="#_x0000_t75" style="width:28.5pt;height:24.75pt;visibility:visible">
                              <v:imagedata r:id="rId16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</w:t>
                        </w:r>
                        <w:r w:rsidRPr="00191D79">
                          <w:rPr>
                            <w:rFonts w:ascii="Arial" w:hAnsi="Arial" w:cs="Arial"/>
                            <w:noProof/>
                          </w:rPr>
                          <w:pict>
                            <v:shape id="Resim 20" o:spid="_x0000_i1043" type="#_x0000_t75" style="width:78.75pt;height:21pt;visibility:visible">
                              <v:imagedata r:id="rId15" o:title=""/>
                            </v:shape>
                          </w:pict>
                        </w: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</w:t>
                        </w:r>
                        <w:r w:rsidRPr="00191D79">
                          <w:rPr>
                            <w:rFonts w:ascii="Arial" w:hAnsi="Arial" w:cs="Arial"/>
                            <w:noProof/>
                          </w:rPr>
                          <w:pict>
                            <v:shape id="_x0000_i1044" type="#_x0000_t75" style="width:78.75pt;height:21pt;visibility:visible">
                              <v:imagedata r:id="rId15" o:title=""/>
                            </v:shape>
                          </w:pict>
                        </w:r>
                      </w:p>
                      <w:p w:rsidR="00027199" w:rsidRDefault="00027199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027199" w:rsidRDefault="00027199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027199" w:rsidRDefault="00027199" w:rsidP="00CB3528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</w:p>
                      <w:p w:rsidR="00027199" w:rsidRPr="00E30B47" w:rsidRDefault="00027199" w:rsidP="00CB3528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  <w:tr w:rsidR="00027199" w:rsidRPr="004F7560">
        <w:tc>
          <w:tcPr>
            <w:tcW w:w="5476" w:type="dxa"/>
          </w:tcPr>
          <w:p w:rsidR="00027199" w:rsidRDefault="00027199" w:rsidP="0014139F">
            <w:pPr>
              <w:rPr>
                <w:rFonts w:ascii="Comic Sans MS" w:hAnsi="Comic Sans MS" w:cs="Comic Sans MS"/>
                <w:sz w:val="20"/>
                <w:szCs w:val="20"/>
              </w:rPr>
            </w:pPr>
            <w:r>
              <w:rPr>
                <w:noProof/>
              </w:rPr>
              <w:pict>
                <v:rect id="Rectangle 225" o:spid="_x0000_s1041" alt="Küçük kılavuz" style="position:absolute;margin-left:-2.15pt;margin-top:3.15pt;width:264.8pt;height:145.85pt;z-index:251660800;visibility:visible;mso-position-horizontal-relative:text;mso-position-vertical-relative:text" filled="f" strokecolor="#0070c0" strokeweight="3pt">
                  <v:stroke linestyle="thinThin"/>
                  <v:textbox>
                    <w:txbxContent>
                      <w:p w:rsidR="00027199" w:rsidRPr="00FE79C4" w:rsidRDefault="00027199" w:rsidP="00FE79C4">
                        <w:pPr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5) </w:t>
                        </w: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Aşağıdaki ölçüler arasındaki çevirmeleri yapınız</w:t>
                        </w:r>
                        <w:r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  <w:t>. (</w:t>
                        </w:r>
                        <w:r w:rsidRPr="005A73EC"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>5p)</w:t>
                        </w:r>
                      </w:p>
                      <w:p w:rsidR="00027199" w:rsidRPr="00FE79C4" w:rsidRDefault="00027199" w:rsidP="00FE79C4">
                        <w:pPr>
                          <w:rPr>
                            <w:rFonts w:ascii="Comic Sans MS" w:hAnsi="Comic Sans MS" w:cs="Comic Sans MS"/>
                            <w:sz w:val="20"/>
                            <w:szCs w:val="20"/>
                          </w:rPr>
                        </w:pPr>
                      </w:p>
                      <w:p w:rsidR="00027199" w:rsidRPr="00FE79C4" w:rsidRDefault="00027199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2"/>
                            <w:szCs w:val="22"/>
                          </w:rPr>
                          <w:t xml:space="preserve">8 L =…………….mL               5 Kg =………… g            </w:t>
                        </w:r>
                      </w:p>
                      <w:p w:rsidR="00027199" w:rsidRPr="00FE79C4" w:rsidRDefault="00027199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</w:p>
                      <w:p w:rsidR="00027199" w:rsidRPr="00FE79C4" w:rsidRDefault="00027199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  <w:r w:rsidRPr="00FE79C4">
                          <w:rPr>
                            <w:rFonts w:ascii="Comic Sans MS" w:hAnsi="Comic Sans MS" w:cs="Comic Sans MS"/>
                            <w:b/>
                            <w:bCs/>
                            <w:sz w:val="22"/>
                            <w:szCs w:val="22"/>
                          </w:rPr>
                          <w:t>3000mL=………L             2000 g =……..…Kg</w:t>
                        </w:r>
                      </w:p>
                      <w:p w:rsidR="00027199" w:rsidRPr="00FE79C4" w:rsidRDefault="00027199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</w:rPr>
                        </w:pPr>
                      </w:p>
                      <w:p w:rsidR="00027199" w:rsidRPr="008953A4" w:rsidRDefault="00027199" w:rsidP="00FE79C4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>3L</w:t>
                        </w:r>
                        <w:r w:rsidRPr="008953A4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>250 mL</w:t>
                        </w:r>
                        <w:r w:rsidRPr="008953A4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 xml:space="preserve"> = ………………..</w:t>
                        </w:r>
                        <w:r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>mL</w:t>
                        </w:r>
                        <w:r w:rsidRPr="008953A4">
                          <w:rPr>
                            <w:rFonts w:ascii="Comic Sans MS" w:hAnsi="Comic Sans MS" w:cs="Comic Sans MS"/>
                            <w:b/>
                            <w:bCs/>
                            <w:noProof/>
                            <w:sz w:val="22"/>
                            <w:szCs w:val="22"/>
                          </w:rPr>
                          <w:tab/>
                        </w:r>
                      </w:p>
                      <w:p w:rsidR="00027199" w:rsidRDefault="00027199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    </w:t>
                        </w:r>
                      </w:p>
                      <w:p w:rsidR="00027199" w:rsidRDefault="00027199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 xml:space="preserve">            </w:t>
                        </w:r>
                      </w:p>
                      <w:p w:rsidR="00027199" w:rsidRDefault="00027199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  </w:t>
                        </w:r>
                      </w:p>
                      <w:p w:rsidR="00027199" w:rsidRDefault="00027199" w:rsidP="008937B3">
                        <w:pPr>
                          <w:rPr>
                            <w:rFonts w:ascii="Arial" w:hAnsi="Arial" w:cs="Arial"/>
                            <w:noProof/>
                          </w:rPr>
                        </w:pPr>
                        <w:r>
                          <w:rPr>
                            <w:rFonts w:ascii="Arial" w:hAnsi="Arial" w:cs="Arial"/>
                            <w:noProof/>
                          </w:rPr>
                          <w:t xml:space="preserve">        </w:t>
                        </w:r>
                      </w:p>
                      <w:p w:rsidR="00027199" w:rsidRPr="00E30B47" w:rsidRDefault="00027199" w:rsidP="008937B3">
                        <w:pP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 w:cs="Comic Sans MS"/>
                            <w:b/>
                            <w:bCs/>
                            <w:sz w:val="20"/>
                            <w:szCs w:val="20"/>
                          </w:rPr>
                          <w:t xml:space="preserve">           </w:t>
                        </w:r>
                      </w:p>
                    </w:txbxContent>
                  </v:textbox>
                </v:rect>
              </w:pict>
            </w:r>
          </w:p>
          <w:p w:rsidR="00027199" w:rsidRPr="00161668" w:rsidRDefault="00027199" w:rsidP="0014139F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027199" w:rsidRPr="00A70526" w:rsidRDefault="00027199" w:rsidP="008937B3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435" w:type="dxa"/>
          </w:tcPr>
          <w:p w:rsidR="00027199" w:rsidRPr="004F7560" w:rsidRDefault="00027199" w:rsidP="0016025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pict>
                <v:shape id="_x0000_s1042" type="#_x0000_t75" style="position:absolute;left:0;text-align:left;margin-left:342.35pt;margin-top:208.25pt;width:184.15pt;height:25.85pt;z-index:-251653632;visibility:visible;mso-position-horizontal-relative:text;mso-position-vertical-relative:text">
                  <v:imagedata r:id="rId17" o:title=""/>
                </v:shape>
              </w:pict>
            </w:r>
            <w:r>
              <w:rPr>
                <w:noProof/>
              </w:rPr>
              <w:pict>
                <v:group id="Group 27" o:spid="_x0000_s1043" style="position:absolute;left:0;text-align:left;margin-left:35.25pt;margin-top:9.85pt;width:89.05pt;height:36pt;z-index:251637248;mso-position-horizontal-relative:text;mso-position-vertical-relative:text" coordorigin="6620,1807" coordsize="1740,720">
                  <v:group id="Group 28" o:spid="_x0000_s1044" style="position:absolute;left:6620;top:1807;width:300;height:720" coordorigin="3680,6659" coordsize="300,720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9" o:spid="_x0000_s1045" type="#_x0000_t202" style="position:absolute;left:3680;top:6659;width:300;height:360;visibility:visible" filled="f" stroked="f">
                      <v:textbox inset="0,0,0,0">
                        <w:txbxContent>
                          <w:p w:rsidR="00027199" w:rsidRPr="00115540" w:rsidRDefault="00027199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0" o:spid="_x0000_s1046" style="position:absolute;visibility:visible" from="3680,7022" to="3941,7022" o:connectortype="straight" strokeweight="1.25pt"/>
                    <v:shape id="Text Box 31" o:spid="_x0000_s1047" type="#_x0000_t202" style="position:absolute;left:3680;top:7019;width:300;height:360;visibility:visible" filled="f" stroked="f">
                      <v:textbox inset="0,0,0,0">
                        <w:txbxContent>
                          <w:p w:rsidR="00027199" w:rsidRPr="004C73DD" w:rsidRDefault="00027199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4C73D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v:group>
                  <v:group id="Group 32" o:spid="_x0000_s1048" style="position:absolute;left:6980;top:1807;width:300;height:720" coordorigin="3680,6659" coordsize="300,720">
                    <v:shape id="Text Box 33" o:spid="_x0000_s1049" type="#_x0000_t202" style="position:absolute;left:3680;top:6659;width:300;height:360;visibility:visible" filled="f" stroked="f">
                      <v:textbox inset="0,0,0,0">
                        <w:txbxContent>
                          <w:p w:rsidR="00027199" w:rsidRPr="00115540" w:rsidRDefault="00027199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4" o:spid="_x0000_s1050" style="position:absolute;visibility:visible" from="3680,7022" to="3941,7022" o:connectortype="straight" strokeweight="1.25pt"/>
                    <v:shape id="Text Box 35" o:spid="_x0000_s1051" type="#_x0000_t202" style="position:absolute;left:3680;top:7019;width:300;height:360;visibility:visible" filled="f" stroked="f">
                      <v:textbox inset="0,0,0,0">
                        <w:txbxContent>
                          <w:p w:rsidR="00027199" w:rsidRPr="004C73DD" w:rsidRDefault="00027199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4C73D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v:group>
                  <v:group id="Group 36" o:spid="_x0000_s1052" style="position:absolute;left:7340;top:1807;width:300;height:720" coordorigin="3680,6659" coordsize="300,720">
                    <v:shape id="Text Box 37" o:spid="_x0000_s1053" type="#_x0000_t202" style="position:absolute;left:3680;top:6659;width:300;height:360;visibility:visible" filled="f" stroked="f">
                      <v:textbox inset="0,0,0,0">
                        <w:txbxContent>
                          <w:p w:rsidR="00027199" w:rsidRPr="00115540" w:rsidRDefault="00027199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8" o:spid="_x0000_s1054" style="position:absolute;visibility:visible" from="3680,7022" to="3941,7022" o:connectortype="straight" strokeweight="1.25pt"/>
                    <v:shape id="Text Box 39" o:spid="_x0000_s1055" type="#_x0000_t202" style="position:absolute;left:3680;top:7019;width:300;height:360;visibility:visible" filled="f" stroked="f">
                      <v:textbox inset="0,0,0,0">
                        <w:txbxContent>
                          <w:p w:rsidR="00027199" w:rsidRPr="00E21D28" w:rsidRDefault="00027199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E21D28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Group 40" o:spid="_x0000_s1056" style="position:absolute;left:7700;top:1807;width:300;height:720" coordorigin="3680,6659" coordsize="300,720">
                    <v:shape id="Text Box 41" o:spid="_x0000_s1057" type="#_x0000_t202" style="position:absolute;left:3680;top:6659;width:300;height:360;visibility:visible" filled="f" stroked="f">
                      <v:textbox inset="0,0,0,0">
                        <w:txbxContent>
                          <w:p w:rsidR="00027199" w:rsidRPr="00115540" w:rsidRDefault="00027199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115540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2" o:spid="_x0000_s1058" style="position:absolute;visibility:visible" from="3680,7022" to="3941,7022" o:connectortype="straight" strokeweight="1.25pt"/>
                    <v:shape id="Text Box 43" o:spid="_x0000_s1059" type="#_x0000_t202" style="position:absolute;left:3680;top:7019;width:300;height:360;visibility:visible" filled="f" stroked="f">
                      <v:textbox inset="0,0,0,0">
                        <w:txbxContent>
                          <w:p w:rsidR="00027199" w:rsidRPr="00E21D28" w:rsidRDefault="00027199" w:rsidP="00901CD8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v:group>
                  <v:group id="Group 44" o:spid="_x0000_s1060" style="position:absolute;left:8060;top:1807;width:300;height:720" coordorigin="3680,6659" coordsize="300,720">
                    <v:shape id="Text Box 45" o:spid="_x0000_s1061" type="#_x0000_t202" style="position:absolute;left:3680;top:6659;width:300;height:360;visibility:visible" filled="f" stroked="f">
                      <v:textbox inset="0,0,0,0">
                        <w:txbxContent>
                          <w:p w:rsidR="00027199" w:rsidRPr="00431FC8" w:rsidRDefault="00027199" w:rsidP="00191D79">
                            <w:pPr>
                              <w:pBdr>
                                <w:bottom w:val="single" w:sz="4" w:space="1" w:color="auto"/>
                              </w:pBdr>
                              <w:shd w:val="clear" w:color="auto" w:fill="FFFFFF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46" o:spid="_x0000_s1062" style="position:absolute;visibility:visible" from="3680,7022" to="3941,7022" o:connectortype="straight" strokeweight="1.25pt"/>
                    <v:shape id="Text Box 47" o:spid="_x0000_s1063" type="#_x0000_t202" style="position:absolute;left:3680;top:7019;width:300;height:360;visibility:visible" filled="f" stroked="f">
                      <v:textbox inset="0,0,0,0">
                        <w:txbxContent>
                          <w:p w:rsidR="00027199" w:rsidRPr="00431FC8" w:rsidRDefault="00027199" w:rsidP="00901CD8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027199" w:rsidRDefault="00027199" w:rsidP="0016025F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>
              <w:rPr>
                <w:rFonts w:ascii="Calibri" w:hAnsi="Calibri" w:cs="Calibri"/>
                <w:b/>
                <w:bCs/>
              </w:rPr>
              <w:t xml:space="preserve">                                      </w:t>
            </w: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sembol</w:t>
            </w:r>
            <w:r w:rsidRPr="002D3AFF">
              <w:rPr>
                <w:b/>
                <w:bCs/>
              </w:rPr>
              <w:t xml:space="preserve"> </w:t>
            </w: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kullanarak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 xml:space="preserve"> büyükte</w:t>
            </w:r>
          </w:p>
          <w:p w:rsidR="00027199" w:rsidRDefault="00027199" w:rsidP="0016025F">
            <w:pPr>
              <w:rPr>
                <w:b/>
                <w:bCs/>
              </w:rPr>
            </w:pPr>
          </w:p>
          <w:p w:rsidR="00027199" w:rsidRPr="00173059" w:rsidRDefault="00027199" w:rsidP="0016025F">
            <w:pPr>
              <w:rPr>
                <w:rFonts w:ascii="Comic Sans MS" w:hAnsi="Comic Sans MS" w:cs="Comic Sans MS"/>
                <w:b/>
                <w:bCs/>
              </w:rPr>
            </w:pP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küçüğe</w:t>
            </w:r>
            <w:r w:rsidRPr="00901CD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sıralayınız.</w:t>
            </w:r>
            <w:r>
              <w:rPr>
                <w:rFonts w:ascii="Calibri" w:hAnsi="Calibri" w:cs="Calibri"/>
                <w:b/>
                <w:bCs/>
              </w:rPr>
              <w:t xml:space="preserve"> (5P)    </w:t>
            </w:r>
          </w:p>
          <w:p w:rsidR="00027199" w:rsidRDefault="00027199" w:rsidP="0016025F">
            <w:pPr>
              <w:rPr>
                <w:b/>
                <w:bCs/>
                <w:sz w:val="16"/>
                <w:szCs w:val="16"/>
              </w:rPr>
            </w:pPr>
          </w:p>
          <w:p w:rsidR="00027199" w:rsidRDefault="00027199" w:rsidP="00A70526">
            <w:pPr>
              <w:rPr>
                <w:b/>
                <w:bCs/>
                <w:spacing w:val="6"/>
              </w:rPr>
            </w:pPr>
          </w:p>
          <w:p w:rsidR="00027199" w:rsidRDefault="00027199" w:rsidP="00A70526">
            <w:pPr>
              <w:rPr>
                <w:b/>
                <w:bCs/>
                <w:spacing w:val="6"/>
              </w:rPr>
            </w:pPr>
          </w:p>
          <w:p w:rsidR="00027199" w:rsidRDefault="00027199" w:rsidP="00A70526">
            <w:pPr>
              <w:rPr>
                <w:b/>
                <w:bCs/>
                <w:spacing w:val="6"/>
              </w:rPr>
            </w:pPr>
          </w:p>
          <w:p w:rsidR="00027199" w:rsidRDefault="00027199" w:rsidP="00A70526">
            <w:pPr>
              <w:rPr>
                <w:b/>
                <w:bCs/>
                <w:spacing w:val="6"/>
              </w:rPr>
            </w:pPr>
          </w:p>
          <w:p w:rsidR="00027199" w:rsidRDefault="00027199" w:rsidP="00A70526">
            <w:pPr>
              <w:rPr>
                <w:b/>
                <w:bCs/>
                <w:sz w:val="16"/>
                <w:szCs w:val="16"/>
              </w:rPr>
            </w:pPr>
            <w:r w:rsidRPr="002D3AFF">
              <w:rPr>
                <w:b/>
                <w:bCs/>
                <w:spacing w:val="6"/>
              </w:rPr>
              <w:br/>
            </w:r>
          </w:p>
          <w:p w:rsidR="00027199" w:rsidRPr="00A70526" w:rsidRDefault="00027199" w:rsidP="00A70526">
            <w:pPr>
              <w:rPr>
                <w:b/>
                <w:bCs/>
                <w:sz w:val="16"/>
                <w:szCs w:val="16"/>
              </w:rPr>
            </w:pPr>
          </w:p>
        </w:tc>
      </w:tr>
      <w:tr w:rsidR="00027199" w:rsidRPr="004F7560">
        <w:trPr>
          <w:trHeight w:val="2090"/>
        </w:trPr>
        <w:tc>
          <w:tcPr>
            <w:tcW w:w="5476" w:type="dxa"/>
          </w:tcPr>
          <w:p w:rsidR="00027199" w:rsidRDefault="00027199" w:rsidP="0011731B">
            <w:pPr>
              <w:rPr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position w:val="-24"/>
                <w:sz w:val="20"/>
                <w:szCs w:val="20"/>
              </w:rPr>
              <w:t xml:space="preserve"> </w:t>
            </w:r>
            <w:r w:rsidRPr="002872FE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t>S.7)</w:t>
            </w:r>
            <w:r w:rsidRPr="004F7560">
              <w:rPr>
                <w:rFonts w:ascii="Arial" w:hAnsi="Arial" w:cs="Arial"/>
              </w:rPr>
              <w:t xml:space="preserve"> </w:t>
            </w:r>
          </w:p>
          <w:p w:rsidR="00027199" w:rsidRDefault="00027199" w:rsidP="0011731B">
            <w:pPr>
              <w:rPr>
                <w:b/>
                <w:bCs/>
                <w:sz w:val="16"/>
                <w:szCs w:val="16"/>
              </w:rPr>
            </w:pPr>
            <w:r>
              <w:rPr>
                <w:noProof/>
              </w:rPr>
              <w:pict>
                <v:group id="Group 251" o:spid="_x0000_s1064" style="position:absolute;margin-left:3.5pt;margin-top:2.1pt;width:87pt;height:36pt;z-index:251661824" coordorigin="6619,15909" coordsize="1740,720">
                  <v:group id="Group 252" o:spid="_x0000_s1065" style="position:absolute;left:6619;top:15909;width:300;height:720" coordorigin="3680,6659" coordsize="300,720">
                    <v:shape id="Text Box 253" o:spid="_x0000_s1066" type="#_x0000_t202" style="position:absolute;left:3680;top:6659;width:300;height:360;visibility:visible" filled="f" stroked="f">
                      <v:textbox inset="0,0,0,0">
                        <w:txbxContent>
                          <w:p w:rsidR="00027199" w:rsidRPr="00AE2E7D" w:rsidRDefault="00027199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54" o:spid="_x0000_s1067" style="position:absolute;visibility:visible" from="3680,7022" to="3941,7022" o:connectortype="straight" strokeweight="1.25pt"/>
                    <v:shape id="Text Box 255" o:spid="_x0000_s1068" type="#_x0000_t202" style="position:absolute;left:3680;top:7019;width:300;height:360;visibility:visible" filled="f" stroked="f">
                      <v:textbox inset="0,0,0,0">
                        <w:txbxContent>
                          <w:p w:rsidR="00027199" w:rsidRPr="006254A4" w:rsidRDefault="00027199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56" o:spid="_x0000_s1069" style="position:absolute;left:8059;top:15909;width:300;height:720" coordorigin="3680,6659" coordsize="300,720">
                    <v:shape id="Text Box 257" o:spid="_x0000_s1070" type="#_x0000_t202" style="position:absolute;left:3680;top:6659;width:300;height:360;visibility:visible" filled="f" stroked="f">
                      <v:textbox inset="0,0,0,0">
                        <w:txbxContent>
                          <w:p w:rsidR="00027199" w:rsidRPr="00431FC8" w:rsidRDefault="00027199" w:rsidP="0022117A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line id="Line 258" o:spid="_x0000_s1071" style="position:absolute;visibility:visible" from="3680,7022" to="3941,7022" o:connectortype="straight" strokeweight="1.25pt"/>
                    <v:shape id="Text Box 259" o:spid="_x0000_s1072" type="#_x0000_t202" style="position:absolute;left:3680;top:7019;width:300;height:360;visibility:visible" filled="f" stroked="f">
                      <v:textbox inset="0,0,0,0">
                        <w:txbxContent>
                          <w:p w:rsidR="00027199" w:rsidRPr="00431FC8" w:rsidRDefault="00027199" w:rsidP="0022117A">
                            <w:pPr>
                              <w:pBdr>
                                <w:top w:val="single" w:sz="4" w:space="1" w:color="auto"/>
                              </w:pBd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0" o:spid="_x0000_s1073" style="position:absolute;left:7699;top:15909;width:300;height:720" coordorigin="3680,6659" coordsize="300,720">
                    <v:shape id="Text Box 261" o:spid="_x0000_s1074" type="#_x0000_t202" style="position:absolute;left:3680;top:6659;width:300;height:360;visibility:visible" filled="f" stroked="f">
                      <v:textbox inset="0,0,0,0">
                        <w:txbxContent>
                          <w:p w:rsidR="00027199" w:rsidRPr="006254A4" w:rsidRDefault="00027199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62" o:spid="_x0000_s1075" style="position:absolute;visibility:visible" from="3680,7022" to="3941,7022" o:connectortype="straight" strokeweight="1.25pt"/>
                    <v:shape id="Text Box 263" o:spid="_x0000_s1076" type="#_x0000_t202" style="position:absolute;left:3680;top:7019;width:300;height:360;visibility:visible" filled="f" stroked="f">
                      <v:textbox inset="0,0,0,0">
                        <w:txbxContent>
                          <w:p w:rsidR="00027199" w:rsidRPr="006254A4" w:rsidRDefault="00027199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4" o:spid="_x0000_s1077" style="position:absolute;left:7339;top:15909;width:300;height:720" coordorigin="3680,6659" coordsize="300,720">
                    <v:shape id="Text Box 265" o:spid="_x0000_s1078" type="#_x0000_t202" style="position:absolute;left:3680;top:6659;width:300;height:360;visibility:visible" filled="f" stroked="f">
                      <v:textbox inset="0,0,0,0">
                        <w:txbxContent>
                          <w:p w:rsidR="00027199" w:rsidRPr="00AE2E7D" w:rsidRDefault="00027199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266" o:spid="_x0000_s1079" style="position:absolute;visibility:visible" from="3680,7022" to="3941,7022" o:connectortype="straight" strokeweight="1.25pt"/>
                    <v:shape id="Text Box 267" o:spid="_x0000_s1080" type="#_x0000_t202" style="position:absolute;left:3680;top:7019;width:300;height:360;visibility:visible" filled="f" stroked="f">
                      <v:textbox inset="0,0,0,0">
                        <w:txbxContent>
                          <w:p w:rsidR="00027199" w:rsidRPr="00AE2E7D" w:rsidRDefault="00027199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AE2E7D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8" o:spid="_x0000_s1081" style="position:absolute;left:6979;top:15909;width:300;height:720" coordorigin="3680,6659" coordsize="300,720">
                    <v:shape id="Text Box 269" o:spid="_x0000_s1082" type="#_x0000_t202" style="position:absolute;left:3680;top:6659;width:300;height:360;visibility:visible" filled="f" stroked="f">
                      <v:textbox inset="0,0,0,0">
                        <w:txbxContent>
                          <w:p w:rsidR="00027199" w:rsidRPr="006254A4" w:rsidRDefault="00027199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270" o:spid="_x0000_s1083" style="position:absolute;visibility:visible" from="3680,7022" to="3941,7022" o:connectortype="straight" strokeweight="1.25pt"/>
                    <v:shape id="Text Box 271" o:spid="_x0000_s1084" type="#_x0000_t202" style="position:absolute;left:3680;top:7019;width:300;height:360;visibility:visible" filled="f" stroked="f">
                      <v:textbox inset="0,0,0,0">
                        <w:txbxContent>
                          <w:p w:rsidR="00027199" w:rsidRPr="006254A4" w:rsidRDefault="00027199" w:rsidP="0011731B">
                            <w:pPr>
                              <w:jc w:val="center"/>
                              <w:rPr>
                                <w:rFonts w:ascii="Comic Sans MS" w:hAnsi="Comic Sans MS" w:cs="Comic Sans MS"/>
                                <w:b/>
                                <w:bCs/>
                              </w:rPr>
                            </w:pPr>
                            <w:r w:rsidRPr="006254A4">
                              <w:rPr>
                                <w:rFonts w:ascii="Comic Sans MS" w:hAnsi="Comic Sans MS" w:cs="Comic Sans MS"/>
                                <w:b/>
                                <w:bCs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027199" w:rsidRPr="00A70526" w:rsidRDefault="00027199" w:rsidP="0011731B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</w:t>
            </w:r>
            <w:r w:rsidRPr="00A7052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Sembol kullanarak</w:t>
            </w:r>
            <w:r w:rsidRPr="002D3AFF">
              <w:rPr>
                <w:b/>
                <w:bCs/>
                <w:u w:val="single"/>
              </w:rPr>
              <w:t xml:space="preserve"> 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küçükten</w:t>
            </w:r>
          </w:p>
          <w:p w:rsidR="00027199" w:rsidRPr="002D3AFF" w:rsidRDefault="00027199" w:rsidP="0011731B">
            <w:pPr>
              <w:ind w:right="-480"/>
              <w:rPr>
                <w:b/>
                <w:bCs/>
              </w:rPr>
            </w:pPr>
          </w:p>
          <w:p w:rsidR="00027199" w:rsidRPr="002D3AFF" w:rsidRDefault="00027199" w:rsidP="0011731B">
            <w:pPr>
              <w:ind w:right="-48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 xml:space="preserve"> </w:t>
            </w:r>
            <w:r w:rsidRPr="006254A4">
              <w:rPr>
                <w:rFonts w:ascii="Comic Sans MS" w:hAnsi="Comic Sans MS" w:cs="Comic Sans MS"/>
                <w:b/>
                <w:bCs/>
                <w:color w:val="C00000"/>
                <w:sz w:val="20"/>
                <w:szCs w:val="20"/>
                <w:u w:val="single"/>
              </w:rPr>
              <w:t>büyüğe</w:t>
            </w:r>
            <w:r w:rsidRPr="00A7052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sıralayınız</w:t>
            </w:r>
            <w:r>
              <w:rPr>
                <w:b/>
                <w:bCs/>
              </w:rPr>
              <w:t xml:space="preserve">.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(5</w:t>
            </w:r>
            <w:r w:rsidRPr="004F3F9B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P)</w:t>
            </w:r>
          </w:p>
          <w:p w:rsidR="00027199" w:rsidRDefault="00027199" w:rsidP="0011731B">
            <w:pPr>
              <w:rPr>
                <w:rFonts w:ascii="Arial" w:hAnsi="Arial" w:cs="Arial"/>
              </w:rPr>
            </w:pPr>
          </w:p>
          <w:p w:rsidR="00027199" w:rsidRDefault="00027199" w:rsidP="001173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</w:p>
          <w:p w:rsidR="00027199" w:rsidRDefault="00027199" w:rsidP="001173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027199" w:rsidRPr="004F7560" w:rsidRDefault="00027199" w:rsidP="0011731B">
            <w:pPr>
              <w:rPr>
                <w:rFonts w:ascii="Arial" w:hAnsi="Arial" w:cs="Arial"/>
              </w:rPr>
            </w:pPr>
          </w:p>
        </w:tc>
        <w:tc>
          <w:tcPr>
            <w:tcW w:w="5435" w:type="dxa"/>
          </w:tcPr>
          <w:p w:rsidR="00027199" w:rsidRPr="0011731B" w:rsidRDefault="00027199" w:rsidP="0016025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S.8)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40306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Aşağıdaki sayı doğrusu üzerinde gösterilen harflere karşılık gelen kesirleri  yazınız.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(6p)</w:t>
            </w:r>
          </w:p>
          <w:p w:rsidR="00027199" w:rsidRPr="0022117A" w:rsidRDefault="00027199" w:rsidP="0016025F">
            <w:pPr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22117A">
              <w:rPr>
                <w:rFonts w:ascii="Arial" w:hAnsi="Arial" w:cs="Arial"/>
                <w:color w:val="000000"/>
              </w:rPr>
              <w:t xml:space="preserve">                </w:t>
            </w:r>
            <w:r w:rsidRPr="0022117A">
              <w:rPr>
                <w:rFonts w:ascii="Comic Sans MS" w:hAnsi="Comic Sans MS" w:cs="Comic Sans MS"/>
                <w:b/>
                <w:bCs/>
                <w:color w:val="000000"/>
                <w:sz w:val="22"/>
                <w:szCs w:val="22"/>
              </w:rPr>
              <w:t>A                B           C</w:t>
            </w:r>
          </w:p>
          <w:p w:rsidR="00027199" w:rsidRPr="00FE79C4" w:rsidRDefault="00027199" w:rsidP="00FE79C4">
            <w:pPr>
              <w:tabs>
                <w:tab w:val="left" w:pos="2040"/>
              </w:tabs>
              <w:rPr>
                <w:rFonts w:ascii="Arial" w:hAnsi="Arial" w:cs="Arial"/>
                <w:b/>
                <w:bCs/>
              </w:rPr>
            </w:pPr>
            <w:r>
              <w:rPr>
                <w:noProof/>
              </w:rPr>
              <w:pict>
                <v:line id="Line 124" o:spid="_x0000_s1085" style="position:absolute;z-index:251641344;visibility:visible" from="197.8pt,6.5pt" to="197.8pt,29.7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line id="Line 123" o:spid="_x0000_s1086" style="position:absolute;z-index:251640320;visibility:visible" from="144.1pt,6.5pt" to="145.15pt,29.7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line id="Line 122" o:spid="_x0000_s1087" style="position:absolute;z-index:251639296;visibility:visible" from="57.5pt,6.5pt" to="57.5pt,24.5pt" strokecolor="#c00000" strokeweight="1.25pt">
                  <v:stroke endarrow="block"/>
                </v:line>
              </w:pict>
            </w:r>
            <w:r>
              <w:rPr>
                <w:noProof/>
              </w:rPr>
              <w:pict>
                <v:shape id="Resim 1" o:spid="_x0000_s1088" type="#_x0000_t75" style="position:absolute;margin-left:1.25pt;margin-top:-.2pt;width:253.5pt;height:26.25pt;z-index:-251678208;visibility:visible">
                  <v:imagedata r:id="rId18" o:title=""/>
                </v:shape>
              </w:pict>
            </w:r>
            <w:r w:rsidRPr="00FE79C4">
              <w:rPr>
                <w:rFonts w:ascii="Arial" w:hAnsi="Arial" w:cs="Arial"/>
              </w:rPr>
              <w:tab/>
            </w:r>
          </w:p>
          <w:p w:rsidR="00027199" w:rsidRPr="004F7560" w:rsidRDefault="00027199" w:rsidP="0016025F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pict>
                <v:group id="Group 131" o:spid="_x0000_s1089" style="position:absolute;left:0;text-align:left;margin-left:189.3pt;margin-top:15.95pt;width:27.15pt;height:38.25pt;z-index:251644416" coordorigin="927,4451" coordsize="543,720">
                  <v:rect id="Rectangle 132" o:spid="_x0000_s1090" style="position:absolute;left:927;top:4451;width:543;height:720;visibility:visible" strokecolor="white">
                    <v:textbox inset="1mm,,1mm">
                      <w:txbxContent>
                        <w:p w:rsidR="00027199" w:rsidRPr="00285961" w:rsidRDefault="00027199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027199" w:rsidRPr="00285961" w:rsidRDefault="00027199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33" o:spid="_x0000_s1091" style="position:absolute;visibility:visible" from="927,4811" to="1287,4811" o:connectortype="straight"/>
                </v:group>
              </w:pict>
            </w:r>
            <w:r>
              <w:rPr>
                <w:noProof/>
              </w:rPr>
              <w:pict>
                <v:group id="Group 128" o:spid="_x0000_s1092" style="position:absolute;left:0;text-align:left;margin-left:133.3pt;margin-top:15.95pt;width:27.15pt;height:38.25pt;z-index:251643392" coordorigin="927,4451" coordsize="543,720">
                  <v:rect id="Rectangle 129" o:spid="_x0000_s1093" style="position:absolute;left:927;top:4451;width:543;height:720;visibility:visible" strokecolor="white">
                    <v:textbox inset="1mm,,1mm">
                      <w:txbxContent>
                        <w:p w:rsidR="00027199" w:rsidRPr="00285961" w:rsidRDefault="00027199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027199" w:rsidRPr="00285961" w:rsidRDefault="00027199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30" o:spid="_x0000_s1094" style="position:absolute;visibility:visible" from="927,4811" to="1287,4811" o:connectortype="straight"/>
                </v:group>
              </w:pict>
            </w:r>
            <w:r>
              <w:rPr>
                <w:noProof/>
              </w:rPr>
              <w:pict>
                <v:group id="Group 125" o:spid="_x0000_s1095" style="position:absolute;left:0;text-align:left;margin-left:44.95pt;margin-top:10.7pt;width:27.15pt;height:38.25pt;z-index:251642368" coordorigin="927,4451" coordsize="543,720">
                  <v:rect id="Rectangle 126" o:spid="_x0000_s1096" style="position:absolute;left:927;top:4451;width:543;height:720;visibility:visible" strokecolor="white">
                    <v:textbox inset="1mm,,1mm">
                      <w:txbxContent>
                        <w:p w:rsidR="00027199" w:rsidRPr="00285961" w:rsidRDefault="00027199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rPr>
                              <w:rFonts w:ascii="Comic Sans MS" w:hAnsi="Comic Sans MS" w:cs="Comic Sans MS"/>
                            </w:rPr>
                            <w:t xml:space="preserve"> </w:t>
                          </w:r>
                        </w:p>
                        <w:p w:rsidR="00027199" w:rsidRPr="00285961" w:rsidRDefault="00027199" w:rsidP="00D1709F">
                          <w:pPr>
                            <w:rPr>
                              <w:rFonts w:ascii="Comic Sans MS" w:hAnsi="Comic Sans MS" w:cs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27" o:spid="_x0000_s1097" style="position:absolute;visibility:visible" from="927,4811" to="1287,4811" o:connectortype="straight"/>
                </v:group>
              </w:pict>
            </w:r>
            <w:r>
              <w:rPr>
                <w:rFonts w:ascii="Arial" w:hAnsi="Arial" w:cs="Arial"/>
              </w:rPr>
              <w:t xml:space="preserve">  </w:t>
            </w:r>
          </w:p>
        </w:tc>
      </w:tr>
      <w:tr w:rsidR="00027199" w:rsidRPr="004F7560">
        <w:trPr>
          <w:trHeight w:val="2376"/>
        </w:trPr>
        <w:tc>
          <w:tcPr>
            <w:tcW w:w="5476" w:type="dxa"/>
          </w:tcPr>
          <w:p w:rsidR="00027199" w:rsidRDefault="00027199" w:rsidP="008F5F8C">
            <w:pPr>
              <w:ind w:hanging="142"/>
              <w:rPr>
                <w:rFonts w:ascii="Comic Sans MS" w:hAnsi="Comic Sans MS"/>
                <w:b/>
                <w:bCs/>
                <w:color w:val="000000"/>
              </w:rPr>
            </w:pPr>
            <w:r>
              <w:rPr>
                <w:rFonts w:ascii="Comic Sans MS" w:hAnsi="Comic Sans MS"/>
              </w:rPr>
              <w:t xml:space="preserve"> S.9)</w:t>
            </w:r>
            <w:r w:rsidRPr="002A6819">
              <w:rPr>
                <w:rFonts w:ascii="Arial" w:hAnsi="Arial" w:cs="Arial"/>
                <w:b/>
                <w:bCs/>
              </w:rPr>
              <w:t xml:space="preserve"> </w:t>
            </w:r>
            <w:r w:rsidRPr="008F5F8C">
              <w:rPr>
                <w:rFonts w:ascii="Comic Sans MS" w:hAnsi="Comic Sans MS" w:cs="Comic Sans MS"/>
                <w:b/>
                <w:bCs/>
                <w:color w:val="000000"/>
                <w:position w:val="-24"/>
                <w:sz w:val="22"/>
                <w:szCs w:val="22"/>
              </w:rPr>
              <w:object w:dxaOrig="320" w:dyaOrig="620">
                <v:shape id="_x0000_i1045" type="#_x0000_t75" style="width:15.75pt;height:30.75pt" o:ole="">
                  <v:imagedata r:id="rId19" o:title=""/>
                </v:shape>
                <o:OLEObject Type="Embed" ProgID="Equation.3" ShapeID="_x0000_i1045" DrawAspect="Content" ObjectID="_1487504487" r:id="rId20"/>
              </w:object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kesri basit kesir olduğuna göre  P  yerine yazılabilecek en büyük doğal sayı kaçtır?</w:t>
            </w:r>
            <w:r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(5p)</w:t>
            </w:r>
          </w:p>
          <w:p w:rsidR="00027199" w:rsidRPr="008F5F8C" w:rsidRDefault="00027199" w:rsidP="008F5F8C">
            <w:pPr>
              <w:ind w:hanging="142"/>
              <w:rPr>
                <w:rFonts w:ascii="Comic Sans MS" w:hAnsi="Comic Sans MS"/>
                <w:b/>
                <w:bCs/>
                <w:color w:val="000000"/>
              </w:rPr>
            </w:pPr>
          </w:p>
          <w:p w:rsidR="00027199" w:rsidRPr="008F5F8C" w:rsidRDefault="00027199" w:rsidP="008F5F8C">
            <w:pPr>
              <w:spacing w:after="200" w:line="276" w:lineRule="auto"/>
              <w:rPr>
                <w:rFonts w:ascii="Comic Sans MS" w:hAnsi="Comic Sans MS"/>
                <w:b/>
                <w:bCs/>
                <w:color w:val="000000"/>
              </w:rPr>
            </w:pP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>A)10</w:t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  <w:t>B)  11</w:t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  <w:t>C) 12</w:t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</w:r>
            <w:r w:rsidRPr="008F5F8C">
              <w:rPr>
                <w:rFonts w:ascii="Comic Sans MS" w:hAnsi="Comic Sans MS"/>
                <w:b/>
                <w:bCs/>
                <w:color w:val="000000"/>
                <w:sz w:val="22"/>
                <w:szCs w:val="22"/>
              </w:rPr>
              <w:tab/>
              <w:t>D) 13</w:t>
            </w:r>
          </w:p>
          <w:p w:rsidR="00027199" w:rsidRPr="002A6819" w:rsidRDefault="00027199" w:rsidP="00E6796E">
            <w:pPr>
              <w:spacing w:after="20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435" w:type="dxa"/>
          </w:tcPr>
          <w:p w:rsidR="00027199" w:rsidRPr="0011731B" w:rsidRDefault="00027199" w:rsidP="0087576B">
            <w:pPr>
              <w:tabs>
                <w:tab w:val="left" w:pos="540"/>
              </w:tabs>
              <w:rPr>
                <w:rFonts w:ascii="Comic Sans MS" w:hAnsi="Comic Sans MS" w:cs="Comic Sans MS"/>
                <w:b/>
                <w:bCs/>
              </w:rPr>
            </w:pPr>
            <w:r>
              <w:rPr>
                <w:noProof/>
              </w:rPr>
              <w:pict>
                <v:shape id="_x0000_s1098" type="#_x0000_t75" style="position:absolute;margin-left:151.3pt;margin-top:28.2pt;width:71.15pt;height:43.55pt;z-index:251646464;mso-position-horizontal-relative:text;mso-position-vertical-relative:text">
                  <v:imagedata r:id="rId21" o:title=""/>
                </v:shape>
                <o:OLEObject Type="Embed" ProgID="PBrush" ShapeID="_x0000_s1098" DrawAspect="Content" ObjectID="_1487504491" r:id="rId22"/>
              </w:pic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S.10</w:t>
            </w:r>
            <w:r w:rsidRPr="00B5141B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). </w:t>
            </w:r>
            <w:r w:rsidRPr="00B666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Verilen şekillerden hangisi </w:t>
            </w:r>
            <w:r w:rsidRPr="0011731B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>basit kesirle</w:t>
            </w:r>
            <w:r w:rsidRPr="00B666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ifade edilir?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(5p)</w:t>
            </w:r>
          </w:p>
          <w:p w:rsidR="00027199" w:rsidRDefault="00027199" w:rsidP="008953A4">
            <w:pPr>
              <w:tabs>
                <w:tab w:val="num" w:pos="0"/>
                <w:tab w:val="left" w:pos="540"/>
              </w:tabs>
              <w:rPr>
                <w:rFonts w:ascii="ALFABET98" w:hAnsi="ALFABET98" w:cs="ALFABET98"/>
                <w:b/>
                <w:bCs/>
              </w:rPr>
            </w:pPr>
            <w:r>
              <w:rPr>
                <w:noProof/>
              </w:rPr>
              <w:pict>
                <v:shape id="_x0000_s1099" type="#_x0000_t75" style="position:absolute;margin-left:26.95pt;margin-top:6.9pt;width:71.15pt;height:37.65pt;z-index:251645440">
                  <v:imagedata r:id="rId23" o:title=""/>
                </v:shape>
                <o:OLEObject Type="Embed" ProgID="PBrush" ShapeID="_x0000_s1099" DrawAspect="Content" ObjectID="_1487504492" r:id="rId24"/>
              </w:pict>
            </w:r>
          </w:p>
          <w:p w:rsidR="00027199" w:rsidRDefault="00027199" w:rsidP="008953A4">
            <w:pPr>
              <w:tabs>
                <w:tab w:val="num" w:pos="0"/>
                <w:tab w:val="left" w:pos="540"/>
              </w:tabs>
              <w:rPr>
                <w:rFonts w:ascii="ALFABET98" w:hAnsi="ALFABET98" w:cs="ALFABET98"/>
                <w:b/>
                <w:bCs/>
              </w:rPr>
            </w:pPr>
            <w:r w:rsidRPr="00B666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A)</w:t>
            </w:r>
            <w:r>
              <w:rPr>
                <w:rFonts w:ascii="ALFABET98" w:hAnsi="ALFABET98" w:cs="ALFABET98"/>
                <w:b/>
                <w:bCs/>
              </w:rPr>
              <w:t xml:space="preserve">               </w:t>
            </w:r>
            <w:r w:rsidRPr="00B666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B)</w:t>
            </w:r>
            <w:r>
              <w:rPr>
                <w:rFonts w:ascii="ALFABET98" w:hAnsi="ALFABET98" w:cs="ALFABET98"/>
                <w:b/>
                <w:bCs/>
              </w:rPr>
              <w:t xml:space="preserve">  </w:t>
            </w:r>
          </w:p>
          <w:p w:rsidR="00027199" w:rsidRDefault="00027199" w:rsidP="0087576B">
            <w:pPr>
              <w:tabs>
                <w:tab w:val="num" w:pos="0"/>
                <w:tab w:val="left" w:pos="540"/>
              </w:tabs>
              <w:ind w:left="180" w:hanging="180"/>
              <w:rPr>
                <w:rFonts w:ascii="ALFABET98" w:hAnsi="ALFABET98" w:cs="ALFABET98"/>
                <w:b/>
                <w:bCs/>
              </w:rPr>
            </w:pPr>
            <w:r>
              <w:rPr>
                <w:noProof/>
              </w:rPr>
              <w:pict>
                <v:shape id="_x0000_s1100" type="#_x0000_t75" style="position:absolute;left:0;text-align:left;margin-left:154.5pt;margin-top:12.15pt;width:61.95pt;height:31.8pt;z-index:251648512">
                  <v:imagedata r:id="rId25" o:title=""/>
                </v:shape>
                <o:OLEObject Type="Embed" ProgID="PBrush" ShapeID="_x0000_s1100" DrawAspect="Content" ObjectID="_1487504493" r:id="rId26"/>
              </w:pict>
            </w:r>
            <w:r>
              <w:rPr>
                <w:noProof/>
              </w:rPr>
              <w:pict>
                <v:shape id="_x0000_s1101" type="#_x0000_t75" style="position:absolute;left:0;text-align:left;margin-left:26.45pt;margin-top:11.8pt;width:67.8pt;height:39.35pt;z-index:251647488">
                  <v:imagedata r:id="rId27" o:title=""/>
                </v:shape>
                <o:OLEObject Type="Embed" ProgID="PBrush" ShapeID="_x0000_s1101" DrawAspect="Content" ObjectID="_1487504494" r:id="rId28"/>
              </w:pict>
            </w:r>
          </w:p>
          <w:p w:rsidR="00027199" w:rsidRDefault="00027199" w:rsidP="0022117A">
            <w:pPr>
              <w:tabs>
                <w:tab w:val="num" w:pos="0"/>
                <w:tab w:val="left" w:pos="540"/>
                <w:tab w:val="left" w:pos="2745"/>
              </w:tabs>
              <w:ind w:left="180" w:hanging="180"/>
              <w:rPr>
                <w:rFonts w:ascii="ALFABET98" w:hAnsi="ALFABET98" w:cs="ALFABET98"/>
                <w:b/>
                <w:bCs/>
              </w:rPr>
            </w:pPr>
            <w:r>
              <w:rPr>
                <w:rFonts w:ascii="ALFABET98" w:hAnsi="ALFABET98" w:cs="ALFABET98"/>
                <w:b/>
                <w:bCs/>
              </w:rPr>
              <w:t xml:space="preserve">  </w:t>
            </w:r>
          </w:p>
          <w:p w:rsidR="00027199" w:rsidRPr="0022117A" w:rsidRDefault="00027199" w:rsidP="00A16FF3">
            <w:pPr>
              <w:tabs>
                <w:tab w:val="num" w:pos="0"/>
                <w:tab w:val="left" w:pos="540"/>
                <w:tab w:val="left" w:pos="2745"/>
              </w:tabs>
              <w:rPr>
                <w:rFonts w:ascii="ALFABET98" w:hAnsi="ALFABET98" w:cs="ALFABET98"/>
                <w:b/>
                <w:bCs/>
              </w:rPr>
            </w:pPr>
            <w:r w:rsidRPr="00B666B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C)</w:t>
            </w:r>
            <w:r>
              <w:rPr>
                <w:rFonts w:ascii="ALFABET98" w:hAnsi="ALFABET98" w:cs="ALFABET98"/>
                <w:b/>
                <w:bCs/>
              </w:rPr>
              <w:t xml:space="preserve">               </w:t>
            </w:r>
            <w:r w:rsidRPr="0022117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D)</w:t>
            </w:r>
          </w:p>
        </w:tc>
      </w:tr>
    </w:tbl>
    <w:tbl>
      <w:tblPr>
        <w:tblpPr w:leftFromText="141" w:rightFromText="141" w:vertAnchor="text" w:horzAnchor="margin" w:tblpY="-136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482"/>
        <w:gridCol w:w="5376"/>
      </w:tblGrid>
      <w:tr w:rsidR="00027199" w:rsidRPr="004F7560">
        <w:trPr>
          <w:trHeight w:val="3660"/>
        </w:trPr>
        <w:tc>
          <w:tcPr>
            <w:tcW w:w="5482" w:type="dxa"/>
          </w:tcPr>
          <w:p w:rsidR="00027199" w:rsidRPr="004F7560" w:rsidRDefault="00027199" w:rsidP="00A16FF3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:rsidR="00027199" w:rsidRPr="007A23C4" w:rsidRDefault="00027199" w:rsidP="00A16FF3">
            <w:pPr>
              <w:rPr>
                <w:rFonts w:ascii="Cambria" w:hAnsi="Cambria" w:cs="Cambria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S.11</w:t>
            </w:r>
            <w:r w:rsidRPr="007A23C4">
              <w:rPr>
                <w:rFonts w:ascii="Cambria" w:hAnsi="Cambria" w:cs="Cambria"/>
                <w:sz w:val="22"/>
                <w:szCs w:val="22"/>
              </w:rPr>
              <w:t>)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Nuri’nin annesi 81</w:t>
            </w:r>
            <w:r w:rsidRPr="007A23C4">
              <w:rPr>
                <w:rFonts w:ascii="Cambria" w:hAnsi="Cambria" w:cs="Cambria"/>
                <w:sz w:val="22"/>
                <w:szCs w:val="22"/>
              </w:rPr>
              <w:t xml:space="preserve"> tane köy yumurtasının</w:t>
            </w:r>
          </w:p>
          <w:p w:rsidR="00027199" w:rsidRPr="007A23C4" w:rsidRDefault="00027199" w:rsidP="00A16FF3">
            <w:pPr>
              <w:rPr>
                <w:rFonts w:ascii="Cambria" w:hAnsi="Cambria" w:cs="Cambria"/>
              </w:rPr>
            </w:pPr>
            <w:r w:rsidRPr="007A23C4">
              <w:rPr>
                <w:rFonts w:ascii="Cambria" w:hAnsi="Cambria" w:cs="Cambria"/>
                <w:sz w:val="22"/>
                <w:szCs w:val="22"/>
              </w:rPr>
              <w:t xml:space="preserve">  </w:t>
            </w:r>
            <w:r w:rsidRPr="00B567E4">
              <w:rPr>
                <w:rFonts w:ascii="Cambria" w:hAnsi="Cambria" w:cs="Cambria"/>
                <w:position w:val="-24"/>
                <w:sz w:val="22"/>
                <w:szCs w:val="22"/>
              </w:rPr>
              <w:object w:dxaOrig="220" w:dyaOrig="620">
                <v:shape id="_x0000_i1054" type="#_x0000_t75" style="width:11.25pt;height:30.75pt" o:ole="">
                  <v:imagedata r:id="rId29" o:title=""/>
                </v:shape>
                <o:OLEObject Type="Embed" ProgID="Equation.3" ShapeID="_x0000_i1054" DrawAspect="Content" ObjectID="_1487504488" r:id="rId30"/>
              </w:object>
            </w:r>
            <w:r w:rsidRPr="007A23C4">
              <w:rPr>
                <w:rFonts w:ascii="Cambria" w:hAnsi="Cambria" w:cs="Cambria"/>
                <w:sz w:val="22"/>
                <w:szCs w:val="22"/>
              </w:rPr>
              <w:t>’sini sattı.</w:t>
            </w:r>
            <w:r w:rsidRPr="007A23C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Nuri’nin annesi kaç yumurta satmıştır?</w:t>
            </w:r>
          </w:p>
          <w:p w:rsidR="00027199" w:rsidRPr="007E3421" w:rsidRDefault="00027199" w:rsidP="00A16FF3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ambria" w:hAnsi="Cambria" w:cs="Cambria"/>
                <w:b/>
                <w:bCs/>
              </w:rPr>
              <w:t>(5p)</w:t>
            </w:r>
          </w:p>
          <w:p w:rsidR="00027199" w:rsidRPr="004F7560" w:rsidRDefault="00027199" w:rsidP="00A16FF3">
            <w:pPr>
              <w:rPr>
                <w:rFonts w:ascii="Arial" w:hAnsi="Arial" w:cs="Arial"/>
              </w:rPr>
            </w:pPr>
            <w:r>
              <w:rPr>
                <w:noProof/>
              </w:rPr>
              <w:pict>
                <v:roundrect id="AutoShape 280" o:spid="_x0000_s1102" style="position:absolute;margin-left:-1.65pt;margin-top:5.3pt;width:264.1pt;height:110.1pt;z-index:251663872;visibility:visible" arcsize="10923f" strokecolor="#00b050" strokeweight="1.25pt">
                  <v:textbox>
                    <w:txbxContent>
                      <w:p w:rsidR="00027199" w:rsidRPr="006B0D97" w:rsidRDefault="00027199" w:rsidP="00A16FF3">
                        <w:pPr>
                          <w:rPr>
                            <w:b/>
                            <w:bCs/>
                          </w:rPr>
                        </w:pPr>
                        <w:r w:rsidRPr="006B0D97">
                          <w:rPr>
                            <w:b/>
                            <w:bCs/>
                          </w:rPr>
                          <w:t>Çözüm:</w:t>
                        </w:r>
                      </w:p>
                      <w:p w:rsidR="00027199" w:rsidRDefault="00027199" w:rsidP="00A16FF3"/>
                    </w:txbxContent>
                  </v:textbox>
                </v:roundrect>
              </w:pict>
            </w:r>
          </w:p>
        </w:tc>
        <w:tc>
          <w:tcPr>
            <w:tcW w:w="5376" w:type="dxa"/>
          </w:tcPr>
          <w:p w:rsidR="00027199" w:rsidRPr="00B567E4" w:rsidRDefault="00027199" w:rsidP="00A16FF3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S.12)</w:t>
            </w:r>
            <w:r w:rsidRPr="00B567E4">
              <w:rPr>
                <w:rFonts w:ascii="Calibri" w:hAnsi="Calibri" w:cs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B567E4">
              <w:rPr>
                <w:rFonts w:ascii="Cambria" w:hAnsi="Cambria" w:cs="Cambria"/>
                <w:b/>
                <w:bCs/>
                <w:sz w:val="22"/>
                <w:szCs w:val="22"/>
              </w:rPr>
              <w:t>Bir sınıftaki 28 öğrencinin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  </w:t>
            </w:r>
            <w:r w:rsidRPr="00B567E4">
              <w:rPr>
                <w:rFonts w:ascii="Cambria" w:hAnsi="Cambria" w:cs="Cambria"/>
                <w:position w:val="-24"/>
                <w:sz w:val="22"/>
                <w:szCs w:val="22"/>
              </w:rPr>
              <w:object w:dxaOrig="240" w:dyaOrig="620">
                <v:shape id="_x0000_i1055" type="#_x0000_t75" style="width:12pt;height:30.75pt" o:ole="">
                  <v:imagedata r:id="rId31" o:title=""/>
                </v:shape>
                <o:OLEObject Type="Embed" ProgID="Equation.3" ShapeID="_x0000_i1055" DrawAspect="Content" ObjectID="_1487504489" r:id="rId32"/>
              </w:object>
            </w:r>
            <w:r w:rsidRPr="007A23C4">
              <w:rPr>
                <w:rFonts w:ascii="Cambria" w:hAnsi="Cambria" w:cs="Cambria"/>
                <w:sz w:val="22"/>
                <w:szCs w:val="22"/>
              </w:rPr>
              <w:t>’</w:t>
            </w: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si </w:t>
            </w:r>
            <w:r w:rsidRPr="00B567E4"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 kız öğrencidir. Erkek öğrencilerin sayısı kaçtır? </w:t>
            </w:r>
            <w:r w:rsidRPr="00B567E4">
              <w:rPr>
                <w:rFonts w:ascii="Cambria" w:hAnsi="Cambria" w:cs="Cambria"/>
                <w:sz w:val="22"/>
                <w:szCs w:val="22"/>
              </w:rPr>
              <w:t>(</w:t>
            </w:r>
            <w:r w:rsidRPr="005A73EC">
              <w:rPr>
                <w:rFonts w:ascii="Cambria" w:hAnsi="Cambria" w:cs="Cambria"/>
                <w:b/>
                <w:bCs/>
                <w:sz w:val="22"/>
                <w:szCs w:val="22"/>
              </w:rPr>
              <w:t>5p</w:t>
            </w:r>
            <w:r w:rsidRPr="00B567E4">
              <w:rPr>
                <w:rFonts w:ascii="Cambria" w:hAnsi="Cambria" w:cs="Cambria"/>
                <w:sz w:val="22"/>
                <w:szCs w:val="22"/>
              </w:rPr>
              <w:t>)</w:t>
            </w:r>
          </w:p>
          <w:p w:rsidR="00027199" w:rsidRPr="00B567E4" w:rsidRDefault="00027199" w:rsidP="00A16FF3">
            <w:pPr>
              <w:rPr>
                <w:rFonts w:ascii="Cambria" w:hAnsi="Cambria" w:cs="Cambria"/>
                <w:b/>
                <w:bCs/>
              </w:rPr>
            </w:pPr>
            <w:r w:rsidRPr="00975CA7">
              <w:rPr>
                <w:rFonts w:ascii="Mangal" w:hAnsi="Mangal" w:cs="Mangal"/>
              </w:rPr>
              <w:t xml:space="preserve">                                          </w:t>
            </w:r>
          </w:p>
          <w:p w:rsidR="00027199" w:rsidRPr="004F7560" w:rsidRDefault="00027199" w:rsidP="00A16FF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noProof/>
              </w:rPr>
              <w:pict>
                <v:roundrect id="AutoShape 292" o:spid="_x0000_s1103" style="position:absolute;left:0;text-align:left;margin-left:-2.75pt;margin-top:4.4pt;width:264.1pt;height:119.1pt;z-index:251664896;visibility:visible" arcsize="10923f" strokecolor="#00b050" strokeweight="1.25pt">
                  <v:textbox>
                    <w:txbxContent>
                      <w:p w:rsidR="00027199" w:rsidRPr="006B0D97" w:rsidRDefault="00027199" w:rsidP="00A16FF3">
                        <w:pPr>
                          <w:rPr>
                            <w:b/>
                            <w:bCs/>
                          </w:rPr>
                        </w:pPr>
                        <w:r w:rsidRPr="006B0D97">
                          <w:rPr>
                            <w:b/>
                            <w:bCs/>
                          </w:rPr>
                          <w:t>Çözüm:</w:t>
                        </w:r>
                      </w:p>
                      <w:p w:rsidR="00027199" w:rsidRDefault="00027199" w:rsidP="00A16FF3"/>
                    </w:txbxContent>
                  </v:textbox>
                </v:roundrect>
              </w:pict>
            </w:r>
          </w:p>
        </w:tc>
      </w:tr>
      <w:tr w:rsidR="00027199" w:rsidRPr="004F7560">
        <w:trPr>
          <w:trHeight w:val="2458"/>
        </w:trPr>
        <w:tc>
          <w:tcPr>
            <w:tcW w:w="5482" w:type="dxa"/>
          </w:tcPr>
          <w:p w:rsidR="00027199" w:rsidRPr="00E6796E" w:rsidRDefault="00027199" w:rsidP="00E6796E">
            <w:pPr>
              <w:rPr>
                <w:rFonts w:ascii="Cambria" w:hAnsi="Cambria" w:cs="Cambria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S.13</w:t>
            </w:r>
            <w:r w:rsidRPr="00933CD1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 </w:t>
            </w:r>
            <w:r w:rsidRPr="00FA070E">
              <w:rPr>
                <w:rFonts w:ascii="Cambria" w:hAnsi="Cambria" w:cs="Cambria"/>
                <w:b/>
                <w:bCs/>
              </w:rPr>
              <w:t xml:space="preserve"> </w:t>
            </w:r>
            <w:r w:rsidRPr="00E6796E">
              <w:rPr>
                <w:rFonts w:ascii="Comic Sans MS" w:hAnsi="Comic Sans MS"/>
              </w:rPr>
              <w:t xml:space="preserve"> </w:t>
            </w:r>
            <w:r w:rsidRPr="00E6796E">
              <w:rPr>
                <w:rFonts w:ascii="Cambria" w:hAnsi="Cambria" w:cs="Cambria"/>
                <w:b/>
                <w:bCs/>
              </w:rPr>
              <w:t>Sağlıklı bir yaşam için günde 2 litre su içen biri iki haftada kaç litre su  tüketir?</w:t>
            </w:r>
            <w:r>
              <w:rPr>
                <w:rFonts w:ascii="Cambria" w:hAnsi="Cambria" w:cs="Cambria"/>
                <w:b/>
                <w:bCs/>
              </w:rPr>
              <w:t>(5p)</w:t>
            </w:r>
          </w:p>
          <w:p w:rsidR="00027199" w:rsidRDefault="00027199" w:rsidP="00A16FF3">
            <w:pPr>
              <w:rPr>
                <w:b/>
                <w:bCs/>
              </w:rPr>
            </w:pPr>
          </w:p>
          <w:p w:rsidR="00027199" w:rsidRPr="00E6796E" w:rsidRDefault="00027199" w:rsidP="00A16FF3">
            <w:pPr>
              <w:rPr>
                <w:b/>
                <w:bCs/>
              </w:rPr>
            </w:pPr>
            <w:r w:rsidRPr="00E6796E">
              <w:rPr>
                <w:b/>
                <w:bCs/>
                <w:sz w:val="22"/>
                <w:szCs w:val="22"/>
              </w:rPr>
              <w:t>Çözüm:</w:t>
            </w:r>
          </w:p>
        </w:tc>
        <w:tc>
          <w:tcPr>
            <w:tcW w:w="5376" w:type="dxa"/>
          </w:tcPr>
          <w:p w:rsidR="00027199" w:rsidRDefault="00027199" w:rsidP="00A16FF3">
            <w:pPr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_x0000_s1104" type="#_x0000_t75" style="position:absolute;margin-left:324.8pt;margin-top:208.25pt;width:237.1pt;height:33.25pt;z-index:-251649536;visibility:visible;mso-position-horizontal-relative:text;mso-position-vertical-relative:text">
                  <v:imagedata r:id="rId17" o:title=""/>
                </v:shape>
              </w:pict>
            </w:r>
            <w:r>
              <w:rPr>
                <w:noProof/>
              </w:rPr>
              <w:pict>
                <v:shape id="_x0000_s1105" type="#_x0000_t75" style="position:absolute;margin-left:324.8pt;margin-top:208.25pt;width:237.1pt;height:33.25pt;z-index:-251650560;visibility:visible;mso-position-horizontal-relative:text;mso-position-vertical-relative:text">
                  <v:imagedata r:id="rId17" o:title=""/>
                </v:shape>
              </w:pic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</w:t>
            </w:r>
            <w:r w:rsidRPr="007C343C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14)</w:t>
            </w:r>
            <w:r w:rsidRPr="00F2211C">
              <w:rPr>
                <w:rFonts w:ascii="Arial Black" w:hAnsi="Arial Black" w:cs="Arial Black"/>
                <w:sz w:val="26"/>
                <w:szCs w:val="26"/>
              </w:rPr>
              <w:t xml:space="preserve"> </w:t>
            </w:r>
            <w:r w:rsidRPr="00311F62">
              <w:rPr>
                <w:b/>
                <w:bCs/>
              </w:rPr>
              <w:t xml:space="preserve"> </w:t>
            </w:r>
            <w:r>
              <w:rPr>
                <w:rFonts w:ascii="Comic Sans MS" w:hAnsi="Comic Sans MS" w:cs="Comic Sans MS"/>
              </w:rPr>
              <w:t xml:space="preserve"> Aşağıdaki sayı doğrusundaki kesrin okunuşu hangisidir?</w:t>
            </w:r>
            <w:r w:rsidRPr="00DB63A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(5</w:t>
            </w:r>
            <w:r w:rsidRPr="00DB63A1">
              <w:rPr>
                <w:b/>
                <w:bCs/>
              </w:rPr>
              <w:t>p)</w:t>
            </w:r>
          </w:p>
          <w:p w:rsidR="00027199" w:rsidRDefault="00027199" w:rsidP="00A16FF3">
            <w:pPr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18" o:spid="_x0000_s1106" type="#_x0000_t32" style="position:absolute;margin-left:180.45pt;margin-top:13.95pt;width:0;height:13.5pt;z-index:251678208;visibility:visible"/>
              </w:pict>
            </w:r>
            <w:r>
              <w:rPr>
                <w:noProof/>
              </w:rPr>
              <w:pict>
                <v:shape id="AutoShape 317" o:spid="_x0000_s1107" type="#_x0000_t32" style="position:absolute;margin-left:155.7pt;margin-top:13.95pt;width:0;height:13.5pt;z-index:251677184;visibility:visible"/>
              </w:pict>
            </w:r>
            <w:r>
              <w:rPr>
                <w:noProof/>
              </w:rPr>
              <w:pict>
                <v:shape id="AutoShape 315" o:spid="_x0000_s1108" type="#_x0000_t32" style="position:absolute;margin-left:133.95pt;margin-top:13.95pt;width:0;height:13.5pt;z-index:251675136;visibility:visible"/>
              </w:pict>
            </w:r>
            <w:r>
              <w:rPr>
                <w:noProof/>
              </w:rPr>
              <w:pict>
                <v:shape id="AutoShape 314" o:spid="_x0000_s1109" type="#_x0000_t32" style="position:absolute;margin-left:109.2pt;margin-top:13.2pt;width:0;height:13.5pt;z-index:251674112;visibility:visible"/>
              </w:pict>
            </w:r>
            <w:r>
              <w:rPr>
                <w:noProof/>
              </w:rPr>
              <w:pict>
                <v:shape id="AutoShape 313" o:spid="_x0000_s1110" type="#_x0000_t32" style="position:absolute;margin-left:85.2pt;margin-top:13.2pt;width:0;height:13.5pt;z-index:251673088;visibility:visible"/>
              </w:pict>
            </w:r>
            <w:r>
              <w:rPr>
                <w:noProof/>
              </w:rPr>
              <w:pict>
                <v:shape id="AutoShape 312" o:spid="_x0000_s1111" type="#_x0000_t32" style="position:absolute;margin-left:63.45pt;margin-top:13.2pt;width:0;height:13.5pt;z-index:251672064;visibility:visible"/>
              </w:pict>
            </w:r>
            <w:r>
              <w:rPr>
                <w:noProof/>
              </w:rPr>
              <w:pict>
                <v:shape id="AutoShape 311" o:spid="_x0000_s1112" type="#_x0000_t32" style="position:absolute;margin-left:39.45pt;margin-top:13.2pt;width:0;height:13.5pt;z-index:251671040;visibility:visible"/>
              </w:pict>
            </w:r>
            <w:r>
              <w:rPr>
                <w:noProof/>
              </w:rPr>
              <w:pict>
                <v:shape id="AutoShape 316" o:spid="_x0000_s1113" type="#_x0000_t32" style="position:absolute;margin-left:205.2pt;margin-top:13.2pt;width:0;height:13.5pt;z-index:251676160;visibility:visible"/>
              </w:pict>
            </w:r>
            <w:r>
              <w:rPr>
                <w:noProof/>
              </w:rPr>
              <w:pict>
                <v:shape id="AutoShape 310" o:spid="_x0000_s1114" type="#_x0000_t32" style="position:absolute;margin-left:15.45pt;margin-top:13.2pt;width:0;height:13.5pt;z-index:251670016;visibility:visible"/>
              </w:pict>
            </w:r>
            <w:r>
              <w:rPr>
                <w:rFonts w:ascii="Comic Sans MS" w:hAnsi="Comic Sans MS" w:cs="Comic Sans MS"/>
              </w:rPr>
              <w:t xml:space="preserve">     0                                                       1</w:t>
            </w:r>
          </w:p>
          <w:p w:rsidR="00027199" w:rsidRDefault="00027199" w:rsidP="00A16FF3">
            <w:pPr>
              <w:rPr>
                <w:rFonts w:ascii="Comic Sans MS" w:hAnsi="Comic Sans MS" w:cs="Comic Sans MS"/>
              </w:rPr>
            </w:pPr>
            <w:r>
              <w:rPr>
                <w:noProof/>
              </w:rPr>
              <w:pict>
                <v:shape id="AutoShape 309" o:spid="_x0000_s1115" style="position:absolute;margin-left:148.3pt;margin-top:9.8pt;width:11.25pt;height:14.2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2875,180975" path="m,69126r54574,1l71438,,88301,69127r54574,-1l98724,111848r16864,69127l71438,138252,27287,180975,44151,111848,,69126xe" fillcolor="#c2d69b">
                  <v:stroke joinstyle="miter"/>
                  <v:path o:connecttype="custom" o:connectlocs="0,69126;54574,69127;71438,0;88301,69127;142875,69126;98724,111848;115588,180975;71438,138252;27287,180975;44151,111848;0,69126" o:connectangles="0,0,0,0,0,0,0,0,0,0,0"/>
                </v:shape>
              </w:pict>
            </w:r>
            <w:r>
              <w:rPr>
                <w:noProof/>
              </w:rPr>
              <w:pict>
                <v:shape id="AutoShape 308" o:spid="_x0000_s1116" type="#_x0000_t32" style="position:absolute;margin-left:2.7pt;margin-top:2.3pt;width:216.75pt;height:0;z-index:251667968;visibility:visible">
                  <v:stroke startarrow="block" endarrow="block"/>
                </v:shape>
              </w:pict>
            </w:r>
          </w:p>
          <w:p w:rsidR="00027199" w:rsidRDefault="00027199" w:rsidP="00A16FF3">
            <w:pPr>
              <w:rPr>
                <w:rFonts w:ascii="Comic Sans MS" w:hAnsi="Comic Sans MS" w:cs="Comic Sans MS"/>
              </w:rPr>
            </w:pPr>
          </w:p>
          <w:p w:rsidR="00027199" w:rsidRPr="00EB61CA" w:rsidRDefault="00027199" w:rsidP="00A16FF3">
            <w:pPr>
              <w:pStyle w:val="ListParagraph"/>
              <w:numPr>
                <w:ilvl w:val="0"/>
                <w:numId w:val="5"/>
              </w:numPr>
              <w:rPr>
                <w:rFonts w:ascii="Comic Sans MS" w:hAnsi="Comic Sans MS" w:cs="Comic Sans MS"/>
              </w:rPr>
            </w:pPr>
            <w:r w:rsidRPr="00EB61CA">
              <w:rPr>
                <w:rFonts w:ascii="Comic Sans MS" w:hAnsi="Comic Sans MS" w:cs="Comic Sans MS"/>
                <w:sz w:val="22"/>
                <w:szCs w:val="22"/>
              </w:rPr>
              <w:t xml:space="preserve">sekizde yedi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     </w:t>
            </w:r>
            <w:r w:rsidRPr="00EB61C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B)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EB61CA">
              <w:rPr>
                <w:rFonts w:ascii="Comic Sans MS" w:hAnsi="Comic Sans MS" w:cs="Comic Sans MS"/>
                <w:sz w:val="22"/>
                <w:szCs w:val="22"/>
              </w:rPr>
              <w:t>altı bölü sekiz</w:t>
            </w:r>
          </w:p>
          <w:p w:rsidR="00027199" w:rsidRPr="00EB61CA" w:rsidRDefault="00027199" w:rsidP="00A16FF3">
            <w:pPr>
              <w:pStyle w:val="ListParagraph"/>
              <w:numPr>
                <w:ilvl w:val="0"/>
                <w:numId w:val="6"/>
              </w:numPr>
              <w:rPr>
                <w:rFonts w:ascii="Comic Sans MS" w:hAnsi="Comic Sans MS" w:cs="Comic Sans MS"/>
              </w:rPr>
            </w:pPr>
            <w:r w:rsidRPr="00EB61CA">
              <w:rPr>
                <w:rFonts w:ascii="Comic Sans MS" w:hAnsi="Comic Sans MS" w:cs="Comic Sans MS"/>
                <w:sz w:val="22"/>
                <w:szCs w:val="22"/>
              </w:rPr>
              <w:t xml:space="preserve">altı bölü altı   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  </w:t>
            </w:r>
            <w:r w:rsidRPr="00EB61CA"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EB61CA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D)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EB61CA">
              <w:rPr>
                <w:rFonts w:ascii="Comic Sans MS" w:hAnsi="Comic Sans MS" w:cs="Comic Sans MS"/>
                <w:sz w:val="22"/>
                <w:szCs w:val="22"/>
              </w:rPr>
              <w:t>sekiz bölü altı</w:t>
            </w:r>
          </w:p>
          <w:p w:rsidR="00027199" w:rsidRPr="00D53A3B" w:rsidRDefault="00027199" w:rsidP="00A16FF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7199" w:rsidRPr="004F7560">
        <w:trPr>
          <w:trHeight w:val="2675"/>
        </w:trPr>
        <w:tc>
          <w:tcPr>
            <w:tcW w:w="5482" w:type="dxa"/>
          </w:tcPr>
          <w:p w:rsidR="00027199" w:rsidRPr="00B567E4" w:rsidRDefault="00027199" w:rsidP="00A16FF3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15</w:t>
            </w:r>
            <w:r w:rsidRPr="00B567E4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  Bir çuvalda bulunan 30 kg pirincin önce 6 kg 400 g’ı, sonra ise 8 kg 800 g’ı satılmıştır. Çuvalda ne kadar pirinç kalmıştır? (5p)</w:t>
            </w:r>
          </w:p>
          <w:p w:rsidR="00027199" w:rsidRPr="00245C2B" w:rsidRDefault="00027199" w:rsidP="00A16FF3">
            <w:pPr>
              <w:rPr>
                <w:rFonts w:ascii="Comic Sans MS" w:hAnsi="Comic Sans MS" w:cs="Comic Sans MS"/>
                <w:b/>
                <w:bCs/>
              </w:rPr>
            </w:pPr>
          </w:p>
          <w:p w:rsidR="00027199" w:rsidRDefault="00027199" w:rsidP="00A16FF3">
            <w:pPr>
              <w:rPr>
                <w:rFonts w:ascii="Comic Sans MS" w:hAnsi="Comic Sans MS" w:cs="Comic Sans MS"/>
                <w:b/>
                <w:bCs/>
              </w:rPr>
            </w:pPr>
          </w:p>
          <w:p w:rsidR="00027199" w:rsidRDefault="00027199" w:rsidP="00A16FF3">
            <w:pPr>
              <w:rPr>
                <w:rFonts w:ascii="Comic Sans MS" w:hAnsi="Comic Sans MS" w:cs="Comic Sans MS"/>
                <w:b/>
                <w:bCs/>
              </w:rPr>
            </w:pPr>
          </w:p>
          <w:p w:rsidR="00027199" w:rsidRDefault="00027199" w:rsidP="00A16FF3">
            <w:pPr>
              <w:rPr>
                <w:rFonts w:ascii="Comic Sans MS" w:hAnsi="Comic Sans MS" w:cs="Comic Sans MS"/>
                <w:b/>
                <w:bCs/>
              </w:rPr>
            </w:pPr>
          </w:p>
          <w:p w:rsidR="00027199" w:rsidRPr="00AE081A" w:rsidRDefault="00027199" w:rsidP="00A16FF3">
            <w:pPr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5376" w:type="dxa"/>
            <w:shd w:val="clear" w:color="auto" w:fill="FFFFFF"/>
          </w:tcPr>
          <w:p w:rsidR="00027199" w:rsidRPr="004F7560" w:rsidRDefault="00027199" w:rsidP="00A16FF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S.16)</w:t>
            </w:r>
          </w:p>
          <w:tbl>
            <w:tblPr>
              <w:tblW w:w="4820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71"/>
              <w:gridCol w:w="605"/>
              <w:gridCol w:w="709"/>
              <w:gridCol w:w="708"/>
              <w:gridCol w:w="709"/>
              <w:gridCol w:w="709"/>
              <w:gridCol w:w="709"/>
            </w:tblGrid>
            <w:tr w:rsidR="00027199"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191D79">
                    <w:rPr>
                      <w:rFonts w:ascii="Cambria" w:hAnsi="Cambria" w:cs="Cambria"/>
                      <w:u w:val="single"/>
                    </w:rPr>
                    <w:t xml:space="preserve">1 </w:t>
                  </w:r>
                </w:p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191D79">
                    <w:rPr>
                      <w:rFonts w:ascii="Cambria" w:hAnsi="Cambria" w:cs="Cambria"/>
                    </w:rPr>
                    <w:t>3</w:t>
                  </w:r>
                </w:p>
              </w:tc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191D79">
                    <w:rPr>
                      <w:rFonts w:ascii="Cambria" w:hAnsi="Cambria" w:cs="Cambria"/>
                      <w:u w:val="single"/>
                    </w:rPr>
                    <w:t xml:space="preserve"> 9 </w:t>
                  </w:r>
                </w:p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191D79">
                    <w:rPr>
                      <w:rFonts w:ascii="Cambria" w:hAnsi="Cambria" w:cs="Cambria"/>
                    </w:rPr>
                    <w:t xml:space="preserve"> 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191D79">
                    <w:rPr>
                      <w:rFonts w:ascii="Cambria" w:hAnsi="Cambria" w:cs="Cambria"/>
                    </w:rPr>
                    <w:t xml:space="preserve">  </w:t>
                  </w:r>
                  <w:r w:rsidRPr="00191D79">
                    <w:rPr>
                      <w:rFonts w:ascii="Cambria" w:hAnsi="Cambria" w:cs="Cambria"/>
                      <w:u w:val="single"/>
                    </w:rPr>
                    <w:t xml:space="preserve"> 4 </w:t>
                  </w:r>
                </w:p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191D79">
                    <w:rPr>
                      <w:rFonts w:ascii="Cambria" w:hAnsi="Cambria" w:cs="Cambria"/>
                    </w:rPr>
                    <w:t xml:space="preserve">   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191D79">
                    <w:rPr>
                      <w:rFonts w:ascii="Cambria" w:hAnsi="Cambria" w:cs="Cambria"/>
                      <w:u w:val="single"/>
                    </w:rPr>
                    <w:t xml:space="preserve"> 5 </w:t>
                  </w:r>
                </w:p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191D79">
                    <w:rPr>
                      <w:rFonts w:ascii="Cambria" w:hAnsi="Cambria" w:cs="Cambria"/>
                    </w:rPr>
                    <w:t xml:space="preserve">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191D79">
                    <w:rPr>
                      <w:rFonts w:ascii="Cambria" w:hAnsi="Cambria" w:cs="Cambria"/>
                      <w:u w:val="single"/>
                    </w:rPr>
                    <w:t xml:space="preserve"> 10 </w:t>
                  </w:r>
                </w:p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191D79">
                    <w:rPr>
                      <w:rFonts w:ascii="Cambria" w:hAnsi="Cambria" w:cs="Cambria"/>
                    </w:rPr>
                    <w:t xml:space="preserve"> 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191D79">
                    <w:rPr>
                      <w:rFonts w:ascii="Cambria" w:hAnsi="Cambria" w:cs="Cambria"/>
                    </w:rPr>
                    <w:t xml:space="preserve">   </w:t>
                  </w:r>
                  <w:r w:rsidRPr="00191D79">
                    <w:rPr>
                      <w:rFonts w:ascii="Cambria" w:hAnsi="Cambria" w:cs="Cambria"/>
                      <w:u w:val="single"/>
                    </w:rPr>
                    <w:t xml:space="preserve"> 3 </w:t>
                  </w:r>
                </w:p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191D79">
                    <w:rPr>
                      <w:rFonts w:ascii="Cambria" w:hAnsi="Cambria" w:cs="Cambria"/>
                    </w:rPr>
                    <w:t xml:space="preserve">    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/>
                </w:tcPr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  <w:u w:val="single"/>
                    </w:rPr>
                  </w:pPr>
                  <w:r w:rsidRPr="00191D79">
                    <w:rPr>
                      <w:rFonts w:ascii="Cambria" w:hAnsi="Cambria" w:cs="Cambria"/>
                      <w:u w:val="single"/>
                    </w:rPr>
                    <w:t xml:space="preserve"> 3 </w:t>
                  </w:r>
                </w:p>
                <w:p w:rsidR="00027199" w:rsidRPr="00191D79" w:rsidRDefault="00027199" w:rsidP="00191D79">
                  <w:pPr>
                    <w:framePr w:hSpace="141" w:wrap="around" w:vAnchor="text" w:hAnchor="margin" w:y="-136"/>
                    <w:rPr>
                      <w:rFonts w:ascii="Cambria" w:hAnsi="Cambria" w:cs="Cambria"/>
                    </w:rPr>
                  </w:pPr>
                  <w:r w:rsidRPr="00191D79">
                    <w:rPr>
                      <w:rFonts w:ascii="Cambria" w:hAnsi="Cambria" w:cs="Cambria"/>
                    </w:rPr>
                    <w:t xml:space="preserve"> 8</w:t>
                  </w:r>
                </w:p>
              </w:tc>
            </w:tr>
          </w:tbl>
          <w:p w:rsidR="00027199" w:rsidRDefault="00027199" w:rsidP="00A16FF3">
            <w:pPr>
              <w:rPr>
                <w:rFonts w:ascii="Arial" w:hAnsi="Arial" w:cs="Arial"/>
                <w:b/>
                <w:bCs/>
              </w:rPr>
            </w:pPr>
          </w:p>
          <w:p w:rsidR="00027199" w:rsidRPr="00EB61CA" w:rsidRDefault="00027199" w:rsidP="00A16FF3">
            <w:pPr>
              <w:rPr>
                <w:rFonts w:ascii="Comic Sans MS" w:hAnsi="Comic Sans MS" w:cs="Comic Sans MS"/>
                <w:b/>
                <w:bCs/>
                <w:u w:val="single"/>
              </w:rPr>
            </w:pPr>
            <w:r>
              <w:rPr>
                <w:rFonts w:ascii="Comic Sans MS" w:hAnsi="Comic Sans MS" w:cs="Comic Sans MS"/>
              </w:rPr>
              <w:t xml:space="preserve">Yukarıdaki kesirlerden kaç tanesi </w:t>
            </w:r>
            <w:r w:rsidRPr="00EB61CA">
              <w:rPr>
                <w:rFonts w:ascii="Comic Sans MS" w:hAnsi="Comic Sans MS" w:cs="Comic Sans MS"/>
                <w:b/>
                <w:bCs/>
                <w:u w:val="single"/>
              </w:rPr>
              <w:t>basit kesirdir?</w:t>
            </w:r>
            <w:r w:rsidRPr="00DB63A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(5</w:t>
            </w:r>
            <w:r w:rsidRPr="00DB63A1">
              <w:rPr>
                <w:b/>
                <w:bCs/>
              </w:rPr>
              <w:t>p)</w:t>
            </w:r>
          </w:p>
          <w:p w:rsidR="00027199" w:rsidRDefault="00027199" w:rsidP="00A16FF3">
            <w:pPr>
              <w:rPr>
                <w:rFonts w:ascii="Comic Sans MS" w:hAnsi="Comic Sans MS" w:cs="Comic Sans MS"/>
              </w:rPr>
            </w:pPr>
          </w:p>
          <w:p w:rsidR="00027199" w:rsidRDefault="00027199" w:rsidP="00A16FF3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A-2            B-3             C-4               D-5</w:t>
            </w:r>
          </w:p>
          <w:p w:rsidR="00027199" w:rsidRPr="004F7560" w:rsidRDefault="00027199" w:rsidP="00A16FF3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027199" w:rsidRDefault="00027199" w:rsidP="005B4E4F">
      <w:pPr>
        <w:rPr>
          <w:rFonts w:ascii="Arial" w:hAnsi="Arial" w:cs="Arial"/>
          <w:b/>
          <w:bCs/>
          <w:sz w:val="22"/>
          <w:szCs w:val="22"/>
        </w:rPr>
      </w:pPr>
    </w:p>
    <w:p w:rsidR="00027199" w:rsidRDefault="00027199"/>
    <w:p w:rsidR="00027199" w:rsidRPr="00A16FF3" w:rsidRDefault="00027199" w:rsidP="00A16FF3">
      <w:r>
        <w:rPr>
          <w:b/>
          <w:bCs/>
        </w:rPr>
        <w:t>S.17</w:t>
      </w:r>
      <w:r w:rsidRPr="002D766F">
        <w:rPr>
          <w:b/>
          <w:bCs/>
        </w:rPr>
        <w:t>) Aşağıdaki kesirleri sayı doğrusunda gösteriniz.</w:t>
      </w:r>
      <w:r>
        <w:rPr>
          <w:b/>
          <w:bCs/>
        </w:rPr>
        <w:t xml:space="preserve"> (8</w:t>
      </w:r>
      <w:r w:rsidRPr="00A16FF3">
        <w:rPr>
          <w:b/>
          <w:bCs/>
        </w:rPr>
        <w:t>p)</w:t>
      </w:r>
    </w:p>
    <w:p w:rsidR="00027199" w:rsidRPr="00A16FF3" w:rsidRDefault="00027199" w:rsidP="00A16FF3">
      <w:r w:rsidRPr="00A16FF3">
        <w:t xml:space="preserve">           </w:t>
      </w:r>
      <w:r w:rsidRPr="00E375E1">
        <w:object w:dxaOrig="220" w:dyaOrig="620">
          <v:shape id="_x0000_i1056" type="#_x0000_t75" style="width:11.25pt;height:31.5pt" o:ole="">
            <v:imagedata r:id="rId33" o:title=""/>
          </v:shape>
          <o:OLEObject Type="Embed" ProgID="Equation.3" ShapeID="_x0000_i1056" DrawAspect="Content" ObjectID="_1487504490" r:id="rId34"/>
        </w:object>
      </w:r>
      <w:r w:rsidRPr="00A16FF3">
        <w:t xml:space="preserve">     </w:t>
      </w:r>
      <w:r w:rsidRPr="00A16FF3">
        <w:rPr>
          <w:noProof/>
        </w:rPr>
        <w:t xml:space="preserve">        </w:t>
      </w:r>
      <w:r w:rsidRPr="009B6623">
        <w:rPr>
          <w:noProof/>
        </w:rPr>
        <w:pict>
          <v:shape id="Resim 10" o:spid="_x0000_i1057" type="#_x0000_t75" style="width:434.25pt;height:6.75pt;visibility:visible">
            <v:imagedata r:id="rId35" o:title=""/>
          </v:shape>
        </w:pict>
      </w:r>
      <w:r w:rsidRPr="00A16FF3">
        <w:t xml:space="preserve">      </w:t>
      </w:r>
    </w:p>
    <w:p w:rsidR="00027199" w:rsidRDefault="00027199" w:rsidP="00A16FF3">
      <w:r w:rsidRPr="00A16FF3">
        <w:t xml:space="preserve">         </w:t>
      </w:r>
    </w:p>
    <w:p w:rsidR="00027199" w:rsidRPr="00A16FF3" w:rsidRDefault="00027199" w:rsidP="00A16FF3">
      <w:r>
        <w:t xml:space="preserve">          </w:t>
      </w:r>
      <w:r w:rsidRPr="00A16FF3">
        <w:t xml:space="preserve"> </w:t>
      </w:r>
      <w:r w:rsidRPr="00191D79">
        <w:rPr>
          <w:b/>
          <w:bCs/>
          <w:noProof/>
        </w:rPr>
        <w:pict>
          <v:shape id="Resim 12" o:spid="_x0000_i1058" type="#_x0000_t75" style="width:24pt;height:27pt;visibility:visible">
            <v:imagedata r:id="rId36" o:title=""/>
          </v:shape>
        </w:pict>
      </w:r>
      <w:r w:rsidRPr="00A16FF3">
        <w:t xml:space="preserve">      </w:t>
      </w:r>
      <w:r w:rsidRPr="009B6623">
        <w:rPr>
          <w:noProof/>
        </w:rPr>
        <w:pict>
          <v:shape id="_x0000_i1059" type="#_x0000_t75" style="width:443.25pt;height:6.75pt;visibility:visible">
            <v:imagedata r:id="rId37" o:title=""/>
          </v:shape>
        </w:pict>
      </w:r>
    </w:p>
    <w:p w:rsidR="00027199" w:rsidRPr="00A16FF3" w:rsidRDefault="00027199" w:rsidP="00A16FF3"/>
    <w:p w:rsidR="00027199" w:rsidRDefault="00027199"/>
    <w:p w:rsidR="00027199" w:rsidRPr="00E53EA7" w:rsidRDefault="00027199" w:rsidP="005A73EC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>S.18</w:t>
      </w:r>
      <w:bookmarkStart w:id="0" w:name="_GoBack"/>
      <w:bookmarkEnd w:id="0"/>
      <w:r>
        <w:rPr>
          <w:rFonts w:ascii="Comic Sans MS" w:hAnsi="Comic Sans MS" w:cs="Comic Sans MS"/>
          <w:b/>
          <w:bCs/>
          <w:sz w:val="22"/>
          <w:szCs w:val="22"/>
        </w:rPr>
        <w:t xml:space="preserve">)  </w:t>
      </w:r>
      <w:r w:rsidRPr="005A73EC">
        <w:rPr>
          <w:rFonts w:ascii="Comic Sans MS" w:hAnsi="Comic Sans MS" w:cs="Comic Sans MS"/>
          <w:b/>
          <w:bCs/>
          <w:sz w:val="22"/>
          <w:szCs w:val="22"/>
        </w:rPr>
        <w:t xml:space="preserve">Aşağıdaki </w:t>
      </w:r>
      <w:r w:rsidRPr="00E53EA7">
        <w:rPr>
          <w:rFonts w:ascii="Comic Sans MS" w:hAnsi="Comic Sans MS" w:cs="Comic Sans MS"/>
          <w:b/>
          <w:bCs/>
          <w:sz w:val="22"/>
          <w:szCs w:val="22"/>
        </w:rPr>
        <w:t>boşlukları uygun kelimelerle doldurunuz.</w:t>
      </w:r>
      <w:r>
        <w:rPr>
          <w:rFonts w:ascii="Comic Sans MS" w:hAnsi="Comic Sans MS" w:cs="Comic Sans MS"/>
          <w:b/>
          <w:bCs/>
          <w:sz w:val="22"/>
          <w:szCs w:val="22"/>
        </w:rPr>
        <w:t>(7</w:t>
      </w:r>
      <w:r w:rsidRPr="005A73EC">
        <w:rPr>
          <w:rFonts w:ascii="Comic Sans MS" w:hAnsi="Comic Sans MS" w:cs="Comic Sans MS"/>
          <w:b/>
          <w:bCs/>
          <w:sz w:val="22"/>
          <w:szCs w:val="22"/>
        </w:rPr>
        <w:t xml:space="preserve"> P)</w:t>
      </w:r>
    </w:p>
    <w:p w:rsidR="00027199" w:rsidRPr="005A73EC" w:rsidRDefault="00027199" w:rsidP="005A73EC">
      <w:pPr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    </w:t>
      </w:r>
      <w:r w:rsidRPr="00E53EA7">
        <w:rPr>
          <w:rFonts w:ascii="Comic Sans MS" w:hAnsi="Comic Sans MS" w:cs="Comic Sans MS"/>
          <w:b/>
          <w:bCs/>
          <w:sz w:val="22"/>
          <w:szCs w:val="22"/>
        </w:rPr>
        <w:t>( pay,büyüktür birleşik,büyüktür,basit,birim,küçüktür</w:t>
      </w:r>
      <w:r>
        <w:rPr>
          <w:rFonts w:ascii="Comic Sans MS" w:hAnsi="Comic Sans MS" w:cs="Comic Sans MS"/>
          <w:b/>
          <w:bCs/>
          <w:sz w:val="22"/>
          <w:szCs w:val="22"/>
        </w:rPr>
        <w:t>)</w:t>
      </w:r>
    </w:p>
    <w:p w:rsidR="00027199" w:rsidRPr="005A73EC" w:rsidRDefault="00027199" w:rsidP="005A73EC">
      <w:pPr>
        <w:ind w:firstLine="708"/>
        <w:rPr>
          <w:rFonts w:ascii="Comic Sans MS" w:hAnsi="Comic Sans MS" w:cs="Comic Sans MS"/>
          <w:b/>
          <w:bCs/>
          <w:sz w:val="22"/>
          <w:szCs w:val="22"/>
        </w:rPr>
      </w:pPr>
      <w:r w:rsidRPr="00E53EA7">
        <w:rPr>
          <w:rFonts w:ascii="Comic Sans MS" w:hAnsi="Comic Sans MS" w:cs="Comic Sans MS"/>
          <w:b/>
          <w:bCs/>
          <w:sz w:val="22"/>
          <w:szCs w:val="22"/>
        </w:rPr>
        <w:t xml:space="preserve">          </w:t>
      </w:r>
    </w:p>
    <w:p w:rsidR="00027199" w:rsidRPr="00AC5515" w:rsidRDefault="00027199" w:rsidP="00AC5515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1)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>Birleşik kesirlerin payı, paydasından …………………….</w:t>
      </w:r>
    </w:p>
    <w:p w:rsidR="00027199" w:rsidRPr="00AC5515" w:rsidRDefault="00027199" w:rsidP="00AC5515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2)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 xml:space="preserve">……………………., </w:t>
      </w:r>
      <w:r w:rsidRPr="00AC5515">
        <w:rPr>
          <w:rFonts w:ascii="Comic Sans MS" w:hAnsi="Comic Sans MS" w:cs="Comic Sans MS"/>
          <w:sz w:val="22"/>
          <w:szCs w:val="22"/>
        </w:rPr>
        <w:t>bütünden kaç eş parça alındığını gösterir.</w:t>
      </w:r>
    </w:p>
    <w:p w:rsidR="00027199" w:rsidRPr="005A73EC" w:rsidRDefault="00027199" w:rsidP="00AC5515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 xml:space="preserve">3)  </w:t>
      </w:r>
      <w:r w:rsidRPr="00AC5515">
        <w:rPr>
          <w:rFonts w:ascii="Comic Sans MS" w:hAnsi="Comic Sans MS" w:cs="Comic Sans MS"/>
          <w:sz w:val="22"/>
          <w:szCs w:val="22"/>
        </w:rPr>
        <w:t>Payı küçük</w:t>
      </w:r>
      <w:r w:rsidRPr="005A73EC">
        <w:rPr>
          <w:rFonts w:ascii="Comic Sans MS" w:hAnsi="Comic Sans MS" w:cs="Comic Sans MS"/>
          <w:sz w:val="22"/>
          <w:szCs w:val="22"/>
        </w:rPr>
        <w:t xml:space="preserve"> olan kesirlere</w:t>
      </w:r>
      <w:r w:rsidRPr="005A73EC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>………………………..</w:t>
      </w:r>
      <w:r w:rsidRPr="005A73EC">
        <w:rPr>
          <w:rFonts w:ascii="Comic Sans MS" w:hAnsi="Comic Sans MS" w:cs="Comic Sans MS"/>
          <w:b/>
          <w:bCs/>
          <w:sz w:val="22"/>
          <w:szCs w:val="22"/>
        </w:rPr>
        <w:t xml:space="preserve">kesir </w:t>
      </w:r>
      <w:r w:rsidRPr="005A73EC">
        <w:rPr>
          <w:rFonts w:ascii="Comic Sans MS" w:hAnsi="Comic Sans MS" w:cs="Comic Sans MS"/>
          <w:sz w:val="22"/>
          <w:szCs w:val="22"/>
        </w:rPr>
        <w:t>denir.</w:t>
      </w:r>
      <w:r>
        <w:rPr>
          <w:rFonts w:ascii="Comic Sans MS" w:hAnsi="Comic Sans MS" w:cs="Comic Sans MS"/>
          <w:sz w:val="22"/>
          <w:szCs w:val="22"/>
        </w:rPr>
        <w:t>G</w:t>
      </w:r>
    </w:p>
    <w:p w:rsidR="00027199" w:rsidRPr="005A73EC" w:rsidRDefault="00027199" w:rsidP="00AC5515">
      <w:pPr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sz w:val="22"/>
          <w:szCs w:val="22"/>
        </w:rPr>
        <w:t xml:space="preserve">    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 xml:space="preserve">4)   </w:t>
      </w:r>
      <w:r w:rsidRPr="005A73EC">
        <w:rPr>
          <w:rFonts w:ascii="Comic Sans MS" w:hAnsi="Comic Sans MS" w:cs="Comic Sans MS"/>
          <w:sz w:val="22"/>
          <w:szCs w:val="22"/>
        </w:rPr>
        <w:t>Payı paydasına eşit olan kesirlere</w:t>
      </w:r>
      <w:r w:rsidRPr="00AC5515">
        <w:rPr>
          <w:rFonts w:ascii="Comic Sans MS" w:hAnsi="Comic Sans MS" w:cs="Comic Sans MS"/>
          <w:b/>
          <w:bCs/>
          <w:sz w:val="22"/>
          <w:szCs w:val="22"/>
        </w:rPr>
        <w:t xml:space="preserve"> …………………</w:t>
      </w:r>
      <w:r w:rsidRPr="005A73EC">
        <w:rPr>
          <w:rFonts w:ascii="Comic Sans MS" w:hAnsi="Comic Sans MS" w:cs="Comic Sans MS"/>
          <w:b/>
          <w:bCs/>
          <w:sz w:val="22"/>
          <w:szCs w:val="22"/>
        </w:rPr>
        <w:t xml:space="preserve"> kesir </w:t>
      </w:r>
      <w:r w:rsidRPr="005A73EC">
        <w:rPr>
          <w:rFonts w:ascii="Comic Sans MS" w:hAnsi="Comic Sans MS" w:cs="Comic Sans MS"/>
          <w:sz w:val="22"/>
          <w:szCs w:val="22"/>
        </w:rPr>
        <w:t>denir.</w:t>
      </w:r>
    </w:p>
    <w:p w:rsidR="00027199" w:rsidRPr="005A73EC" w:rsidRDefault="00027199" w:rsidP="00AC5515">
      <w:pPr>
        <w:autoSpaceDE w:val="0"/>
        <w:autoSpaceDN w:val="0"/>
        <w:adjustRightInd w:val="0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  </w:t>
      </w:r>
      <w:r w:rsidRPr="00AC5515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5)   </w:t>
      </w:r>
      <w:r w:rsidRPr="005A73EC">
        <w:rPr>
          <w:rFonts w:ascii="Comic Sans MS" w:hAnsi="Comic Sans MS" w:cs="Comic Sans MS"/>
          <w:color w:val="000000"/>
          <w:sz w:val="22"/>
          <w:szCs w:val="22"/>
        </w:rPr>
        <w:t xml:space="preserve">Payı 1 olan kesirlere </w:t>
      </w:r>
      <w:r w:rsidRPr="00AC5515">
        <w:rPr>
          <w:rFonts w:ascii="Comic Sans MS" w:hAnsi="Comic Sans MS" w:cs="Comic Sans MS"/>
          <w:b/>
          <w:bCs/>
          <w:color w:val="000000"/>
          <w:sz w:val="22"/>
          <w:szCs w:val="22"/>
        </w:rPr>
        <w:t>…………………….</w:t>
      </w:r>
      <w:r w:rsidRPr="005A73E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kesir</w:t>
      </w:r>
      <w:r w:rsidRPr="005A73EC">
        <w:rPr>
          <w:rFonts w:ascii="Comic Sans MS" w:hAnsi="Comic Sans MS" w:cs="Comic Sans MS"/>
          <w:color w:val="000000"/>
          <w:sz w:val="22"/>
          <w:szCs w:val="22"/>
        </w:rPr>
        <w:t xml:space="preserve"> denir.</w:t>
      </w:r>
    </w:p>
    <w:p w:rsidR="00027199" w:rsidRPr="005A73EC" w:rsidRDefault="00027199" w:rsidP="00AC5515">
      <w:pPr>
        <w:autoSpaceDE w:val="0"/>
        <w:autoSpaceDN w:val="0"/>
        <w:adjustRightInd w:val="0"/>
        <w:jc w:val="both"/>
        <w:rPr>
          <w:rFonts w:ascii="Comic Sans MS" w:hAnsi="Comic Sans MS" w:cs="Comic Sans MS"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  </w:t>
      </w:r>
      <w:r w:rsidRPr="00AC5515">
        <w:rPr>
          <w:rFonts w:ascii="Comic Sans MS" w:hAnsi="Comic Sans MS" w:cs="Comic Sans MS"/>
          <w:b/>
          <w:bCs/>
          <w:color w:val="000000"/>
          <w:sz w:val="22"/>
          <w:szCs w:val="22"/>
        </w:rPr>
        <w:t>6)</w:t>
      </w:r>
      <w:r w:rsidRPr="005A73EC"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</w:t>
      </w:r>
      <w:r w:rsidRPr="00AC5515">
        <w:rPr>
          <w:rFonts w:ascii="Comic Sans MS" w:hAnsi="Comic Sans MS" w:cs="Comic Sans MS"/>
          <w:color w:val="000000"/>
          <w:sz w:val="22"/>
          <w:szCs w:val="22"/>
        </w:rPr>
        <w:t>Payd</w:t>
      </w:r>
      <w:r w:rsidRPr="005A73EC">
        <w:rPr>
          <w:rFonts w:ascii="Comic Sans MS" w:hAnsi="Comic Sans MS" w:cs="Comic Sans MS"/>
          <w:color w:val="000000"/>
          <w:sz w:val="22"/>
          <w:szCs w:val="22"/>
        </w:rPr>
        <w:t>a</w:t>
      </w:r>
      <w:r w:rsidRPr="00AC5515">
        <w:rPr>
          <w:rFonts w:ascii="Comic Sans MS" w:hAnsi="Comic Sans MS" w:cs="Comic Sans MS"/>
          <w:color w:val="000000"/>
          <w:sz w:val="22"/>
          <w:szCs w:val="22"/>
        </w:rPr>
        <w:t>rı eşit olan kesirlerde, payı</w:t>
      </w:r>
      <w:r w:rsidRPr="005A73EC">
        <w:rPr>
          <w:rFonts w:ascii="Comic Sans MS" w:hAnsi="Comic Sans MS" w:cs="Comic Sans MS"/>
          <w:color w:val="000000"/>
          <w:sz w:val="22"/>
          <w:szCs w:val="22"/>
        </w:rPr>
        <w:t xml:space="preserve"> büyük olan kesir daha </w:t>
      </w:r>
      <w:r w:rsidRPr="00AC5515">
        <w:rPr>
          <w:rFonts w:ascii="Comic Sans MS" w:hAnsi="Comic Sans MS" w:cs="Comic Sans MS"/>
          <w:color w:val="000000"/>
          <w:sz w:val="22"/>
          <w:szCs w:val="22"/>
        </w:rPr>
        <w:t>………………………..</w:t>
      </w:r>
      <w:r w:rsidRPr="005A73EC">
        <w:rPr>
          <w:rFonts w:ascii="Comic Sans MS" w:hAnsi="Comic Sans MS" w:cs="Comic Sans MS"/>
          <w:color w:val="000000"/>
          <w:sz w:val="22"/>
          <w:szCs w:val="22"/>
        </w:rPr>
        <w:t>.</w:t>
      </w:r>
    </w:p>
    <w:p w:rsidR="00027199" w:rsidRPr="00AC5515" w:rsidRDefault="00027199" w:rsidP="00AC5515">
      <w:pPr>
        <w:autoSpaceDE w:val="0"/>
        <w:autoSpaceDN w:val="0"/>
        <w:adjustRightInd w:val="0"/>
        <w:jc w:val="both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>
        <w:rPr>
          <w:rFonts w:ascii="Comic Sans MS" w:hAnsi="Comic Sans MS" w:cs="Comic Sans MS"/>
          <w:b/>
          <w:bCs/>
          <w:color w:val="000000"/>
          <w:sz w:val="22"/>
          <w:szCs w:val="22"/>
        </w:rPr>
        <w:t xml:space="preserve">    </w:t>
      </w:r>
      <w:r w:rsidRPr="00AC5515">
        <w:rPr>
          <w:rFonts w:ascii="Comic Sans MS" w:hAnsi="Comic Sans MS" w:cs="Comic Sans MS"/>
          <w:b/>
          <w:bCs/>
          <w:color w:val="000000"/>
          <w:sz w:val="22"/>
          <w:szCs w:val="22"/>
        </w:rPr>
        <w:t>7)</w:t>
      </w:r>
      <w:r w:rsidRPr="00AC5515">
        <w:rPr>
          <w:rFonts w:ascii="Comic Sans MS" w:hAnsi="Comic Sans MS" w:cs="Comic Sans MS"/>
          <w:color w:val="000000"/>
          <w:sz w:val="22"/>
          <w:szCs w:val="22"/>
        </w:rPr>
        <w:t>Payları eşit olan kesirlerde, paydası büyük olan kesir daha ………………………...</w:t>
      </w:r>
    </w:p>
    <w:p w:rsidR="00027199" w:rsidRPr="005A73EC" w:rsidRDefault="00027199" w:rsidP="00AC5515">
      <w:pPr>
        <w:autoSpaceDE w:val="0"/>
        <w:autoSpaceDN w:val="0"/>
        <w:adjustRightInd w:val="0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hyperlink r:id="rId38" w:history="1">
        <w:r>
          <w:rPr>
            <w:rStyle w:val="Hyperlink"/>
          </w:rPr>
          <w:t>www.sorubak.com</w:t>
        </w:r>
      </w:hyperlink>
    </w:p>
    <w:p w:rsidR="00027199" w:rsidRDefault="00027199" w:rsidP="002D766F">
      <w:pPr>
        <w:tabs>
          <w:tab w:val="left" w:pos="7815"/>
        </w:tabs>
      </w:pPr>
      <w:r>
        <w:t xml:space="preserve">                                                                                                                               Süreniz 40 dakika</w:t>
      </w:r>
    </w:p>
    <w:p w:rsidR="00027199" w:rsidRDefault="00027199">
      <w:r>
        <w:t xml:space="preserve">                                                                                                                                      Başarılar </w:t>
      </w:r>
      <w:r>
        <w:sym w:font="Wingdings" w:char="F04A"/>
      </w:r>
    </w:p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/>
    <w:p w:rsidR="00027199" w:rsidRDefault="00027199">
      <w:r>
        <w:rPr>
          <w:noProof/>
        </w:rPr>
        <w:pict>
          <v:rect id="Rectangle 165" o:spid="_x0000_s1117" style="position:absolute;margin-left:0;margin-top:108.2pt;width:548.4pt;height:214.5pt;z-index:251649536;visibility:visible;mso-position-horizontal:center;mso-position-horizontal-relative:margin" strokecolor="#0070c0" strokeweight="3pt">
            <v:stroke linestyle="thinThin"/>
            <v:textbox>
              <w:txbxContent>
                <w:p w:rsidR="00027199" w:rsidRDefault="00027199"/>
              </w:txbxContent>
            </v:textbox>
            <w10:wrap anchorx="margin"/>
          </v:rect>
        </w:pict>
      </w:r>
      <w:r>
        <w:rPr>
          <w:noProof/>
        </w:rPr>
        <w:pict>
          <v:rect id="Rectangle 167" o:spid="_x0000_s1118" style="position:absolute;margin-left:-7.35pt;margin-top:201.95pt;width:548.4pt;height:102.75pt;z-index:251650560;visibility:visible" strokecolor="#0070c0" strokeweight="3pt">
            <v:stroke linestyle="thinThin"/>
            <v:textbox>
              <w:txbxContent>
                <w:p w:rsidR="00027199" w:rsidRDefault="00027199"/>
              </w:txbxContent>
            </v:textbox>
          </v:rect>
        </w:pict>
      </w:r>
    </w:p>
    <w:sectPr w:rsidR="00027199" w:rsidSect="005F5942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47EDC"/>
    <w:multiLevelType w:val="hybridMultilevel"/>
    <w:tmpl w:val="F45405C8"/>
    <w:lvl w:ilvl="0" w:tplc="2770536E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490" w:hanging="360"/>
      </w:pPr>
    </w:lvl>
    <w:lvl w:ilvl="2" w:tplc="041F001B">
      <w:start w:val="1"/>
      <w:numFmt w:val="lowerRoman"/>
      <w:lvlText w:val="%3."/>
      <w:lvlJc w:val="right"/>
      <w:pPr>
        <w:ind w:left="3210" w:hanging="180"/>
      </w:pPr>
    </w:lvl>
    <w:lvl w:ilvl="3" w:tplc="041F000F">
      <w:start w:val="1"/>
      <w:numFmt w:val="decimal"/>
      <w:lvlText w:val="%4."/>
      <w:lvlJc w:val="left"/>
      <w:pPr>
        <w:ind w:left="3930" w:hanging="360"/>
      </w:pPr>
    </w:lvl>
    <w:lvl w:ilvl="4" w:tplc="041F0019">
      <w:start w:val="1"/>
      <w:numFmt w:val="lowerLetter"/>
      <w:lvlText w:val="%5."/>
      <w:lvlJc w:val="left"/>
      <w:pPr>
        <w:ind w:left="4650" w:hanging="360"/>
      </w:pPr>
    </w:lvl>
    <w:lvl w:ilvl="5" w:tplc="041F001B">
      <w:start w:val="1"/>
      <w:numFmt w:val="lowerRoman"/>
      <w:lvlText w:val="%6."/>
      <w:lvlJc w:val="right"/>
      <w:pPr>
        <w:ind w:left="5370" w:hanging="180"/>
      </w:pPr>
    </w:lvl>
    <w:lvl w:ilvl="6" w:tplc="041F000F">
      <w:start w:val="1"/>
      <w:numFmt w:val="decimal"/>
      <w:lvlText w:val="%7."/>
      <w:lvlJc w:val="left"/>
      <w:pPr>
        <w:ind w:left="6090" w:hanging="360"/>
      </w:pPr>
    </w:lvl>
    <w:lvl w:ilvl="7" w:tplc="041F0019">
      <w:start w:val="1"/>
      <w:numFmt w:val="lowerLetter"/>
      <w:lvlText w:val="%8."/>
      <w:lvlJc w:val="left"/>
      <w:pPr>
        <w:ind w:left="6810" w:hanging="360"/>
      </w:pPr>
    </w:lvl>
    <w:lvl w:ilvl="8" w:tplc="041F001B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3D54126E"/>
    <w:multiLevelType w:val="hybridMultilevel"/>
    <w:tmpl w:val="15082D72"/>
    <w:lvl w:ilvl="0" w:tplc="5D9C9B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DA81FC4"/>
    <w:multiLevelType w:val="hybridMultilevel"/>
    <w:tmpl w:val="7194981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Comic Sans MS" w:hint="default"/>
        <w:b/>
        <w:bCs/>
        <w:sz w:val="28"/>
        <w:szCs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942"/>
    <w:rsid w:val="000011BA"/>
    <w:rsid w:val="0000181A"/>
    <w:rsid w:val="000158CD"/>
    <w:rsid w:val="00024438"/>
    <w:rsid w:val="00027199"/>
    <w:rsid w:val="000A1294"/>
    <w:rsid w:val="000A72C8"/>
    <w:rsid w:val="000C03F3"/>
    <w:rsid w:val="000C37D4"/>
    <w:rsid w:val="000E1270"/>
    <w:rsid w:val="00104439"/>
    <w:rsid w:val="00115540"/>
    <w:rsid w:val="0011731B"/>
    <w:rsid w:val="00117B6A"/>
    <w:rsid w:val="0013123C"/>
    <w:rsid w:val="00132698"/>
    <w:rsid w:val="0014139F"/>
    <w:rsid w:val="001578EC"/>
    <w:rsid w:val="0016025F"/>
    <w:rsid w:val="00160787"/>
    <w:rsid w:val="00161668"/>
    <w:rsid w:val="001655D4"/>
    <w:rsid w:val="00171014"/>
    <w:rsid w:val="00173059"/>
    <w:rsid w:val="00176E54"/>
    <w:rsid w:val="00191D79"/>
    <w:rsid w:val="00191DC7"/>
    <w:rsid w:val="00193A13"/>
    <w:rsid w:val="001E7725"/>
    <w:rsid w:val="0022117A"/>
    <w:rsid w:val="002278D5"/>
    <w:rsid w:val="002379A7"/>
    <w:rsid w:val="00245C2B"/>
    <w:rsid w:val="002639D4"/>
    <w:rsid w:val="002857CC"/>
    <w:rsid w:val="00285961"/>
    <w:rsid w:val="002872FE"/>
    <w:rsid w:val="00290493"/>
    <w:rsid w:val="002A099F"/>
    <w:rsid w:val="002A6350"/>
    <w:rsid w:val="002A6819"/>
    <w:rsid w:val="002A6B82"/>
    <w:rsid w:val="002B03E5"/>
    <w:rsid w:val="002B7DC5"/>
    <w:rsid w:val="002D3AFF"/>
    <w:rsid w:val="002D766F"/>
    <w:rsid w:val="00311F62"/>
    <w:rsid w:val="00337AEF"/>
    <w:rsid w:val="00347905"/>
    <w:rsid w:val="003614B6"/>
    <w:rsid w:val="003622CB"/>
    <w:rsid w:val="00370189"/>
    <w:rsid w:val="00380546"/>
    <w:rsid w:val="00394C0B"/>
    <w:rsid w:val="0039726C"/>
    <w:rsid w:val="003B765B"/>
    <w:rsid w:val="003C4E67"/>
    <w:rsid w:val="003D003F"/>
    <w:rsid w:val="003F2375"/>
    <w:rsid w:val="003F3C41"/>
    <w:rsid w:val="003F4D38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575EC"/>
    <w:rsid w:val="00472218"/>
    <w:rsid w:val="0048793D"/>
    <w:rsid w:val="004B5D86"/>
    <w:rsid w:val="004B7F79"/>
    <w:rsid w:val="004C1120"/>
    <w:rsid w:val="004C73DD"/>
    <w:rsid w:val="004D7853"/>
    <w:rsid w:val="004F3F9B"/>
    <w:rsid w:val="004F6C0A"/>
    <w:rsid w:val="004F7560"/>
    <w:rsid w:val="0050467B"/>
    <w:rsid w:val="00533471"/>
    <w:rsid w:val="00545A5E"/>
    <w:rsid w:val="005904DD"/>
    <w:rsid w:val="005A30E5"/>
    <w:rsid w:val="005A73EC"/>
    <w:rsid w:val="005B0666"/>
    <w:rsid w:val="005B4E4F"/>
    <w:rsid w:val="005E443A"/>
    <w:rsid w:val="005F062F"/>
    <w:rsid w:val="005F5942"/>
    <w:rsid w:val="0060145F"/>
    <w:rsid w:val="006061AA"/>
    <w:rsid w:val="00615B35"/>
    <w:rsid w:val="00617830"/>
    <w:rsid w:val="0062304B"/>
    <w:rsid w:val="006254A4"/>
    <w:rsid w:val="00632643"/>
    <w:rsid w:val="00636AC8"/>
    <w:rsid w:val="0067437B"/>
    <w:rsid w:val="006A5304"/>
    <w:rsid w:val="006A707A"/>
    <w:rsid w:val="006B0D97"/>
    <w:rsid w:val="006B0FF8"/>
    <w:rsid w:val="006F0FD7"/>
    <w:rsid w:val="0076128F"/>
    <w:rsid w:val="0077707F"/>
    <w:rsid w:val="00793D32"/>
    <w:rsid w:val="007A23C4"/>
    <w:rsid w:val="007A481A"/>
    <w:rsid w:val="007B018B"/>
    <w:rsid w:val="007B42B6"/>
    <w:rsid w:val="007C343C"/>
    <w:rsid w:val="007C3B3E"/>
    <w:rsid w:val="007C5161"/>
    <w:rsid w:val="007E28CC"/>
    <w:rsid w:val="007E3421"/>
    <w:rsid w:val="007E59F1"/>
    <w:rsid w:val="007F164D"/>
    <w:rsid w:val="007F7A9F"/>
    <w:rsid w:val="008604AA"/>
    <w:rsid w:val="0087576B"/>
    <w:rsid w:val="00885E41"/>
    <w:rsid w:val="008913A4"/>
    <w:rsid w:val="008937B3"/>
    <w:rsid w:val="008953A4"/>
    <w:rsid w:val="008A436B"/>
    <w:rsid w:val="008A4706"/>
    <w:rsid w:val="008B331A"/>
    <w:rsid w:val="008D32BB"/>
    <w:rsid w:val="008F5F8C"/>
    <w:rsid w:val="00901CD8"/>
    <w:rsid w:val="0090617A"/>
    <w:rsid w:val="0091140E"/>
    <w:rsid w:val="0092777A"/>
    <w:rsid w:val="00933CD1"/>
    <w:rsid w:val="00942CBE"/>
    <w:rsid w:val="009464BF"/>
    <w:rsid w:val="009539C5"/>
    <w:rsid w:val="00961A40"/>
    <w:rsid w:val="0096258B"/>
    <w:rsid w:val="00975CA7"/>
    <w:rsid w:val="00993ABA"/>
    <w:rsid w:val="009B6623"/>
    <w:rsid w:val="009C2394"/>
    <w:rsid w:val="009D10CA"/>
    <w:rsid w:val="009D1249"/>
    <w:rsid w:val="009D2A66"/>
    <w:rsid w:val="009D73E9"/>
    <w:rsid w:val="00A046AF"/>
    <w:rsid w:val="00A151A7"/>
    <w:rsid w:val="00A16FF3"/>
    <w:rsid w:val="00A27902"/>
    <w:rsid w:val="00A50309"/>
    <w:rsid w:val="00A60B76"/>
    <w:rsid w:val="00A649C1"/>
    <w:rsid w:val="00A70526"/>
    <w:rsid w:val="00A75422"/>
    <w:rsid w:val="00A906B0"/>
    <w:rsid w:val="00A916A7"/>
    <w:rsid w:val="00A91985"/>
    <w:rsid w:val="00A96953"/>
    <w:rsid w:val="00AC5515"/>
    <w:rsid w:val="00AC62F1"/>
    <w:rsid w:val="00AE081A"/>
    <w:rsid w:val="00AE0D71"/>
    <w:rsid w:val="00AE2E7D"/>
    <w:rsid w:val="00AE3159"/>
    <w:rsid w:val="00B127BE"/>
    <w:rsid w:val="00B35505"/>
    <w:rsid w:val="00B37558"/>
    <w:rsid w:val="00B5141B"/>
    <w:rsid w:val="00B567E4"/>
    <w:rsid w:val="00B60DFB"/>
    <w:rsid w:val="00B666BE"/>
    <w:rsid w:val="00BC4B21"/>
    <w:rsid w:val="00BD024E"/>
    <w:rsid w:val="00BD680A"/>
    <w:rsid w:val="00BF51E7"/>
    <w:rsid w:val="00BF7E7D"/>
    <w:rsid w:val="00C03D83"/>
    <w:rsid w:val="00C1529F"/>
    <w:rsid w:val="00C217B3"/>
    <w:rsid w:val="00C57E3B"/>
    <w:rsid w:val="00C65DAE"/>
    <w:rsid w:val="00C959BE"/>
    <w:rsid w:val="00CA7459"/>
    <w:rsid w:val="00CB0B29"/>
    <w:rsid w:val="00CB3528"/>
    <w:rsid w:val="00CB5E0F"/>
    <w:rsid w:val="00CC1FEC"/>
    <w:rsid w:val="00CD33A5"/>
    <w:rsid w:val="00D02086"/>
    <w:rsid w:val="00D1709F"/>
    <w:rsid w:val="00D23D2D"/>
    <w:rsid w:val="00D40B3A"/>
    <w:rsid w:val="00D41DAB"/>
    <w:rsid w:val="00D42540"/>
    <w:rsid w:val="00D53A3B"/>
    <w:rsid w:val="00D56E81"/>
    <w:rsid w:val="00D64476"/>
    <w:rsid w:val="00D66C88"/>
    <w:rsid w:val="00DB0FE6"/>
    <w:rsid w:val="00DB63A1"/>
    <w:rsid w:val="00DD45AA"/>
    <w:rsid w:val="00DF046B"/>
    <w:rsid w:val="00DF35A1"/>
    <w:rsid w:val="00DF7D73"/>
    <w:rsid w:val="00E21D28"/>
    <w:rsid w:val="00E22FDC"/>
    <w:rsid w:val="00E30B47"/>
    <w:rsid w:val="00E33C46"/>
    <w:rsid w:val="00E36096"/>
    <w:rsid w:val="00E375E1"/>
    <w:rsid w:val="00E515FB"/>
    <w:rsid w:val="00E53EA7"/>
    <w:rsid w:val="00E56288"/>
    <w:rsid w:val="00E6796E"/>
    <w:rsid w:val="00E8142A"/>
    <w:rsid w:val="00EB3B8B"/>
    <w:rsid w:val="00EB61CA"/>
    <w:rsid w:val="00EC5544"/>
    <w:rsid w:val="00EC7B80"/>
    <w:rsid w:val="00ED27A4"/>
    <w:rsid w:val="00EE3644"/>
    <w:rsid w:val="00EE3DF9"/>
    <w:rsid w:val="00EF1ABD"/>
    <w:rsid w:val="00F110A6"/>
    <w:rsid w:val="00F17E7D"/>
    <w:rsid w:val="00F2211C"/>
    <w:rsid w:val="00F330AA"/>
    <w:rsid w:val="00F36FE9"/>
    <w:rsid w:val="00F431DA"/>
    <w:rsid w:val="00F445FB"/>
    <w:rsid w:val="00F5486B"/>
    <w:rsid w:val="00F82187"/>
    <w:rsid w:val="00FA070E"/>
    <w:rsid w:val="00FA1C08"/>
    <w:rsid w:val="00FB38B8"/>
    <w:rsid w:val="00FB7E36"/>
    <w:rsid w:val="00FC0293"/>
    <w:rsid w:val="00FD7016"/>
    <w:rsid w:val="00FD7F3F"/>
    <w:rsid w:val="00FE79C4"/>
    <w:rsid w:val="00FF42AD"/>
    <w:rsid w:val="00FF61FD"/>
    <w:rsid w:val="00FF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F5942"/>
    <w:pPr>
      <w:ind w:left="720"/>
    </w:pPr>
  </w:style>
  <w:style w:type="paragraph" w:customStyle="1" w:styleId="AralkYok1">
    <w:name w:val="Aralık Yok1"/>
    <w:uiPriority w:val="99"/>
    <w:rsid w:val="005F5942"/>
    <w:rPr>
      <w:rFonts w:eastAsia="Times New Roman" w:cs="Calibri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NoSpacing">
    <w:name w:val="No Spacing"/>
    <w:uiPriority w:val="99"/>
    <w:qFormat/>
    <w:rsid w:val="005F5942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FA1C0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337AE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E3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3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375E1"/>
    <w:rPr>
      <w:rFonts w:ascii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3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375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84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oleObject" Target="embeddings/oleObject4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oleObject" Target="embeddings/oleObject8.bin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17.png"/><Relationship Id="rId33" Type="http://schemas.openxmlformats.org/officeDocument/2006/relationships/image" Target="media/image21.wmf"/><Relationship Id="rId38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oleObject" Target="embeddings/oleObject1.bin"/><Relationship Id="rId29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24.emf"/><Relationship Id="rId40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emf"/><Relationship Id="rId23" Type="http://schemas.openxmlformats.org/officeDocument/2006/relationships/image" Target="media/image16.png"/><Relationship Id="rId28" Type="http://schemas.openxmlformats.org/officeDocument/2006/relationships/oleObject" Target="embeddings/oleObject5.bin"/><Relationship Id="rId36" Type="http://schemas.openxmlformats.org/officeDocument/2006/relationships/image" Target="media/image23.emf"/><Relationship Id="rId10" Type="http://schemas.openxmlformats.org/officeDocument/2006/relationships/image" Target="media/image5.png"/><Relationship Id="rId19" Type="http://schemas.openxmlformats.org/officeDocument/2006/relationships/image" Target="media/image14.wmf"/><Relationship Id="rId31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Relationship Id="rId22" Type="http://schemas.openxmlformats.org/officeDocument/2006/relationships/oleObject" Target="embeddings/oleObject2.bin"/><Relationship Id="rId27" Type="http://schemas.openxmlformats.org/officeDocument/2006/relationships/image" Target="media/image18.png"/><Relationship Id="rId30" Type="http://schemas.openxmlformats.org/officeDocument/2006/relationships/oleObject" Target="embeddings/oleObject6.bin"/><Relationship Id="rId35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3</Pages>
  <Words>515</Words>
  <Characters>2942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38</dc:creator>
  <cp:keywords>www.sorubak.com</cp:keywords>
  <dc:description/>
  <cp:lastModifiedBy>edanur</cp:lastModifiedBy>
  <cp:revision>14</cp:revision>
  <dcterms:created xsi:type="dcterms:W3CDTF">2015-03-08T16:23:00Z</dcterms:created>
  <dcterms:modified xsi:type="dcterms:W3CDTF">2015-03-10T12:55:00Z</dcterms:modified>
</cp:coreProperties>
</file>