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EF1" w:rsidRDefault="00476EF1" w:rsidP="00417E16">
      <w:pPr>
        <w:tabs>
          <w:tab w:val="left" w:pos="10238"/>
        </w:tabs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4.35pt;margin-top:1.25pt;width:544pt;height:104pt;z-index:251658240">
            <v:textbox>
              <w:txbxContent>
                <w:p w:rsidR="00476EF1" w:rsidRPr="00B67F4B" w:rsidRDefault="00476EF1" w:rsidP="00A601E3">
                  <w:pPr>
                    <w:shd w:val="clear" w:color="auto" w:fill="F2F2F2"/>
                    <w:jc w:val="center"/>
                    <w:rPr>
                      <w:rFonts w:ascii="Comic Sans MS" w:hAnsi="Comic Sans MS" w:cs="Comic Sans MS"/>
                    </w:rPr>
                  </w:pPr>
                  <w:r w:rsidRPr="00B67F4B">
                    <w:rPr>
                      <w:rFonts w:ascii="Comic Sans MS" w:hAnsi="Comic Sans MS" w:cs="Comic Sans MS"/>
                    </w:rPr>
                    <w:t xml:space="preserve">            2014-2015 ÖĞRETİM    YILI                                                                                                 </w:t>
                  </w:r>
                  <w:r w:rsidRPr="00B67F4B">
                    <w:rPr>
                      <w:rFonts w:ascii="Comic Sans MS" w:hAnsi="Comic Sans MS" w:cs="Comic Sans MS"/>
                    </w:rPr>
                    <w:tab/>
                    <w:t xml:space="preserve">   DEREKÖY İLK</w:t>
                  </w:r>
                  <w:r>
                    <w:rPr>
                      <w:rFonts w:ascii="Comic Sans MS" w:hAnsi="Comic Sans MS" w:cs="Comic Sans MS"/>
                    </w:rPr>
                    <w:t xml:space="preserve">OKULU </w:t>
                  </w:r>
                  <w:r w:rsidRPr="00B67F4B">
                    <w:rPr>
                      <w:rFonts w:ascii="Comic Sans MS" w:hAnsi="Comic Sans MS" w:cs="Comic Sans MS"/>
                    </w:rPr>
                    <w:t>4-A SINIFI MATEMATİK DERSİ  2.DÖNEM 1.SINAVI</w:t>
                  </w:r>
                  <w:r w:rsidRPr="00B67F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</w:t>
                  </w:r>
                  <w:r w:rsidRPr="00B67F4B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Sınav Süresi:40 Dakika</w:t>
                  </w:r>
                  <w:r w:rsidRPr="00B67F4B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 SINAV TARİHİ:…../……/…………</w:t>
                  </w:r>
                </w:p>
                <w:p w:rsidR="00476EF1" w:rsidRPr="00111AD4" w:rsidRDefault="00476EF1" w:rsidP="00A601E3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</w:rPr>
                  </w:pPr>
                </w:p>
                <w:p w:rsidR="00476EF1" w:rsidRPr="004E4166" w:rsidRDefault="00476EF1" w:rsidP="00A601E3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</w:pPr>
                </w:p>
                <w:p w:rsidR="00476EF1" w:rsidRPr="006330DC" w:rsidRDefault="00476EF1" w:rsidP="00A601E3">
                  <w:pPr>
                    <w:shd w:val="clear" w:color="auto" w:fill="F2F2F2"/>
                    <w:jc w:val="center"/>
                    <w:rPr>
                      <w:sz w:val="16"/>
                      <w:szCs w:val="16"/>
                    </w:rPr>
                  </w:pPr>
                </w:p>
                <w:p w:rsidR="00476EF1" w:rsidRPr="00111AD4" w:rsidRDefault="00476EF1" w:rsidP="00A601E3">
                  <w:pPr>
                    <w:shd w:val="clear" w:color="auto" w:fill="F2F2F2"/>
                    <w:jc w:val="center"/>
                  </w:pPr>
                </w:p>
              </w:txbxContent>
            </v:textbox>
          </v:shape>
        </w:pict>
      </w:r>
      <w:r>
        <w:tab/>
      </w:r>
    </w:p>
    <w:p w:rsidR="00476EF1" w:rsidRDefault="00476EF1" w:rsidP="00417E16"/>
    <w:p w:rsidR="00476EF1" w:rsidRDefault="00476EF1" w:rsidP="00417E16">
      <w:pPr>
        <w:ind w:firstLine="708"/>
      </w:pPr>
    </w:p>
    <w:p w:rsidR="00476EF1" w:rsidRPr="00417E16" w:rsidRDefault="00476EF1" w:rsidP="00417E16"/>
    <w:tbl>
      <w:tblPr>
        <w:tblpPr w:leftFromText="141" w:rightFromText="141" w:vertAnchor="text" w:horzAnchor="margin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24"/>
        <w:gridCol w:w="5724"/>
      </w:tblGrid>
      <w:tr w:rsidR="00476EF1" w:rsidRPr="00A601E3">
        <w:trPr>
          <w:trHeight w:val="2685"/>
        </w:trPr>
        <w:tc>
          <w:tcPr>
            <w:tcW w:w="11448" w:type="dxa"/>
            <w:gridSpan w:val="2"/>
          </w:tcPr>
          <w:p w:rsidR="00476EF1" w:rsidRPr="00A601E3" w:rsidRDefault="00476EF1" w:rsidP="00A601E3">
            <w:pPr>
              <w:tabs>
                <w:tab w:val="left" w:pos="2184"/>
              </w:tabs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1-)Aşağıdaki şekillerin hangi tür kesir olduğunu ve sayısal kesir ifadesini yazınız. 4P  </w:t>
            </w:r>
          </w:p>
          <w:tbl>
            <w:tblPr>
              <w:tblpPr w:leftFromText="141" w:rightFromText="141" w:vertAnchor="text" w:horzAnchor="page" w:tblpX="3862" w:tblpY="3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60"/>
              <w:gridCol w:w="560"/>
            </w:tblGrid>
            <w:tr w:rsidR="00476EF1" w:rsidRPr="00A601E3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  <w:tr w:rsidR="00476EF1" w:rsidRPr="00A601E3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margin" w:tblpXSpec="center" w:tblpY="3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60"/>
              <w:gridCol w:w="560"/>
            </w:tblGrid>
            <w:tr w:rsidR="00476EF1" w:rsidRPr="00A601E3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  <w:tr w:rsidR="00476EF1" w:rsidRPr="00A601E3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page" w:tblpX="6790" w:tblpY="37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0"/>
            </w:tblGrid>
            <w:tr w:rsidR="00476EF1" w:rsidRPr="00A601E3">
              <w:trPr>
                <w:trHeight w:val="886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page" w:tblpX="8119" w:tblpY="3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0"/>
            </w:tblGrid>
            <w:tr w:rsidR="00476EF1" w:rsidRPr="00A601E3">
              <w:trPr>
                <w:trHeight w:val="886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page" w:tblpX="9464" w:tblpY="3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60"/>
              <w:gridCol w:w="560"/>
            </w:tblGrid>
            <w:tr w:rsidR="00476EF1" w:rsidRPr="00A601E3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  <w:tr w:rsidR="00476EF1" w:rsidRPr="00A601E3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</w:tbl>
          <w:p w:rsidR="00476EF1" w:rsidRPr="00A601E3" w:rsidRDefault="00476EF1" w:rsidP="00A601E3">
            <w:pPr>
              <w:spacing w:after="0" w:line="240" w:lineRule="auto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02"/>
              <w:gridCol w:w="502"/>
              <w:gridCol w:w="502"/>
            </w:tblGrid>
            <w:tr w:rsidR="00476EF1" w:rsidRPr="00A601E3">
              <w:trPr>
                <w:trHeight w:val="431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</w:tr>
            <w:tr w:rsidR="00476EF1" w:rsidRPr="00A601E3">
              <w:trPr>
                <w:trHeight w:val="431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</w:pPr>
                  <w:r w:rsidRPr="00A601E3">
                    <w:t xml:space="preserve"> </w:t>
                  </w: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page" w:tblpX="2170" w:tblpY="-86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82"/>
              <w:gridCol w:w="282"/>
              <w:gridCol w:w="282"/>
              <w:gridCol w:w="282"/>
            </w:tblGrid>
            <w:tr w:rsidR="00476EF1" w:rsidRPr="00A601E3">
              <w:trPr>
                <w:trHeight w:val="430"/>
              </w:trPr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  <w:tr w:rsidR="00476EF1" w:rsidRPr="00A601E3">
              <w:trPr>
                <w:trHeight w:val="430"/>
              </w:trPr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6EF1" w:rsidRPr="00A601E3" w:rsidRDefault="00476EF1" w:rsidP="00A601E3">
                  <w:pPr>
                    <w:spacing w:after="0" w:line="240" w:lineRule="auto"/>
                  </w:pPr>
                </w:p>
              </w:tc>
            </w:tr>
          </w:tbl>
          <w:p w:rsidR="00476EF1" w:rsidRPr="00A601E3" w:rsidRDefault="00476EF1" w:rsidP="00A601E3">
            <w:pPr>
              <w:spacing w:after="0" w:line="240" w:lineRule="auto"/>
            </w:pPr>
          </w:p>
          <w:p w:rsidR="00476EF1" w:rsidRPr="00A601E3" w:rsidRDefault="00476EF1" w:rsidP="00A601E3">
            <w:pPr>
              <w:spacing w:after="0" w:line="240" w:lineRule="auto"/>
            </w:pPr>
            <w:r w:rsidRPr="00A601E3">
              <w:t>………………………..            …………………..          ………………………………………..            ………………………………………………………………..</w:t>
            </w:r>
          </w:p>
          <w:p w:rsidR="00476EF1" w:rsidRPr="00A601E3" w:rsidRDefault="00476EF1" w:rsidP="00A601E3">
            <w:pPr>
              <w:spacing w:after="0" w:line="240" w:lineRule="auto"/>
            </w:pPr>
          </w:p>
          <w:p w:rsidR="00476EF1" w:rsidRPr="00A601E3" w:rsidRDefault="00476EF1" w:rsidP="00A601E3">
            <w:pPr>
              <w:spacing w:after="0" w:line="240" w:lineRule="auto"/>
            </w:pPr>
            <w:r w:rsidRPr="00A601E3">
              <w:t xml:space="preserve">       -------                                -------                                     -------                                                                  -------                          </w:t>
            </w:r>
          </w:p>
        </w:tc>
      </w:tr>
      <w:tr w:rsidR="00476EF1" w:rsidRPr="00A601E3">
        <w:trPr>
          <w:trHeight w:val="10901"/>
        </w:trPr>
        <w:tc>
          <w:tcPr>
            <w:tcW w:w="5724" w:type="dxa"/>
          </w:tcPr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2-) Aşağıdaki litre mililitre çevirimlerini yapınız.5P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A601E3">
              <w:rPr>
                <w:rFonts w:ascii="Comic Sans MS" w:hAnsi="Comic Sans MS" w:cs="Comic Sans MS"/>
                <w:sz w:val="26"/>
                <w:szCs w:val="26"/>
              </w:rPr>
              <w:t xml:space="preserve">a- 5 L…………………. ml eder.  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A601E3">
              <w:rPr>
                <w:rFonts w:ascii="Comic Sans MS" w:hAnsi="Comic Sans MS" w:cs="Comic Sans MS"/>
                <w:sz w:val="26"/>
                <w:szCs w:val="26"/>
              </w:rPr>
              <w:t xml:space="preserve">b- 6 L 250 ml ……..………….. ml  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A601E3">
              <w:rPr>
                <w:rFonts w:ascii="Comic Sans MS" w:hAnsi="Comic Sans MS" w:cs="Comic Sans MS"/>
                <w:sz w:val="26"/>
                <w:szCs w:val="26"/>
              </w:rPr>
              <w:t xml:space="preserve">c- 9 L……………….. ml eder.  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A601E3">
              <w:rPr>
                <w:rFonts w:ascii="Comic Sans MS" w:hAnsi="Comic Sans MS" w:cs="Comic Sans MS"/>
                <w:sz w:val="26"/>
                <w:szCs w:val="26"/>
              </w:rPr>
              <w:t xml:space="preserve">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A601E3">
              <w:rPr>
                <w:rFonts w:ascii="Comic Sans MS" w:hAnsi="Comic Sans MS" w:cs="Comic Sans MS"/>
                <w:sz w:val="26"/>
                <w:szCs w:val="26"/>
              </w:rPr>
              <w:t>d- 4L 63 ml ……………….. ml</w:t>
            </w: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rFonts w:ascii="Comic Sans MS" w:hAnsi="Comic Sans MS" w:cs="Comic Sans MS"/>
                <w:sz w:val="26"/>
                <w:szCs w:val="26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rFonts w:ascii="Comic Sans MS" w:hAnsi="Comic Sans MS" w:cs="Comic Sans MS"/>
                <w:sz w:val="26"/>
                <w:szCs w:val="26"/>
              </w:rPr>
            </w:pPr>
            <w:r w:rsidRPr="00A601E3">
              <w:rPr>
                <w:rFonts w:ascii="Comic Sans MS" w:hAnsi="Comic Sans MS" w:cs="Comic Sans MS"/>
                <w:sz w:val="26"/>
                <w:szCs w:val="26"/>
              </w:rPr>
              <w:t>e- 7400ml …………..L   …...….ml eder</w:t>
            </w: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rFonts w:ascii="Comic Sans MS" w:hAnsi="Comic Sans MS" w:cs="Comic Sans MS"/>
                <w:sz w:val="26"/>
                <w:szCs w:val="26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3-)Aşağıdaki kesirleri şekil çizerek ifade ediniz.12P</w:t>
            </w: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A601E3">
              <w:rPr>
                <w:rFonts w:ascii="Comic Sans MS" w:hAnsi="Comic Sans MS" w:cs="Comic Sans MS"/>
                <w:position w:val="-24"/>
                <w:sz w:val="32"/>
                <w:szCs w:val="32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43.5pt" o:ole="">
                  <v:imagedata r:id="rId5" o:title=""/>
                </v:shape>
                <o:OLEObject Type="Embed" ProgID="Msxml2.SAXXMLReader.5.0" ShapeID="_x0000_i1025" DrawAspect="Content" ObjectID="_1488227373" r:id="rId6"/>
              </w:object>
            </w:r>
            <w:r w:rsidRPr="00A601E3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 xml:space="preserve">     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fldChar w:fldCharType="begin"/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instrText xml:space="preserve"> </w:instrTex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  <w:shd w:val="clear" w:color="auto" w:fill="F1F1F1"/>
              </w:rPr>
              <w:instrText>eq \f(8;9)</w:instrTex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instrText xml:space="preserve"> </w:instrTex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fldChar w:fldCharType="end"/>
            </w:r>
            <w:r w:rsidRPr="00A601E3"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A601E3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 xml:space="preserve">    </w:t>
            </w:r>
            <w:r w:rsidRPr="00A601E3">
              <w:rPr>
                <w:rFonts w:ascii="Comic Sans MS" w:hAnsi="Comic Sans MS" w:cs="Comic Sans MS"/>
                <w:position w:val="-24"/>
                <w:sz w:val="32"/>
                <w:szCs w:val="32"/>
              </w:rPr>
              <w:pict>
                <v:shape id="_x0000_i1026" type="#_x0000_t75" style="width:16.5pt;height:43.5pt">
                  <v:imagedata r:id="rId7" o:title=""/>
                </v:shape>
              </w:pict>
            </w:r>
            <w:r w:rsidRPr="00A601E3">
              <w:rPr>
                <w:rFonts w:ascii="Comic Sans MS" w:hAnsi="Comic Sans MS" w:cs="Comic Sans MS"/>
                <w:sz w:val="32"/>
                <w:szCs w:val="32"/>
              </w:rPr>
              <w:t xml:space="preserve">          </w:t>
            </w:r>
            <w:r w:rsidRPr="00A601E3">
              <w:rPr>
                <w:rFonts w:ascii="Comic Sans MS" w:hAnsi="Comic Sans MS" w:cs="Comic Sans MS"/>
                <w:position w:val="-24"/>
                <w:sz w:val="32"/>
                <w:szCs w:val="32"/>
              </w:rPr>
              <w:pict>
                <v:shape id="_x0000_i1027" type="#_x0000_t75" style="width:24.75pt;height:42pt">
                  <v:imagedata r:id="rId8" o:title=""/>
                </v:shape>
              </w:pict>
            </w:r>
            <w:r w:rsidRPr="00A601E3">
              <w:rPr>
                <w:rFonts w:ascii="Comic Sans MS" w:hAnsi="Comic Sans MS" w:cs="Comic Sans MS"/>
                <w:sz w:val="32"/>
                <w:szCs w:val="32"/>
              </w:rPr>
              <w:t xml:space="preserve">            </w:t>
            </w:r>
          </w:p>
          <w:p w:rsidR="00476EF1" w:rsidRPr="00A601E3" w:rsidRDefault="00476EF1" w:rsidP="00A601E3">
            <w:pPr>
              <w:spacing w:after="0" w:line="240" w:lineRule="auto"/>
              <w:ind w:left="705"/>
              <w:jc w:val="both"/>
              <w:rPr>
                <w:rFonts w:ascii="Comic Sans MS" w:hAnsi="Comic Sans MS" w:cs="Comic Sans MS"/>
                <w:sz w:val="32"/>
                <w:szCs w:val="32"/>
              </w:rPr>
            </w:pPr>
          </w:p>
          <w:p w:rsidR="00476EF1" w:rsidRPr="00A601E3" w:rsidRDefault="00476EF1" w:rsidP="00A601E3">
            <w:pPr>
              <w:spacing w:after="0" w:line="240" w:lineRule="auto"/>
              <w:ind w:left="705"/>
              <w:jc w:val="both"/>
            </w:pPr>
          </w:p>
          <w:p w:rsidR="00476EF1" w:rsidRPr="00A601E3" w:rsidRDefault="00476EF1" w:rsidP="00A601E3">
            <w:pPr>
              <w:spacing w:after="0" w:line="240" w:lineRule="auto"/>
              <w:ind w:left="705"/>
              <w:jc w:val="both"/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7-) Sepetteki 50  yumurtanın </w:t>
            </w:r>
            <w:r w:rsidRPr="00A601E3">
              <w:rPr>
                <w:rFonts w:ascii="Comic Sans MS" w:eastAsia="Times New Roman" w:hAnsi="Comic Sans MS" w:cs="Times New Roman"/>
                <w:position w:val="-24"/>
                <w:sz w:val="28"/>
                <w:szCs w:val="28"/>
              </w:rPr>
              <w:object w:dxaOrig="220" w:dyaOrig="620">
                <v:shape id="_x0000_i1028" type="#_x0000_t75" style="width:13.5pt;height:36pt" o:ole="">
                  <v:imagedata r:id="rId9" o:title=""/>
                </v:shape>
                <o:OLEObject Type="Embed" ProgID="Equation.3" ShapeID="_x0000_i1028" DrawAspect="Content" ObjectID="_1488227374" r:id="rId10"/>
              </w:object>
            </w:r>
            <w:r w:rsidRPr="00A601E3">
              <w:rPr>
                <w:rFonts w:ascii="Comic Sans MS" w:hAnsi="Comic Sans MS" w:cs="Comic Sans MS"/>
                <w:position w:val="-24"/>
                <w:sz w:val="28"/>
                <w:szCs w:val="28"/>
              </w:rPr>
              <w:t xml:space="preserve">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ü  beyaz,   geriye  kalanın    </w:t>
            </w:r>
            <w:r w:rsidRPr="00A601E3">
              <w:rPr>
                <w:rFonts w:ascii="Comic Sans MS" w:eastAsia="Times New Roman" w:hAnsi="Comic Sans MS" w:cs="Times New Roman"/>
                <w:position w:val="-24"/>
                <w:sz w:val="28"/>
                <w:szCs w:val="28"/>
              </w:rPr>
              <w:object w:dxaOrig="240" w:dyaOrig="620">
                <v:shape id="_x0000_i1029" type="#_x0000_t75" style="width:12.75pt;height:33pt" o:ole="">
                  <v:imagedata r:id="rId11" o:title=""/>
                </v:shape>
                <o:OLEObject Type="Embed" ProgID="Equation.3" ShapeID="_x0000_i1029" DrawAspect="Content" ObjectID="_1488227375" r:id="rId12"/>
              </w:object>
            </w:r>
            <w:r w:rsidRPr="00A601E3">
              <w:rPr>
                <w:rFonts w:ascii="Comic Sans MS" w:hAnsi="Comic Sans MS" w:cs="Comic Sans MS"/>
                <w:position w:val="-24"/>
                <w:sz w:val="28"/>
                <w:szCs w:val="28"/>
              </w:rPr>
              <w:t xml:space="preserve">   </w:t>
            </w:r>
            <w:r w:rsidRPr="00A601E3">
              <w:rPr>
                <w:rFonts w:ascii="Comic Sans MS" w:hAnsi="Comic Sans MS" w:cs="Comic Sans MS"/>
                <w:position w:val="-24"/>
                <w:sz w:val="52"/>
                <w:szCs w:val="52"/>
              </w:rPr>
              <w:t xml:space="preserve">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sarıdır. </w:t>
            </w:r>
            <w:r w:rsidRPr="00A601E3">
              <w:rPr>
                <w:rFonts w:ascii="Comic Sans MS" w:hAnsi="Comic Sans MS" w:cs="Comic Sans MS"/>
                <w:sz w:val="28"/>
                <w:szCs w:val="28"/>
                <w:u w:val="single"/>
              </w:rPr>
              <w:t>Sepette kaç tane sarı yumurta vardır?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10P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8-)      7          2          4         12        6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       ---- ,    ---- ,     ---- ,    -----  , ----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        10         10        10        10       10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Yukarıdaki  kesirleri küçükten büyüğe doğru  sıralayınız.5P</w:t>
            </w: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9-)Aşağıda okunuşları verilen kesirleri karşılarına yazınız.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A601E3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4P</w:t>
            </w: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 </w:t>
            </w: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Bir tam onda yedi      = ………………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ab/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ab/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ab/>
              <w:t xml:space="preserve"> </w:t>
            </w: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Yedide dört        = ……………………..</w:t>
            </w: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yedi tam sekizde üç = ………………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ab/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ab/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ab/>
            </w: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Yirmi bölü otuz altı     = ………………</w:t>
            </w: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10-)</w:t>
            </w:r>
            <w:r w:rsidRPr="00A601E3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Aşağıda sayı doğrusunda gösterilmiş noktaları kesir olarak ifade ediniz.</w:t>
            </w:r>
            <w:r w:rsidRPr="00A601E3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12P</w:t>
            </w: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126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pict>
                <v:shape id="Resim 1" o:spid="_x0000_s1027" type="#_x0000_t75" style="position:absolute;margin-left:10.2pt;margin-top:4.25pt;width:253.1pt;height:26.1pt;z-index:-251657216;visibility:visible">
                  <v:imagedata r:id="rId13" o:title="" grayscale="t"/>
                </v:shape>
              </w:pict>
            </w:r>
            <w:r w:rsidRPr="00A601E3">
              <w:rPr>
                <w:rFonts w:ascii="Times New Roman" w:hAnsi="Times New Roman" w:cs="Times New Roman"/>
              </w:rPr>
              <w:t xml:space="preserve">                      A           B                      C                 D</w:t>
            </w: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24" w:type="dxa"/>
          </w:tcPr>
          <w:p w:rsidR="00476EF1" w:rsidRPr="00A601E3" w:rsidRDefault="00476EF1" w:rsidP="00A601E3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4-)      </w:t>
            </w:r>
            <w:r w:rsidRPr="00A601E3">
              <w:rPr>
                <w:rFonts w:ascii="Comic Sans MS" w:hAnsi="Comic Sans MS" w:cs="Comic Sans MS"/>
                <w:sz w:val="28"/>
                <w:szCs w:val="28"/>
                <w:u w:val="single"/>
              </w:rPr>
              <w:t xml:space="preserve">A+1 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>basit kesir olduğuna göre ‘A’</w:t>
            </w:r>
          </w:p>
          <w:p w:rsidR="00476EF1" w:rsidRPr="00A601E3" w:rsidRDefault="00476EF1" w:rsidP="00A601E3">
            <w:pPr>
              <w:tabs>
                <w:tab w:val="left" w:pos="2184"/>
              </w:tabs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Times New Roman" w:hAnsi="Times New Roman" w:cs="Times New Roman"/>
              </w:rPr>
              <w:t xml:space="preserve">                 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>7</w:t>
            </w:r>
          </w:p>
          <w:p w:rsidR="00476EF1" w:rsidRPr="00A601E3" w:rsidRDefault="00476EF1" w:rsidP="00A601E3">
            <w:pPr>
              <w:tabs>
                <w:tab w:val="left" w:pos="2184"/>
              </w:tabs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yerine gelecek rakamların toplamı kaçtır?</w:t>
            </w:r>
          </w:p>
          <w:p w:rsidR="00476EF1" w:rsidRPr="00A601E3" w:rsidRDefault="00476EF1" w:rsidP="00A601E3">
            <w:pPr>
              <w:tabs>
                <w:tab w:val="left" w:pos="2184"/>
              </w:tabs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5P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5-) </w: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Sami, kuruyemişçiden </w:t>
            </w:r>
            <w:r w:rsidRPr="00A601E3">
              <w:rPr>
                <w:rFonts w:ascii="Comic Sans MS" w:eastAsia="Times New Roman" w:hAnsi="Comic Sans MS"/>
                <w:color w:val="000000"/>
                <w:position w:val="-6"/>
                <w:sz w:val="28"/>
                <w:szCs w:val="28"/>
              </w:rPr>
              <w:pict>
                <v:shape id="_x0000_i1030" type="#_x0000_t75" style="width:21pt;height:14.25pt">
                  <v:imagedata r:id="rId14" o:title=""/>
                </v:shape>
              </w:pic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g fındık, </w:t>
            </w:r>
            <w:r w:rsidRPr="00A601E3">
              <w:rPr>
                <w:rFonts w:ascii="Comic Sans MS" w:eastAsia="Times New Roman" w:hAnsi="Comic Sans MS"/>
                <w:color w:val="000000"/>
                <w:position w:val="-6"/>
                <w:sz w:val="28"/>
                <w:szCs w:val="28"/>
              </w:rPr>
              <w:pict>
                <v:shape id="_x0000_i1031" type="#_x0000_t75" style="width:21pt;height:14.25pt">
                  <v:imagedata r:id="rId15" o:title=""/>
                </v:shape>
              </w:pic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g ceviz, </w:t>
            </w:r>
            <w:r w:rsidRPr="00A601E3">
              <w:rPr>
                <w:rFonts w:ascii="Comic Sans MS" w:eastAsia="Times New Roman" w:hAnsi="Comic Sans MS"/>
                <w:color w:val="000000"/>
                <w:position w:val="-6"/>
                <w:sz w:val="28"/>
                <w:szCs w:val="28"/>
              </w:rPr>
              <w:pict>
                <v:shape id="_x0000_i1032" type="#_x0000_t75" style="width:21pt;height:14.25pt">
                  <v:imagedata r:id="rId16" o:title=""/>
                </v:shape>
              </w:pic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g badem, </w:t>
            </w:r>
            <w:r w:rsidRPr="00A601E3">
              <w:rPr>
                <w:rFonts w:ascii="Comic Sans MS" w:eastAsia="Times New Roman" w:hAnsi="Comic Sans MS"/>
                <w:color w:val="000000"/>
                <w:position w:val="-6"/>
                <w:sz w:val="28"/>
                <w:szCs w:val="28"/>
              </w:rPr>
              <w:pict>
                <v:shape id="_x0000_i1033" type="#_x0000_t75" style="width:21pt;height:14.25pt">
                  <v:imagedata r:id="rId17" o:title=""/>
                </v:shape>
              </w:pic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g fıstık ve </w:t>
            </w:r>
            <w:r w:rsidRPr="00A601E3">
              <w:rPr>
                <w:rFonts w:ascii="Comic Sans MS" w:eastAsia="Times New Roman" w:hAnsi="Comic Sans MS"/>
                <w:color w:val="000000"/>
                <w:position w:val="-6"/>
                <w:sz w:val="28"/>
                <w:szCs w:val="28"/>
              </w:rPr>
              <w:pict>
                <v:shape id="_x0000_i1034" type="#_x0000_t75" style="width:21pt;height:14.25pt">
                  <v:imagedata r:id="rId18" o:title=""/>
                </v:shape>
              </w:pic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g çekirdek alıyor. Sami’nin aldığı kuruyemişlerin toplamı kaç kg’ dır?  5P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6-) </w: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Bir araba 40 km’lik  yolun 1. gün </w:t>
            </w:r>
            <w:r w:rsidRPr="00A601E3">
              <w:rPr>
                <w:rFonts w:ascii="Comic Sans MS" w:eastAsia="Times New Roman" w:hAnsi="Comic Sans MS" w:cs="Times New Roman"/>
                <w:color w:val="000000"/>
                <w:position w:val="-24"/>
                <w:sz w:val="28"/>
                <w:szCs w:val="28"/>
              </w:rPr>
              <w:object w:dxaOrig="220" w:dyaOrig="620">
                <v:shape id="_x0000_i1035" type="#_x0000_t75" style="width:12.75pt;height:35.25pt" o:ole="">
                  <v:imagedata r:id="rId19" o:title=""/>
                </v:shape>
                <o:OLEObject Type="Embed" ProgID="Equation.3" ShapeID="_x0000_i1035" DrawAspect="Content" ObjectID="_1488227376" r:id="rId20"/>
              </w:objec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 ini , 2. gün </w:t>
            </w:r>
            <w:r w:rsidRPr="00A601E3">
              <w:rPr>
                <w:rFonts w:ascii="Comic Sans MS" w:eastAsia="Times New Roman" w:hAnsi="Comic Sans MS" w:cs="Times New Roman"/>
                <w:color w:val="000000"/>
                <w:position w:val="-24"/>
                <w:sz w:val="28"/>
                <w:szCs w:val="28"/>
              </w:rPr>
              <w:object w:dxaOrig="240" w:dyaOrig="620">
                <v:shape id="_x0000_i1036" type="#_x0000_t75" style="width:14.25pt;height:36pt" o:ole="">
                  <v:imagedata r:id="rId21" o:title=""/>
                </v:shape>
                <o:OLEObject Type="Embed" ProgID="Equation.3" ShapeID="_x0000_i1036" DrawAspect="Content" ObjectID="_1488227377" r:id="rId22"/>
              </w:objec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sini gitmiştir. </w:t>
            </w:r>
            <w:r w:rsidRPr="00A601E3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</w:rPr>
              <w:t>Geriye</w:t>
            </w:r>
            <w:r w:rsidRPr="00A601E3">
              <w:rPr>
                <w:rFonts w:ascii="Comic Sans MS" w:hAnsi="Comic Sans MS" w:cs="Comic Sans MS"/>
                <w:color w:val="000000"/>
                <w:sz w:val="28"/>
                <w:szCs w:val="28"/>
              </w:rPr>
              <w:t xml:space="preserve"> kaç km  yol  kalmıştır?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</w:t>
            </w:r>
            <w:r w:rsidRPr="00A601E3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10 P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01E3">
              <w:rPr>
                <w:rFonts w:ascii="Times New Roman" w:hAnsi="Times New Roman" w:cs="Times New Roman"/>
              </w:rPr>
              <w:t xml:space="preserve">  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01E3">
              <w:rPr>
                <w:rFonts w:ascii="Times New Roman" w:hAnsi="Times New Roman" w:cs="Times New Roman"/>
              </w:rPr>
              <w:t xml:space="preserve">      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01E3">
              <w:rPr>
                <w:rFonts w:ascii="Times New Roman" w:hAnsi="Times New Roman" w:cs="Times New Roman"/>
              </w:rPr>
              <w:t xml:space="preserve">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W w:w="5272" w:type="dxa"/>
              <w:tblLook w:val="00A0"/>
            </w:tblPr>
            <w:tblGrid>
              <w:gridCol w:w="769"/>
              <w:gridCol w:w="351"/>
              <w:gridCol w:w="778"/>
              <w:gridCol w:w="421"/>
              <w:gridCol w:w="844"/>
              <w:gridCol w:w="423"/>
              <w:gridCol w:w="844"/>
              <w:gridCol w:w="421"/>
              <w:gridCol w:w="421"/>
            </w:tblGrid>
            <w:tr w:rsidR="00476EF1" w:rsidRPr="00A601E3">
              <w:trPr>
                <w:trHeight w:val="481"/>
              </w:trPr>
              <w:tc>
                <w:tcPr>
                  <w:tcW w:w="769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7</w:t>
                  </w:r>
                </w:p>
              </w:tc>
              <w:tc>
                <w:tcPr>
                  <w:tcW w:w="35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778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11</w:t>
                  </w:r>
                </w:p>
              </w:tc>
              <w:tc>
                <w:tcPr>
                  <w:tcW w:w="42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844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9</w:t>
                  </w:r>
                </w:p>
              </w:tc>
              <w:tc>
                <w:tcPr>
                  <w:tcW w:w="423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844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2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  <w:u w:val="single"/>
                    </w:rPr>
                  </w:pPr>
                </w:p>
              </w:tc>
            </w:tr>
            <w:tr w:rsidR="00476EF1" w:rsidRPr="00A601E3">
              <w:trPr>
                <w:trHeight w:val="502"/>
              </w:trPr>
              <w:tc>
                <w:tcPr>
                  <w:tcW w:w="769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5</w:t>
                  </w:r>
                </w:p>
              </w:tc>
              <w:tc>
                <w:tcPr>
                  <w:tcW w:w="35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778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12</w:t>
                  </w:r>
                </w:p>
              </w:tc>
              <w:tc>
                <w:tcPr>
                  <w:tcW w:w="42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7</w:t>
                  </w:r>
                </w:p>
              </w:tc>
              <w:tc>
                <w:tcPr>
                  <w:tcW w:w="423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8</w:t>
                  </w:r>
                </w:p>
              </w:tc>
              <w:tc>
                <w:tcPr>
                  <w:tcW w:w="42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2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  <w:u w:val="single"/>
                    </w:rPr>
                  </w:pPr>
                </w:p>
              </w:tc>
            </w:tr>
          </w:tbl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01E3">
              <w:rPr>
                <w:rFonts w:ascii="Times New Roman" w:hAnsi="Times New Roman" w:cs="Times New Roman"/>
              </w:rPr>
              <w:t xml:space="preserve">        </w:t>
            </w:r>
          </w:p>
          <w:tbl>
            <w:tblPr>
              <w:tblW w:w="5057" w:type="dxa"/>
              <w:tblLook w:val="00A0"/>
            </w:tblPr>
            <w:tblGrid>
              <w:gridCol w:w="723"/>
              <w:gridCol w:w="361"/>
              <w:gridCol w:w="723"/>
              <w:gridCol w:w="360"/>
              <w:gridCol w:w="723"/>
              <w:gridCol w:w="361"/>
              <w:gridCol w:w="723"/>
              <w:gridCol w:w="360"/>
              <w:gridCol w:w="723"/>
            </w:tblGrid>
            <w:tr w:rsidR="00476EF1" w:rsidRPr="00A601E3">
              <w:trPr>
                <w:trHeight w:val="793"/>
              </w:trPr>
              <w:tc>
                <w:tcPr>
                  <w:tcW w:w="723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</w:p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5</w:t>
                  </w:r>
                </w:p>
              </w:tc>
              <w:tc>
                <w:tcPr>
                  <w:tcW w:w="36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</w:p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</w:p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7</w:t>
                  </w:r>
                </w:p>
              </w:tc>
              <w:tc>
                <w:tcPr>
                  <w:tcW w:w="36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</w:p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17</w:t>
                  </w:r>
                </w:p>
              </w:tc>
              <w:tc>
                <w:tcPr>
                  <w:tcW w:w="360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</w:p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</w:t>
                  </w:r>
                </w:p>
              </w:tc>
            </w:tr>
            <w:tr w:rsidR="00476EF1" w:rsidRPr="00A601E3">
              <w:trPr>
                <w:trHeight w:val="827"/>
              </w:trPr>
              <w:tc>
                <w:tcPr>
                  <w:tcW w:w="723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3</w:t>
                  </w:r>
                </w:p>
              </w:tc>
              <w:tc>
                <w:tcPr>
                  <w:tcW w:w="36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11</w:t>
                  </w:r>
                </w:p>
              </w:tc>
              <w:tc>
                <w:tcPr>
                  <w:tcW w:w="36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13</w:t>
                  </w:r>
                </w:p>
              </w:tc>
              <w:tc>
                <w:tcPr>
                  <w:tcW w:w="360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3</w:t>
                  </w:r>
                </w:p>
              </w:tc>
            </w:tr>
          </w:tbl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11-)</w:t>
            </w:r>
            <w:r w:rsidRPr="00A601E3">
              <w:rPr>
                <w:rFonts w:ascii="Comic Sans MS" w:hAnsi="Comic Sans MS" w:cs="Comic Sans MS"/>
                <w:sz w:val="24"/>
                <w:szCs w:val="24"/>
              </w:rPr>
              <w:t xml:space="preserve">Yukarıdaki </w:t>
            </w:r>
            <w:r w:rsidRPr="00A601E3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bileşik kesirleri yazınız.5P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01E3">
              <w:rPr>
                <w:rFonts w:ascii="Times New Roman" w:hAnsi="Times New Roman" w:cs="Times New Roman"/>
              </w:rPr>
              <w:t xml:space="preserve">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01E3">
              <w:rPr>
                <w:rFonts w:ascii="Times New Roman" w:hAnsi="Times New Roman" w:cs="Times New Roman"/>
              </w:rPr>
              <w:t xml:space="preserve">   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12-) </w:t>
            </w:r>
            <w:r w:rsidRPr="00A601E3">
              <w:rPr>
                <w:rFonts w:ascii="Comic Sans MS" w:hAnsi="Comic Sans MS" w:cs="Comic Sans MS"/>
                <w:sz w:val="24"/>
                <w:szCs w:val="24"/>
              </w:rPr>
              <w:t xml:space="preserve">Yukarıdaki </w:t>
            </w:r>
            <w:r w:rsidRPr="00A601E3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basit kesirleri yazınız.5P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01E3">
              <w:rPr>
                <w:rFonts w:ascii="Times New Roman" w:hAnsi="Times New Roman" w:cs="Times New Roman"/>
              </w:rPr>
              <w:t xml:space="preserve">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13- )   7          7          7          7        7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       ---- ,    ---- ,     ---- ,    -----  , ----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        3         2            6         9       5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Yukarıdaki  kesirleri büyükten küçüğe doğru  sıralayınız.5P</w:t>
            </w:r>
          </w:p>
          <w:p w:rsidR="00476EF1" w:rsidRPr="00A601E3" w:rsidRDefault="00476EF1" w:rsidP="00A601E3">
            <w:pPr>
              <w:spacing w:after="0" w:line="240" w:lineRule="auto"/>
              <w:ind w:left="142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14-)</w:t>
            </w:r>
            <w:r w:rsidRPr="00A601E3">
              <w:rPr>
                <w:rFonts w:ascii="Comic Sans MS" w:hAnsi="Comic Sans MS" w:cs="Comic Sans MS"/>
              </w:rPr>
              <w:t xml:space="preserve">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>Aşağıdaki toplama ve çıkarma işlemlerini yapınız.8P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tbl>
            <w:tblPr>
              <w:tblW w:w="5476" w:type="dxa"/>
              <w:tblLook w:val="00A0"/>
            </w:tblPr>
            <w:tblGrid>
              <w:gridCol w:w="505"/>
              <w:gridCol w:w="351"/>
              <w:gridCol w:w="549"/>
              <w:gridCol w:w="351"/>
              <w:gridCol w:w="525"/>
              <w:gridCol w:w="901"/>
              <w:gridCol w:w="522"/>
              <w:gridCol w:w="351"/>
              <w:gridCol w:w="545"/>
              <w:gridCol w:w="351"/>
              <w:gridCol w:w="525"/>
            </w:tblGrid>
            <w:tr w:rsidR="00476EF1" w:rsidRPr="00A601E3">
              <w:trPr>
                <w:trHeight w:val="406"/>
              </w:trPr>
              <w:tc>
                <w:tcPr>
                  <w:tcW w:w="505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A601E3">
                    <w:rPr>
                      <w:rFonts w:ascii="Comic Sans MS" w:hAnsi="Comic Sans MS" w:cs="Comic Sans MS"/>
                      <w:b/>
                      <w:bCs/>
                    </w:rPr>
                    <w:t>+</w:t>
                  </w:r>
                </w:p>
              </w:tc>
              <w:tc>
                <w:tcPr>
                  <w:tcW w:w="549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9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  <w:b/>
                      <w:bCs/>
                    </w:rPr>
                    <w:t>=</w:t>
                  </w:r>
                </w:p>
              </w:tc>
              <w:tc>
                <w:tcPr>
                  <w:tcW w:w="525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90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22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8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  <w:b/>
                      <w:bCs/>
                    </w:rPr>
                    <w:t>-</w:t>
                  </w:r>
                </w:p>
              </w:tc>
              <w:tc>
                <w:tcPr>
                  <w:tcW w:w="545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5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  <w:b/>
                      <w:bCs/>
                    </w:rPr>
                    <w:t>=</w:t>
                  </w:r>
                </w:p>
              </w:tc>
              <w:tc>
                <w:tcPr>
                  <w:tcW w:w="525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476EF1" w:rsidRPr="00A601E3">
              <w:trPr>
                <w:trHeight w:val="406"/>
              </w:trPr>
              <w:tc>
                <w:tcPr>
                  <w:tcW w:w="505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13</w:t>
                  </w:r>
                </w:p>
              </w:tc>
              <w:tc>
                <w:tcPr>
                  <w:tcW w:w="351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13</w:t>
                  </w:r>
                </w:p>
              </w:tc>
              <w:tc>
                <w:tcPr>
                  <w:tcW w:w="351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25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901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22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25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tbl>
            <w:tblPr>
              <w:tblW w:w="0" w:type="auto"/>
              <w:tblLook w:val="00A0"/>
            </w:tblPr>
            <w:tblGrid>
              <w:gridCol w:w="364"/>
              <w:gridCol w:w="364"/>
              <w:gridCol w:w="351"/>
              <w:gridCol w:w="368"/>
              <w:gridCol w:w="368"/>
              <w:gridCol w:w="351"/>
              <w:gridCol w:w="250"/>
              <w:gridCol w:w="266"/>
              <w:gridCol w:w="273"/>
              <w:gridCol w:w="351"/>
              <w:gridCol w:w="366"/>
              <w:gridCol w:w="336"/>
              <w:gridCol w:w="351"/>
              <w:gridCol w:w="373"/>
              <w:gridCol w:w="250"/>
              <w:gridCol w:w="263"/>
              <w:gridCol w:w="263"/>
            </w:tblGrid>
            <w:tr w:rsidR="00476EF1" w:rsidRPr="00A601E3">
              <w:tc>
                <w:tcPr>
                  <w:tcW w:w="456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2</w:t>
                  </w:r>
                </w:p>
              </w:tc>
              <w:tc>
                <w:tcPr>
                  <w:tcW w:w="454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3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  <w:b/>
                      <w:bCs/>
                    </w:rPr>
                    <w:t>+</w:t>
                  </w:r>
                </w:p>
              </w:tc>
              <w:tc>
                <w:tcPr>
                  <w:tcW w:w="484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3</w:t>
                  </w:r>
                </w:p>
              </w:tc>
              <w:tc>
                <w:tcPr>
                  <w:tcW w:w="484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  <w:b/>
                      <w:bCs/>
                    </w:rPr>
                    <w:t>=</w:t>
                  </w:r>
                </w:p>
              </w:tc>
              <w:tc>
                <w:tcPr>
                  <w:tcW w:w="348" w:type="dxa"/>
                  <w:vMerge w:val="restart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72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26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332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4</w:t>
                  </w:r>
                </w:p>
              </w:tc>
              <w:tc>
                <w:tcPr>
                  <w:tcW w:w="473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3</w:t>
                  </w:r>
                </w:p>
              </w:tc>
              <w:tc>
                <w:tcPr>
                  <w:tcW w:w="533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-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2</w:t>
                  </w:r>
                </w:p>
              </w:tc>
              <w:tc>
                <w:tcPr>
                  <w:tcW w:w="527" w:type="dxa"/>
                  <w:tcBorders>
                    <w:bottom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2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48" w:type="dxa"/>
                  <w:vMerge w:val="restart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48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476EF1" w:rsidRPr="00A601E3">
              <w:tc>
                <w:tcPr>
                  <w:tcW w:w="456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5</w:t>
                  </w:r>
                </w:p>
              </w:tc>
              <w:tc>
                <w:tcPr>
                  <w:tcW w:w="351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84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5</w:t>
                  </w:r>
                </w:p>
              </w:tc>
              <w:tc>
                <w:tcPr>
                  <w:tcW w:w="351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348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72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26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332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7</w:t>
                  </w:r>
                </w:p>
              </w:tc>
              <w:tc>
                <w:tcPr>
                  <w:tcW w:w="533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351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/>
                  </w:tcBorders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jc w:val="center"/>
                    <w:rPr>
                      <w:rFonts w:ascii="Comic Sans MS" w:hAnsi="Comic Sans MS" w:cs="Comic Sans MS"/>
                    </w:rPr>
                  </w:pPr>
                  <w:r w:rsidRPr="00A601E3">
                    <w:rPr>
                      <w:rFonts w:ascii="Comic Sans MS" w:hAnsi="Comic Sans MS" w:cs="Comic Sans MS"/>
                    </w:rPr>
                    <w:t>7</w:t>
                  </w:r>
                </w:p>
              </w:tc>
              <w:tc>
                <w:tcPr>
                  <w:tcW w:w="351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48" w:type="dxa"/>
                  <w:vMerge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448" w:type="dxa"/>
                </w:tcPr>
                <w:p w:rsidR="00476EF1" w:rsidRPr="00A601E3" w:rsidRDefault="00476EF1" w:rsidP="00A601E3">
                  <w:pPr>
                    <w:framePr w:hSpace="141" w:wrap="around" w:vAnchor="text" w:hAnchor="margin" w:y="214"/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A601E3">
              <w:rPr>
                <w:rFonts w:ascii="Comic Sans MS" w:hAnsi="Comic Sans MS" w:cs="Comic Sans MS"/>
              </w:rPr>
              <w:t xml:space="preserve">    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A601E3">
              <w:rPr>
                <w:rFonts w:ascii="Comic Sans MS" w:hAnsi="Comic Sans MS" w:cs="Comic Sans MS"/>
              </w:rPr>
              <w:t xml:space="preserve">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</w:rPr>
              <w:t xml:space="preserve">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15-)    </w:t>
            </w:r>
            <w:r w:rsidRPr="00A601E3">
              <w:rPr>
                <w:rFonts w:ascii="Comic Sans MS" w:hAnsi="Comic Sans MS" w:cs="Comic Sans MS"/>
                <w:sz w:val="28"/>
                <w:szCs w:val="28"/>
                <w:u w:val="single"/>
              </w:rPr>
              <w:t xml:space="preserve">   3  </w:t>
            </w: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kesrini sayı doğrusunda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             8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>gösteriniz. 5P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A601E3">
              <w:rPr>
                <w:rFonts w:ascii="Comic Sans MS" w:hAnsi="Comic Sans MS" w:cs="Comic Sans MS"/>
                <w:sz w:val="28"/>
                <w:szCs w:val="28"/>
              </w:rPr>
              <w:t xml:space="preserve">                </w: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22.6pt;margin-top:5.1pt;width:224pt;height:0;z-index:251660288" o:connectortype="straight">
                  <v:stroke startarrow="block" endarrow="block"/>
                </v:shape>
              </w:pict>
            </w:r>
          </w:p>
          <w:p w:rsidR="00476EF1" w:rsidRPr="00A601E3" w:rsidRDefault="00476EF1" w:rsidP="00A601E3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</w:rPr>
                <w:t>www.sorubak.com</w:t>
              </w:r>
            </w:hyperlink>
          </w:p>
        </w:tc>
      </w:tr>
    </w:tbl>
    <w:p w:rsidR="00476EF1" w:rsidRPr="00417E16" w:rsidRDefault="00476EF1" w:rsidP="00394FCE">
      <w:pPr>
        <w:tabs>
          <w:tab w:val="left" w:pos="2184"/>
        </w:tabs>
      </w:pPr>
    </w:p>
    <w:sectPr w:rsidR="00476EF1" w:rsidRPr="00417E16" w:rsidSect="00417E16">
      <w:pgSz w:w="11906" w:h="16838"/>
      <w:pgMar w:top="142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E16"/>
    <w:rsid w:val="0002354D"/>
    <w:rsid w:val="00111AD4"/>
    <w:rsid w:val="00115A7F"/>
    <w:rsid w:val="001C7A96"/>
    <w:rsid w:val="00203212"/>
    <w:rsid w:val="00225C2A"/>
    <w:rsid w:val="00230230"/>
    <w:rsid w:val="00321F2A"/>
    <w:rsid w:val="00340608"/>
    <w:rsid w:val="00394FCE"/>
    <w:rsid w:val="003E486B"/>
    <w:rsid w:val="00417E16"/>
    <w:rsid w:val="004548E3"/>
    <w:rsid w:val="004733FD"/>
    <w:rsid w:val="00476EF1"/>
    <w:rsid w:val="0049434B"/>
    <w:rsid w:val="004E4166"/>
    <w:rsid w:val="0060027B"/>
    <w:rsid w:val="006330DC"/>
    <w:rsid w:val="006B2441"/>
    <w:rsid w:val="006E0473"/>
    <w:rsid w:val="007138D8"/>
    <w:rsid w:val="00737664"/>
    <w:rsid w:val="007701B6"/>
    <w:rsid w:val="00836D09"/>
    <w:rsid w:val="008521AF"/>
    <w:rsid w:val="00872C67"/>
    <w:rsid w:val="00971287"/>
    <w:rsid w:val="0098745C"/>
    <w:rsid w:val="009B02AF"/>
    <w:rsid w:val="009C6EC1"/>
    <w:rsid w:val="009D69D9"/>
    <w:rsid w:val="009D7655"/>
    <w:rsid w:val="009E7E47"/>
    <w:rsid w:val="00A601E3"/>
    <w:rsid w:val="00B15529"/>
    <w:rsid w:val="00B27923"/>
    <w:rsid w:val="00B36ED5"/>
    <w:rsid w:val="00B615D4"/>
    <w:rsid w:val="00B67A0D"/>
    <w:rsid w:val="00B67F4B"/>
    <w:rsid w:val="00BA54A6"/>
    <w:rsid w:val="00C331BD"/>
    <w:rsid w:val="00C71F39"/>
    <w:rsid w:val="00CA6BB7"/>
    <w:rsid w:val="00D50BA1"/>
    <w:rsid w:val="00DA4B9B"/>
    <w:rsid w:val="00DB15CB"/>
    <w:rsid w:val="00E442D3"/>
    <w:rsid w:val="00F10A54"/>
    <w:rsid w:val="00F24BBD"/>
    <w:rsid w:val="00FF7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28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7E1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331B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3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31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032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8.wmf"/><Relationship Id="rId23" Type="http://schemas.openxmlformats.org/officeDocument/2006/relationships/hyperlink" Target="http://www.sorubak.com/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405</Words>
  <Characters>2313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edanur</cp:lastModifiedBy>
  <cp:revision>6</cp:revision>
  <cp:lastPrinted>2015-03-16T08:47:00Z</cp:lastPrinted>
  <dcterms:created xsi:type="dcterms:W3CDTF">2015-03-16T08:47:00Z</dcterms:created>
  <dcterms:modified xsi:type="dcterms:W3CDTF">2015-03-18T21:43:00Z</dcterms:modified>
</cp:coreProperties>
</file>