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D82" w:rsidRPr="00AE7A6F" w:rsidRDefault="00F23D82" w:rsidP="000A326B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5" o:spid="_x0000_s1026" type="#_x0000_t202" style="position:absolute;margin-left:-18.55pt;margin-top:6pt;width:177pt;height:47.35pt;z-index:251622400;visibility:visible" strokecolor="#7f7f7f">
            <v:textbox>
              <w:txbxContent>
                <w:p w:rsidR="00F23D82" w:rsidRPr="00C8561A" w:rsidRDefault="00F23D82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>Adı Soyadı :</w:t>
                  </w:r>
                </w:p>
                <w:p w:rsidR="00F23D82" w:rsidRPr="00C8561A" w:rsidRDefault="00F23D82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>Sınıfı – No 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6" o:spid="_x0000_s1027" type="#_x0000_t202" style="position:absolute;margin-left:344.85pt;margin-top:6pt;width:183.35pt;height:47.35pt;z-index:251623424;visibility:visible" strokecolor="#7f7f7f">
            <v:textbox>
              <w:txbxContent>
                <w:p w:rsidR="00F23D82" w:rsidRPr="00C8561A" w:rsidRDefault="00F23D82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Tarih        </w:t>
                  </w: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 xml:space="preserve"> :</w:t>
                  </w:r>
                </w:p>
                <w:p w:rsidR="00F23D82" w:rsidRPr="00C8561A" w:rsidRDefault="00F23D82" w:rsidP="001877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Aldığı not</w:t>
                  </w:r>
                  <w:r w:rsidRPr="00C8561A">
                    <w:rPr>
                      <w:rFonts w:ascii="Calibri" w:hAnsi="Calibri" w:cs="Calibri"/>
                      <w:sz w:val="24"/>
                      <w:szCs w:val="24"/>
                    </w:rPr>
                    <w:t xml:space="preserve"> :</w:t>
                  </w:r>
                </w:p>
              </w:txbxContent>
            </v:textbox>
          </v:shape>
        </w:pict>
      </w:r>
    </w:p>
    <w:p w:rsidR="00F23D82" w:rsidRPr="00AE7A6F" w:rsidRDefault="00F23D82" w:rsidP="000A326B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0A326B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BB0A11">
      <w:pPr>
        <w:pStyle w:val="Heading1"/>
        <w:tabs>
          <w:tab w:val="right" w:pos="-1418"/>
        </w:tabs>
        <w:jc w:val="left"/>
        <w:rPr>
          <w:sz w:val="22"/>
          <w:szCs w:val="22"/>
        </w:rPr>
      </w:pPr>
    </w:p>
    <w:p w:rsidR="00F23D82" w:rsidRPr="00AE7A6F" w:rsidRDefault="00F23D82" w:rsidP="00AE7A6F">
      <w:pPr>
        <w:pStyle w:val="Heading1"/>
        <w:tabs>
          <w:tab w:val="right" w:pos="-1418"/>
        </w:tabs>
        <w:rPr>
          <w:sz w:val="22"/>
          <w:szCs w:val="22"/>
        </w:rPr>
      </w:pPr>
      <w:r>
        <w:rPr>
          <w:sz w:val="22"/>
          <w:szCs w:val="22"/>
        </w:rPr>
        <w:t xml:space="preserve">ROTTERDAM İLKOKULU </w:t>
      </w:r>
      <w:r w:rsidRPr="00AE7A6F">
        <w:rPr>
          <w:sz w:val="22"/>
          <w:szCs w:val="22"/>
        </w:rPr>
        <w:t>4-B SINIFI KESİRLER KONU TEKRAR SINAVI</w:t>
      </w: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1.</w:t>
      </w:r>
      <w:r w:rsidRPr="00AE7A6F">
        <w:rPr>
          <w:rFonts w:ascii="Comic Sans MS" w:hAnsi="Comic Sans MS" w:cs="Comic Sans MS"/>
        </w:rPr>
        <w:t>Aşağıdaki verilen kesir ifadelerini model üzerinde gösteriniz.</w:t>
      </w:r>
      <w:r>
        <w:rPr>
          <w:rFonts w:ascii="Comic Sans MS" w:hAnsi="Comic Sans MS" w:cs="Comic Sans MS"/>
        </w:rPr>
        <w:t>(20p)</w:t>
      </w: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28" style="position:absolute;margin-left:315.75pt;margin-top:5.4pt;width:71.25pt;height:45.75pt;z-index:251682816"/>
        </w:pict>
      </w:r>
      <w:r>
        <w:rPr>
          <w:noProof/>
          <w:lang w:eastAsia="tr-TR"/>
        </w:rPr>
        <w:pict>
          <v:rect id="_x0000_s1029" style="position:absolute;margin-left:236.25pt;margin-top:5.4pt;width:71.25pt;height:45.75pt;z-index:251681792"/>
        </w:pict>
      </w:r>
      <w:r>
        <w:rPr>
          <w:noProof/>
          <w:lang w:eastAsia="tr-TR"/>
        </w:rPr>
        <w:pict>
          <v:rect id="_x0000_s1030" style="position:absolute;margin-left:182.25pt;margin-top:5.4pt;width:28.5pt;height:37.5pt;z-index:251679744" strokecolor="white">
            <v:textbox>
              <w:txbxContent>
                <w:p w:rsidR="00F23D82" w:rsidRPr="00273FE6" w:rsidRDefault="00F23D82" w:rsidP="00AE7A6F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  <w:u w:val="single"/>
                    </w:rPr>
                    <w:t>9</w:t>
                  </w:r>
                </w:p>
                <w:p w:rsidR="00F23D82" w:rsidRPr="00273FE6" w:rsidRDefault="00F23D82" w:rsidP="00AE7A6F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75pt;margin-top:5.4pt;width:71.25pt;height:45.75pt;z-index:251678720"/>
        </w:pict>
      </w:r>
      <w:r>
        <w:rPr>
          <w:noProof/>
          <w:lang w:eastAsia="tr-TR"/>
        </w:rPr>
        <w:pict>
          <v:rect id="_x0000_s1032" style="position:absolute;margin-left:15pt;margin-top:5.4pt;width:28.5pt;height:37.5pt;z-index:251676672" strokecolor="white">
            <v:textbox>
              <w:txbxContent>
                <w:p w:rsidR="00F23D82" w:rsidRPr="00273FE6" w:rsidRDefault="00F23D82" w:rsidP="00AE7A6F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  <w:u w:val="single"/>
                    </w:rPr>
                    <w:t>5</w:t>
                  </w:r>
                </w:p>
                <w:p w:rsidR="00F23D82" w:rsidRPr="00273FE6" w:rsidRDefault="00F23D82" w:rsidP="00AE7A6F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204pt;margin-top:4.35pt;width:27.75pt;height:11.65pt;z-index:251680768"/>
        </w:pict>
      </w:r>
      <w:r>
        <w:rPr>
          <w:noProof/>
          <w:lang w:eastAsia="tr-TR"/>
        </w:rPr>
        <w:pict>
          <v:shape id="_x0000_s1034" type="#_x0000_t13" style="position:absolute;margin-left:43.5pt;margin-top:4.35pt;width:27.75pt;height:11.65pt;z-index:251677696"/>
        </w:pict>
      </w: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oval id="_x0000_s1035" style="position:absolute;margin-left:125.25pt;margin-top:10.45pt;width:53.25pt;height:51pt;z-index:251687936"/>
        </w:pict>
      </w:r>
      <w:r>
        <w:rPr>
          <w:noProof/>
          <w:lang w:eastAsia="tr-TR"/>
        </w:rPr>
        <w:pict>
          <v:oval id="_x0000_s1036" style="position:absolute;margin-left:67.5pt;margin-top:10.45pt;width:53.25pt;height:51pt;z-index:251686912"/>
        </w:pict>
      </w:r>
      <w:r>
        <w:rPr>
          <w:noProof/>
          <w:lang w:eastAsia="tr-TR"/>
        </w:rPr>
        <w:pict>
          <v:oval id="_x0000_s1037" style="position:absolute;margin-left:182.25pt;margin-top:10.45pt;width:53.25pt;height:51pt;z-index:251688960"/>
        </w:pict>
      </w: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38" style="position:absolute;margin-left:416.25pt;margin-top:4.5pt;width:45.75pt;height:42.75pt;z-index:251693056"/>
        </w:pict>
      </w:r>
      <w:r>
        <w:rPr>
          <w:noProof/>
          <w:lang w:eastAsia="tr-TR"/>
        </w:rPr>
        <w:pict>
          <v:rect id="_x0000_s1039" style="position:absolute;margin-left:365.25pt;margin-top:4.5pt;width:45.75pt;height:42.75pt;z-index:251692032"/>
        </w:pict>
      </w:r>
      <w:r>
        <w:rPr>
          <w:noProof/>
          <w:lang w:eastAsia="tr-TR"/>
        </w:rPr>
        <w:pict>
          <v:rect id="_x0000_s1040" style="position:absolute;margin-left:315.75pt;margin-top:4.5pt;width:45.75pt;height:42.75pt;z-index:251691008"/>
        </w:pict>
      </w:r>
      <w:r>
        <w:rPr>
          <w:noProof/>
          <w:lang w:eastAsia="tr-TR"/>
        </w:rPr>
        <w:pict>
          <v:rect id="_x0000_s1041" style="position:absolute;margin-left:254.25pt;margin-top:4.5pt;width:28.5pt;height:37.5pt;z-index:-251626496" strokecolor="white">
            <v:textbox>
              <w:txbxContent>
                <w:p w:rsidR="00F23D82" w:rsidRPr="00273FE6" w:rsidRDefault="00F23D82" w:rsidP="00AE7A6F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  <w:u w:val="single"/>
                    </w:rPr>
                    <w:t>3</w:t>
                  </w:r>
                </w:p>
                <w:p w:rsidR="00F23D82" w:rsidRPr="00273FE6" w:rsidRDefault="00F23D82" w:rsidP="00AE7A6F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2" type="#_x0000_t13" style="position:absolute;margin-left:39.75pt;margin-top:12.75pt;width:27.75pt;height:11.65pt;z-index:251684864"/>
        </w:pict>
      </w:r>
      <w:r>
        <w:rPr>
          <w:noProof/>
          <w:lang w:eastAsia="tr-TR"/>
        </w:rPr>
        <w:pict>
          <v:rect id="_x0000_s1043" style="position:absolute;margin-left:15pt;margin-top:0;width:28.5pt;height:37.5pt;z-index:251683840" strokecolor="white">
            <v:textbox>
              <w:txbxContent>
                <w:p w:rsidR="00F23D82" w:rsidRPr="00273FE6" w:rsidRDefault="00F23D82" w:rsidP="00AE7A6F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  <w:u w:val="single"/>
                    </w:rPr>
                    <w:t>10</w:t>
                  </w:r>
                </w:p>
                <w:p w:rsidR="00F23D82" w:rsidRPr="00273FE6" w:rsidRDefault="00F23D82" w:rsidP="00AE7A6F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44" type="#_x0000_t13" style="position:absolute;margin-left:282.75pt;margin-top:3.45pt;width:27.75pt;height:11.65pt;z-index:251685888"/>
        </w:pict>
      </w:r>
      <w:r w:rsidRPr="00AE7A6F">
        <w:rPr>
          <w:rFonts w:ascii="Comic Sans MS" w:hAnsi="Comic Sans MS" w:cs="Comic Sans MS"/>
        </w:rPr>
        <w:tab/>
      </w:r>
      <w:r w:rsidRPr="00AE7A6F">
        <w:rPr>
          <w:rFonts w:ascii="Comic Sans MS" w:hAnsi="Comic Sans MS" w:cs="Comic Sans MS"/>
        </w:rPr>
        <w:tab/>
      </w:r>
      <w:r w:rsidRPr="00AE7A6F">
        <w:rPr>
          <w:rFonts w:ascii="Comic Sans MS" w:hAnsi="Comic Sans MS" w:cs="Comic Sans MS"/>
        </w:rPr>
        <w:tab/>
      </w:r>
      <w:r w:rsidRPr="00AE7A6F">
        <w:rPr>
          <w:rFonts w:ascii="Comic Sans MS" w:hAnsi="Comic Sans MS" w:cs="Comic Sans MS"/>
        </w:rPr>
        <w:tab/>
      </w:r>
      <w:r w:rsidRPr="00AE7A6F">
        <w:rPr>
          <w:rFonts w:ascii="Comic Sans MS" w:hAnsi="Comic Sans MS" w:cs="Comic Sans MS"/>
        </w:rPr>
        <w:tab/>
      </w:r>
      <w:r w:rsidRPr="00AE7A6F">
        <w:rPr>
          <w:rFonts w:ascii="Comic Sans MS" w:hAnsi="Comic Sans MS" w:cs="Comic Sans MS"/>
        </w:rPr>
        <w:tab/>
      </w:r>
      <w:r w:rsidRPr="00AE7A6F">
        <w:rPr>
          <w:rFonts w:ascii="Comic Sans MS" w:hAnsi="Comic Sans MS" w:cs="Comic Sans MS"/>
        </w:rPr>
        <w:tab/>
        <w:t xml:space="preserve">  2</w:t>
      </w:r>
    </w:p>
    <w:p w:rsidR="00F23D82" w:rsidRPr="00AE7A6F" w:rsidRDefault="00F23D82" w:rsidP="00AE7A6F">
      <w:pPr>
        <w:pStyle w:val="NoSpacing"/>
        <w:rPr>
          <w:rFonts w:ascii="Comic Sans MS" w:hAnsi="Comic Sans MS" w:cs="Comic Sans MS"/>
        </w:rPr>
      </w:pPr>
    </w:p>
    <w:p w:rsidR="00F23D82" w:rsidRPr="00AE7A6F" w:rsidRDefault="00F23D82" w:rsidP="00AE7A6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E7A6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E7A6F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2.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Aşağıdaki okunuşu verilen kesirleri yazınız.</w:t>
      </w:r>
      <w:r>
        <w:rPr>
          <w:rFonts w:ascii="Comic Sans MS" w:hAnsi="Comic Sans MS" w:cs="Comic Sans MS"/>
          <w:b/>
          <w:bCs/>
          <w:sz w:val="22"/>
          <w:szCs w:val="22"/>
        </w:rPr>
        <w:t>(12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p)</w:t>
      </w:r>
    </w:p>
    <w:p w:rsidR="00F23D82" w:rsidRPr="00AE7A6F" w:rsidRDefault="00F23D82" w:rsidP="00BB0A11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626174">
      <w:pPr>
        <w:pStyle w:val="ListParagraph"/>
        <w:rPr>
          <w:rFonts w:ascii="Comic Sans MS" w:hAnsi="Comic Sans MS" w:cs="Comic Sans MS"/>
          <w:sz w:val="22"/>
          <w:szCs w:val="22"/>
        </w:rPr>
      </w:pPr>
      <w:r w:rsidRPr="00AE7A6F">
        <w:rPr>
          <w:rFonts w:ascii="Comic Sans MS" w:hAnsi="Comic Sans MS" w:cs="Comic Sans MS"/>
          <w:sz w:val="22"/>
          <w:szCs w:val="22"/>
        </w:rPr>
        <w:t>İki tam onda altı</w:t>
      </w:r>
      <w:bookmarkStart w:id="0" w:name="_GoBack"/>
      <w:bookmarkEnd w:id="0"/>
      <w:r w:rsidRPr="00AE7A6F">
        <w:rPr>
          <w:rFonts w:ascii="Comic Sans MS" w:hAnsi="Comic Sans MS" w:cs="Comic Sans MS"/>
          <w:sz w:val="22"/>
          <w:szCs w:val="22"/>
        </w:rPr>
        <w:t>:…………           Yedide dokuz :…………..                        Beş bölü sekiz:…………</w:t>
      </w:r>
    </w:p>
    <w:p w:rsidR="00F23D82" w:rsidRPr="00AE7A6F" w:rsidRDefault="00F23D82" w:rsidP="00BB0A11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626174">
      <w:pPr>
        <w:pStyle w:val="ListParagraph"/>
        <w:tabs>
          <w:tab w:val="left" w:pos="7575"/>
        </w:tabs>
        <w:rPr>
          <w:rFonts w:ascii="Comic Sans MS" w:hAnsi="Comic Sans MS" w:cs="Comic Sans MS"/>
          <w:sz w:val="22"/>
          <w:szCs w:val="22"/>
        </w:rPr>
      </w:pPr>
      <w:r w:rsidRPr="00AE7A6F">
        <w:rPr>
          <w:rFonts w:ascii="Comic Sans MS" w:hAnsi="Comic Sans MS" w:cs="Comic Sans MS"/>
          <w:sz w:val="22"/>
          <w:szCs w:val="22"/>
        </w:rPr>
        <w:t>On sekizde beş :………..            Dört tam dörtte bir:……………             dört bölü yedi:………….</w:t>
      </w:r>
    </w:p>
    <w:p w:rsidR="00F23D82" w:rsidRPr="00AE7A6F" w:rsidRDefault="00F23D82" w:rsidP="00BB0A11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BB0A11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E7A6F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3.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Aşağıda kesirlerin okunuşunu yanına yazınız.</w:t>
      </w:r>
      <w:r>
        <w:rPr>
          <w:rFonts w:ascii="Comic Sans MS" w:hAnsi="Comic Sans MS" w:cs="Comic Sans MS"/>
          <w:b/>
          <w:bCs/>
          <w:sz w:val="22"/>
          <w:szCs w:val="22"/>
        </w:rPr>
        <w:t>(8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p)</w:t>
      </w:r>
    </w:p>
    <w:p w:rsidR="00F23D82" w:rsidRPr="00AE7A6F" w:rsidRDefault="00F23D82" w:rsidP="00BB0A11">
      <w:pPr>
        <w:pStyle w:val="ListParagraph"/>
        <w:rPr>
          <w:rFonts w:ascii="Comic Sans MS" w:hAnsi="Comic Sans MS" w:cs="Comic Sans MS"/>
          <w:sz w:val="22"/>
          <w:szCs w:val="22"/>
        </w:rPr>
      </w:pPr>
      <w:r w:rsidRPr="00AE7A6F">
        <w:rPr>
          <w:rFonts w:ascii="Comic Sans MS" w:hAnsi="Comic Sans MS" w:cs="Comic Sans MS"/>
          <w:position w:val="-24"/>
          <w:sz w:val="22"/>
          <w:szCs w:val="22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.75pt" o:ole="">
            <v:imagedata r:id="rId5" o:title=""/>
          </v:shape>
          <o:OLEObject Type="Embed" ProgID="Equation.3" ShapeID="_x0000_i1025" DrawAspect="Content" ObjectID="_1486895439" r:id="rId6"/>
        </w:object>
      </w:r>
      <w:r w:rsidRPr="00AE7A6F">
        <w:rPr>
          <w:rFonts w:ascii="Comic Sans MS" w:hAnsi="Comic Sans MS" w:cs="Comic Sans MS"/>
          <w:sz w:val="22"/>
          <w:szCs w:val="22"/>
        </w:rPr>
        <w:t>………………………………………………………………..</w:t>
      </w:r>
      <w:r w:rsidRPr="00AE7A6F">
        <w:rPr>
          <w:rFonts w:ascii="Comic Sans MS" w:hAnsi="Comic Sans MS" w:cs="Comic Sans MS"/>
          <w:sz w:val="22"/>
          <w:szCs w:val="22"/>
        </w:rPr>
        <w:tab/>
      </w:r>
      <w:r w:rsidRPr="00AE7A6F">
        <w:rPr>
          <w:rFonts w:ascii="Comic Sans MS" w:hAnsi="Comic Sans MS" w:cs="Comic Sans MS"/>
          <w:position w:val="-24"/>
          <w:sz w:val="22"/>
          <w:szCs w:val="22"/>
        </w:rPr>
        <w:object w:dxaOrig="580" w:dyaOrig="620">
          <v:shape id="_x0000_i1026" type="#_x0000_t75" style="width:29.25pt;height:30.75pt" o:ole="">
            <v:imagedata r:id="rId7" o:title=""/>
          </v:shape>
          <o:OLEObject Type="Embed" ProgID="Equation.3" ShapeID="_x0000_i1026" DrawAspect="Content" ObjectID="_1486895440" r:id="rId8"/>
        </w:object>
      </w:r>
      <w:r w:rsidRPr="00AE7A6F">
        <w:rPr>
          <w:rFonts w:ascii="Comic Sans MS" w:hAnsi="Comic Sans MS" w:cs="Comic Sans MS"/>
          <w:sz w:val="22"/>
          <w:szCs w:val="22"/>
        </w:rPr>
        <w:t>………………………………………………</w:t>
      </w:r>
    </w:p>
    <w:p w:rsidR="00F23D82" w:rsidRPr="00AE7A6F" w:rsidRDefault="00F23D82" w:rsidP="00BB0A11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BB0A11">
      <w:pPr>
        <w:pStyle w:val="ListParagraph"/>
        <w:rPr>
          <w:rFonts w:ascii="Comic Sans MS" w:hAnsi="Comic Sans MS" w:cs="Comic Sans MS"/>
          <w:sz w:val="22"/>
          <w:szCs w:val="22"/>
        </w:rPr>
      </w:pPr>
      <w:r w:rsidRPr="00AE7A6F">
        <w:rPr>
          <w:rFonts w:ascii="Comic Sans MS" w:hAnsi="Comic Sans MS" w:cs="Comic Sans MS"/>
          <w:position w:val="-24"/>
          <w:sz w:val="22"/>
          <w:szCs w:val="22"/>
        </w:rPr>
        <w:object w:dxaOrig="420" w:dyaOrig="620">
          <v:shape id="_x0000_i1027" type="#_x0000_t75" style="width:21pt;height:30.75pt" o:ole="">
            <v:imagedata r:id="rId9" o:title=""/>
          </v:shape>
          <o:OLEObject Type="Embed" ProgID="Equation.3" ShapeID="_x0000_i1027" DrawAspect="Content" ObjectID="_1486895441" r:id="rId10"/>
        </w:object>
      </w:r>
      <w:r w:rsidRPr="00AE7A6F">
        <w:rPr>
          <w:rFonts w:ascii="Comic Sans MS" w:hAnsi="Comic Sans MS" w:cs="Comic Sans MS"/>
          <w:sz w:val="22"/>
          <w:szCs w:val="22"/>
        </w:rPr>
        <w:t>……………………………………………………………….</w:t>
      </w:r>
      <w:r w:rsidRPr="00AE7A6F">
        <w:rPr>
          <w:rFonts w:ascii="Comic Sans MS" w:hAnsi="Comic Sans MS" w:cs="Comic Sans MS"/>
          <w:sz w:val="22"/>
          <w:szCs w:val="22"/>
        </w:rPr>
        <w:tab/>
      </w:r>
      <w:r w:rsidRPr="00AE7A6F">
        <w:rPr>
          <w:rFonts w:ascii="Comic Sans MS" w:hAnsi="Comic Sans MS" w:cs="Comic Sans MS"/>
          <w:sz w:val="22"/>
          <w:szCs w:val="22"/>
        </w:rPr>
        <w:tab/>
      </w:r>
      <w:r w:rsidRPr="00AE7A6F">
        <w:rPr>
          <w:rFonts w:ascii="Comic Sans MS" w:hAnsi="Comic Sans MS" w:cs="Comic Sans MS"/>
          <w:position w:val="-24"/>
          <w:sz w:val="22"/>
          <w:szCs w:val="22"/>
        </w:rPr>
        <w:object w:dxaOrig="540" w:dyaOrig="620">
          <v:shape id="_x0000_i1028" type="#_x0000_t75" style="width:27pt;height:30.75pt" o:ole="">
            <v:imagedata r:id="rId11" o:title=""/>
          </v:shape>
          <o:OLEObject Type="Embed" ProgID="Equation.3" ShapeID="_x0000_i1028" DrawAspect="Content" ObjectID="_1486895442" r:id="rId12"/>
        </w:object>
      </w:r>
      <w:r w:rsidRPr="00AE7A6F">
        <w:rPr>
          <w:rFonts w:ascii="Comic Sans MS" w:hAnsi="Comic Sans MS" w:cs="Comic Sans MS"/>
          <w:sz w:val="22"/>
          <w:szCs w:val="22"/>
        </w:rPr>
        <w:t>………………………………………………</w:t>
      </w:r>
    </w:p>
    <w:p w:rsidR="00F23D82" w:rsidRPr="00AE7A6F" w:rsidRDefault="00F23D82" w:rsidP="00AE7A6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E7A6F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4.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Aşağıdaki şekillerin yanlarına kesir ifadelerini yazınız.(4p)</w:t>
      </w:r>
    </w:p>
    <w:p w:rsidR="00F23D82" w:rsidRPr="00AE7A6F" w:rsidRDefault="00F23D82" w:rsidP="0058326B">
      <w:pPr>
        <w:pStyle w:val="ListParagrap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group id="Grup 332" o:spid="_x0000_s1045" style="position:absolute;left:0;text-align:left;margin-left:408.95pt;margin-top:58.95pt;width:105.75pt;height:31.5pt;z-index:251650048" coordsize="15335,400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33" o:spid="_x0000_s1046" type="#_x0000_t32" style="position:absolute;top:1714;width:4953;height:0;visibility:visible" o:connectortype="straight" strokeweight="1.5pt">
              <v:stroke endarrow="open"/>
            </v:shape>
            <v:shape id="Metin Kutusu 335" o:spid="_x0000_s1047" type="#_x0000_t202" style="position:absolute;left:6477;width:8858;height:4000;visibility:visible" filled="f" stroked="f" strokeweight=".5pt">
              <v:textbox>
                <w:txbxContent>
                  <w:p w:rsidR="00F23D82" w:rsidRDefault="00F23D82" w:rsidP="00A82297">
                    <w:r>
                      <w:t>……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322" o:spid="_x0000_s1048" style="position:absolute;left:0;text-align:left;margin-left:337.7pt;margin-top:58.95pt;width:66pt;height:31.5pt;z-index:251649024" coordsize="8382,4000">
            <v:rect id="Dikdörtgen 323" o:spid="_x0000_s1049" style="position:absolute;width:2095;height:2000;visibility:visible;v-text-anchor:middle" fillcolor="#c0504d" strokeweight="1pt"/>
            <v:rect id="Dikdörtgen 324" o:spid="_x0000_s1050" style="position:absolute;left:2095;width:2096;height:2000;visibility:visible;v-text-anchor:middle" strokeweight="1pt"/>
            <v:rect id="Dikdörtgen 325" o:spid="_x0000_s1051" style="position:absolute;left:4191;width:2095;height:2000;visibility:visible;v-text-anchor:middle" fillcolor="#c0504d" strokeweight="1pt"/>
            <v:rect id="Dikdörtgen 326" o:spid="_x0000_s1052" style="position:absolute;left:6286;width:2096;height:2000;visibility:visible;v-text-anchor:middle" strokeweight="1pt"/>
            <v:rect id="Dikdörtgen 327" o:spid="_x0000_s1053" style="position:absolute;top:2000;width:2095;height:2000;visibility:visible;v-text-anchor:middle" strokeweight="1pt"/>
            <v:rect id="Dikdörtgen 329" o:spid="_x0000_s1054" style="position:absolute;left:2095;top:2000;width:2096;height:2000;visibility:visible;v-text-anchor:middle" fillcolor="#c0504d" strokeweight="1pt"/>
            <v:rect id="Dikdörtgen 330" o:spid="_x0000_s1055" style="position:absolute;left:4191;top:2000;width:2095;height:2000;visibility:visible;v-text-anchor:middle" strokeweight="1pt"/>
            <v:rect id="Dikdörtgen 331" o:spid="_x0000_s1056" style="position:absolute;left:6286;top:2000;width:2096;height:2000;visibility:visible;v-text-anchor:middle" strokeweight="1pt"/>
          </v:group>
        </w:pict>
      </w:r>
      <w:r>
        <w:rPr>
          <w:noProof/>
        </w:rPr>
        <w:pict>
          <v:group id="Grup 88" o:spid="_x0000_s1057" style="position:absolute;left:0;text-align:left;margin-left:271.7pt;margin-top:58.95pt;width:66pt;height:31.5pt;z-index:251648000" coordsize="8382,4000">
            <v:rect id="Dikdörtgen 89" o:spid="_x0000_s1058" style="position:absolute;width:2095;height:2000;visibility:visible;v-text-anchor:middle" fillcolor="#c0504d" strokeweight="1pt"/>
            <v:rect id="Dikdörtgen 90" o:spid="_x0000_s1059" style="position:absolute;left:2095;width:2096;height:2000;visibility:visible;v-text-anchor:middle" strokeweight="1pt"/>
            <v:rect id="Dikdörtgen 91" o:spid="_x0000_s1060" style="position:absolute;left:4191;width:2095;height:2000;visibility:visible;v-text-anchor:middle" fillcolor="#c0504d" strokeweight="1pt"/>
            <v:rect id="Dikdörtgen 92" o:spid="_x0000_s1061" style="position:absolute;left:6286;width:2096;height:2000;visibility:visible;v-text-anchor:middle" strokeweight="1pt"/>
            <v:rect id="Dikdörtgen 93" o:spid="_x0000_s1062" style="position:absolute;top:2000;width:2095;height:2000;visibility:visible;v-text-anchor:middle" strokeweight="1pt"/>
            <v:rect id="Dikdörtgen 95" o:spid="_x0000_s1063" style="position:absolute;left:2095;top:2000;width:2096;height:2000;visibility:visible;v-text-anchor:middle" fillcolor="#c0504d" strokeweight="1pt"/>
            <v:rect id="Dikdörtgen 320" o:spid="_x0000_s1064" style="position:absolute;left:4191;top:2000;width:2095;height:2000;visibility:visible;v-text-anchor:middle" strokeweight="1pt"/>
            <v:rect id="Dikdörtgen 321" o:spid="_x0000_s1065" style="position:absolute;left:6286;top:2000;width:2096;height:2000;visibility:visible;v-text-anchor:middle" strokeweight="1pt"/>
          </v:group>
        </w:pict>
      </w:r>
      <w:r>
        <w:rPr>
          <w:noProof/>
        </w:rPr>
        <w:pict>
          <v:group id="Grup 85" o:spid="_x0000_s1066" style="position:absolute;left:0;text-align:left;margin-left:384.95pt;margin-top:1.2pt;width:120.75pt;height:31.5pt;z-index:251646976" coordsize="15335,4000">
            <v:shape id="Düz Ok Bağlayıcısı 86" o:spid="_x0000_s1067" type="#_x0000_t32" style="position:absolute;top:1714;width:4953;height:0;visibility:visible" o:connectortype="straight" strokeweight="1.5pt">
              <v:stroke endarrow="open"/>
            </v:shape>
            <v:shape id="Metin Kutusu 87" o:spid="_x0000_s1068" type="#_x0000_t202" style="position:absolute;left:6477;width:8858;height:4000;visibility:visible" filled="f" stroked="f" strokeweight=".5pt">
              <v:textbox>
                <w:txbxContent>
                  <w:p w:rsidR="00F23D82" w:rsidRDefault="00F23D82" w:rsidP="00746289">
                    <w:r>
                      <w:t>………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Grup 80" o:spid="_x0000_s1069" style="position:absolute;left:0;text-align:left;margin-left:273.2pt;margin-top:1.2pt;width:107.25pt;height:31.5pt;z-index:251643904" coordsize="13620,4000">
            <v:group id="Grup 31" o:spid="_x0000_s1070" style="position:absolute;left:7334;width:6286;height:4000" coordsize="6286,4000">
              <v:rect id="Dikdörtgen 64" o:spid="_x0000_s1071" style="position:absolute;width:2095;height:2000;visibility:visible;v-text-anchor:middle" fillcolor="#b2a1c7" strokeweight="1pt"/>
              <v:rect id="Dikdörtgen 65" o:spid="_x0000_s1072" style="position:absolute;left:2095;width:2096;height:2000;visibility:visible;v-text-anchor:middle" fillcolor="#b2a1c7" strokeweight="1pt"/>
              <v:rect id="Dikdörtgen 66" o:spid="_x0000_s1073" style="position:absolute;left:4191;width:2095;height:2000;visibility:visible;v-text-anchor:middle" filled="f" strokeweight="1pt"/>
              <v:rect id="Dikdörtgen 67" o:spid="_x0000_s1074" style="position:absolute;top:2000;width:2095;height:2000;visibility:visible;v-text-anchor:middle" fillcolor="#b2a1c7" strokeweight="1pt"/>
              <v:rect id="Dikdörtgen 68" o:spid="_x0000_s1075" style="position:absolute;left:2095;top:2000;width:2096;height:2000;visibility:visible;v-text-anchor:middle" fillcolor="#b2a1c7" strokeweight="1pt"/>
              <v:rect id="Dikdörtgen 69" o:spid="_x0000_s1076" style="position:absolute;left:4191;top:2000;width:2095;height:2000;visibility:visible;v-text-anchor:middle" strokeweight="1pt"/>
            </v:group>
            <v:rect id="Dikdörtgen 78" o:spid="_x0000_s1077" style="position:absolute;width:6477;height:4000;visibility:visible;v-text-anchor:middle" fillcolor="#b2a1c7" strokeweight="1pt"/>
          </v:group>
        </w:pict>
      </w:r>
      <w:r>
        <w:rPr>
          <w:noProof/>
        </w:rPr>
        <w:pict>
          <v:group id="Grup 84" o:spid="_x0000_s1078" style="position:absolute;left:0;text-align:left;margin-left:102.95pt;margin-top:5.7pt;width:120.75pt;height:31.5pt;z-index:251644928" coordsize="15335,4000">
            <v:shape id="Düz Ok Bağlayıcısı 20" o:spid="_x0000_s1079" type="#_x0000_t32" style="position:absolute;top:1714;width:4953;height:0;visibility:visible" o:connectortype="straight" strokeweight="1.5pt">
              <v:stroke endarrow="open"/>
            </v:shape>
            <v:shape id="Metin Kutusu 82" o:spid="_x0000_s1080" type="#_x0000_t202" style="position:absolute;left:6477;width:8858;height:4000;visibility:visible" filled="f" stroked="f" strokeweight=".5pt">
              <v:textbox>
                <w:txbxContent>
                  <w:p w:rsidR="00F23D82" w:rsidRDefault="00F23D82">
                    <w:r>
                      <w:t>……….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Metin Kutusu 83" o:spid="_x0000_s1081" type="#_x0000_t202" style="position:absolute;left:0;text-align:left;margin-left:192.95pt;margin-top:58.2pt;width:69.75pt;height:31.5pt;z-index:251645952;visibility:visible" filled="f" stroked="f" strokeweight=".5pt">
            <v:textbox>
              <w:txbxContent>
                <w:p w:rsidR="00F23D82" w:rsidRDefault="00F23D82" w:rsidP="00746289">
                  <w:r>
                    <w:t>………</w:t>
                  </w:r>
                </w:p>
              </w:txbxContent>
            </v:textbox>
          </v:shape>
        </w:pict>
      </w:r>
      <w:r>
        <w:rPr>
          <w:noProof/>
        </w:rPr>
        <w:pict>
          <v:group id="Grup 81" o:spid="_x0000_s1082" style="position:absolute;left:0;text-align:left;margin-left:26.45pt;margin-top:65.7pt;width:109.5pt;height:31.5pt;z-index:251642880" coordsize="13906,4000">
            <v:group id="Grup 30" o:spid="_x0000_s1083" style="position:absolute;width:6286;height:4000" coordsize="6286,4000">
              <v:rect id="Dikdörtgen 22" o:spid="_x0000_s1084" style="position:absolute;width:2095;height:2000;visibility:visible;v-text-anchor:middle" filled="f" strokeweight="1pt"/>
              <v:rect id="Dikdörtgen 23" o:spid="_x0000_s1085" style="position:absolute;left:2095;width:2096;height:2000;visibility:visible;v-text-anchor:middle" filled="f" strokeweight="1pt"/>
              <v:rect id="Dikdörtgen 24" o:spid="_x0000_s1086" style="position:absolute;left:4191;width:2095;height:2000;visibility:visible;v-text-anchor:middle" filled="f" strokeweight="1pt"/>
              <v:rect id="Dikdörtgen 26" o:spid="_x0000_s1087" style="position:absolute;top:2000;width:2095;height:2000;visibility:visible;v-text-anchor:middle" filled="f" strokeweight="1pt"/>
              <v:rect id="Dikdörtgen 27" o:spid="_x0000_s1088" style="position:absolute;left:2095;top:2000;width:2096;height:2000;visibility:visible;v-text-anchor:middle" filled="f" strokeweight="1pt"/>
              <v:rect id="Dikdörtgen 28" o:spid="_x0000_s1089" style="position:absolute;left:4191;top:2000;width:2095;height:2000;visibility:visible;v-text-anchor:middle" filled="f" strokeweight="1pt"/>
            </v:group>
            <v:group id="Grup 71" o:spid="_x0000_s1090" style="position:absolute;left:7620;width:6286;height:4000" coordsize="6286,4000">
              <v:rect id="Dikdörtgen 72" o:spid="_x0000_s1091" style="position:absolute;width:2095;height:2000;visibility:visible;v-text-anchor:middle" fillcolor="#b2a1c7" strokeweight="1pt"/>
              <v:rect id="Dikdörtgen 73" o:spid="_x0000_s1092" style="position:absolute;left:2095;width:2096;height:2000;visibility:visible;v-text-anchor:middle" strokeweight="1pt"/>
              <v:rect id="Dikdörtgen 74" o:spid="_x0000_s1093" style="position:absolute;left:4191;width:2095;height:2000;visibility:visible;v-text-anchor:middle" filled="f" strokeweight="1pt"/>
              <v:rect id="Dikdörtgen 75" o:spid="_x0000_s1094" style="position:absolute;top:2000;width:2095;height:2000;visibility:visible;v-text-anchor:middle" fillcolor="#b2a1c7" strokeweight="1pt"/>
              <v:rect id="Dikdörtgen 76" o:spid="_x0000_s1095" style="position:absolute;left:2095;top:2000;width:2096;height:2000;visibility:visible;v-text-anchor:middle" filled="f" strokeweight="1pt"/>
              <v:rect id="Dikdörtgen 77" o:spid="_x0000_s1096" style="position:absolute;left:4191;top:2000;width:2095;height:2000;visibility:visible;v-text-anchor:middle" strokeweight="1pt"/>
            </v:group>
          </v:group>
        </w:pict>
      </w:r>
      <w:r>
        <w:rPr>
          <w:noProof/>
        </w:rPr>
        <w:pict>
          <v:shape id="Düz Ok Bağlayıcısı 70" o:spid="_x0000_s1097" type="#_x0000_t32" style="position:absolute;left:0;text-align:left;margin-left:153.95pt;margin-top:65.7pt;width:39pt;height:0;z-index:251641856;visibility:visible" strokeweight="1.5pt">
            <v:stroke endarrow="open"/>
          </v:shape>
        </w:pict>
      </w:r>
      <w:r>
        <w:rPr>
          <w:noProof/>
        </w:rPr>
        <w:pict>
          <v:group id="Grup 19" o:spid="_x0000_s1098" style="position:absolute;left:0;text-align:left;margin-left:30.2pt;margin-top:5.7pt;width:66pt;height:31.5pt;z-index:251640832" coordsize="8382,4000">
            <v:rect id="Dikdörtgen 11" o:spid="_x0000_s1099" style="position:absolute;width:2095;height:2000;visibility:visible;v-text-anchor:middle" fillcolor="#c0504d" strokeweight="1pt"/>
            <v:rect id="Dikdörtgen 12" o:spid="_x0000_s1100" style="position:absolute;left:2095;width:2096;height:2000;visibility:visible;v-text-anchor:middle" strokeweight="1pt"/>
            <v:rect id="Dikdörtgen 13" o:spid="_x0000_s1101" style="position:absolute;left:4191;width:2095;height:2000;visibility:visible;v-text-anchor:middle" fillcolor="#c0504d" strokeweight="1pt"/>
            <v:rect id="Dikdörtgen 14" o:spid="_x0000_s1102" style="position:absolute;left:6286;width:2096;height:2000;visibility:visible;v-text-anchor:middle" strokeweight="1pt"/>
            <v:rect id="Dikdörtgen 15" o:spid="_x0000_s1103" style="position:absolute;top:2000;width:2095;height:2000;visibility:visible;v-text-anchor:middle" strokeweight="1pt"/>
            <v:rect id="Dikdörtgen 16" o:spid="_x0000_s1104" style="position:absolute;left:2095;top:2000;width:2096;height:2000;visibility:visible;v-text-anchor:middle" fillcolor="#c0504d" strokeweight="1pt"/>
            <v:rect id="Dikdörtgen 17" o:spid="_x0000_s1105" style="position:absolute;left:4191;top:2000;width:2095;height:2000;visibility:visible;v-text-anchor:middle" strokeweight="1pt"/>
            <v:rect id="Dikdörtgen 18" o:spid="_x0000_s1106" style="position:absolute;left:6286;top:2000;width:2096;height:2000;visibility:visible;v-text-anchor:middle" strokeweight="1pt"/>
          </v:group>
        </w:pict>
      </w:r>
    </w:p>
    <w:p w:rsidR="00F23D82" w:rsidRPr="00AE7A6F" w:rsidRDefault="00F23D82" w:rsidP="00A2265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2265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2265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2265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2265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2265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2265F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2265F">
      <w:pPr>
        <w:tabs>
          <w:tab w:val="left" w:pos="2655"/>
        </w:tabs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626174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5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. Aşağıdaki sayı doğrusunda A, B ve C ile gösterilen kesirler hangi kesirlerdir?</w:t>
      </w:r>
      <w:r w:rsidRPr="00AE7A6F">
        <w:rPr>
          <w:rFonts w:ascii="Comic Sans MS" w:hAnsi="Comic Sans MS" w:cs="Comic Sans MS"/>
          <w:b/>
          <w:bCs/>
          <w:color w:val="FFFFFF"/>
          <w:sz w:val="22"/>
          <w:szCs w:val="22"/>
        </w:rPr>
        <w:t>.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   (3p)    </w:t>
      </w: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b/>
          <w:bCs/>
          <w:color w:val="C00000"/>
          <w:sz w:val="22"/>
          <w:szCs w:val="22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7" type="#_x0000_t63" style="position:absolute;margin-left:291.7pt;margin-top:50.5pt;width:27.35pt;height:28.65pt;rotation:180;z-index:251670528" adj="9753,31212" fillcolor="#eaf1dd" strokecolor="#00b050" strokeweight="1.5pt">
            <v:textbox>
              <w:txbxContent>
                <w:p w:rsidR="00F23D82" w:rsidRPr="000073A1" w:rsidRDefault="00F23D82" w:rsidP="00626174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0073A1">
                    <w:rPr>
                      <w:rFonts w:ascii="Comic Sans MS" w:hAnsi="Comic Sans MS" w:cs="Comic Sans MS"/>
                      <w:b/>
                      <w:bCs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63" style="position:absolute;margin-left:95.2pt;margin-top:50.5pt;width:27.35pt;height:28.65pt;rotation:180;z-index:251668480" adj="9753,31551" fillcolor="#f2dbdb" strokecolor="#943634" strokeweight="1.5pt">
            <v:textbox>
              <w:txbxContent>
                <w:p w:rsidR="00F23D82" w:rsidRPr="000073A1" w:rsidRDefault="00F23D82" w:rsidP="00626174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0073A1">
                    <w:rPr>
                      <w:rFonts w:ascii="Comic Sans MS" w:hAnsi="Comic Sans MS" w:cs="Comic Sans MS"/>
                      <w:b/>
                      <w:bCs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32" style="position:absolute;margin-left:268.2pt;margin-top:24.3pt;width:.05pt;height:8.8pt;z-index:251667456" o:connectortype="straight"/>
        </w:pict>
      </w:r>
      <w:r>
        <w:rPr>
          <w:noProof/>
        </w:rPr>
        <w:pict>
          <v:shape id="_x0000_s1110" type="#_x0000_t32" style="position:absolute;margin-left:29.6pt;margin-top:29.6pt;width:347.85pt;height:0;z-index:251651072" o:connectortype="straight" strokeweight="1.5pt">
            <v:stroke startarrow="block" endarrow="block"/>
          </v:shape>
        </w:pict>
      </w:r>
      <w:r>
        <w:rPr>
          <w:noProof/>
        </w:rPr>
        <w:pict>
          <v:shape id="_x0000_s1111" type="#_x0000_t32" style="position:absolute;margin-left:249pt;margin-top:25.05pt;width:.05pt;height:8.95pt;z-index:251666432" o:connectortype="straight"/>
        </w:pict>
      </w:r>
      <w:r>
        <w:rPr>
          <w:noProof/>
        </w:rPr>
        <w:pict>
          <v:shape id="_x0000_s1112" type="#_x0000_t32" style="position:absolute;margin-left:330.75pt;margin-top:25.05pt;width:0;height:9.75pt;z-index:251658240" o:connectortype="straight" strokeweight="1.5pt"/>
        </w:pict>
      </w:r>
      <w:r>
        <w:rPr>
          <w:noProof/>
        </w:rPr>
        <w:pict>
          <v:shape id="_x0000_s1113" type="#_x0000_t32" style="position:absolute;margin-left:288.25pt;margin-top:25.25pt;width:0;height:9.55pt;z-index:251660288" o:connectortype="straight"/>
        </w:pict>
      </w:r>
      <w:r>
        <w:rPr>
          <w:noProof/>
        </w:rPr>
        <w:pict>
          <v:shape id="_x0000_s1114" type="#_x0000_t32" style="position:absolute;margin-left:307.95pt;margin-top:25.3pt;width:0;height:8.9pt;z-index:251665408" o:connectortype="straight"/>
        </w:pict>
      </w:r>
      <w:r>
        <w:rPr>
          <w:noProof/>
        </w:rPr>
        <w:pict>
          <v:shape id="_x0000_s1115" type="#_x0000_t32" style="position:absolute;margin-left:229.05pt;margin-top:25.2pt;width:0;height:9.75pt;z-index:251659264" o:connectortype="straight" strokeweight="2.25pt"/>
        </w:pict>
      </w:r>
      <w:r>
        <w:rPr>
          <w:noProof/>
        </w:rPr>
        <w:pict>
          <v:shape id="_x0000_s1116" type="#_x0000_t32" style="position:absolute;margin-left:213.65pt;margin-top:26.1pt;width:.05pt;height:8.7pt;z-index:251664384" o:connectortype="straight"/>
        </w:pict>
      </w:r>
      <w:r>
        <w:rPr>
          <w:noProof/>
        </w:rPr>
        <w:pict>
          <v:shape id="_x0000_s1117" type="#_x0000_t32" style="position:absolute;margin-left:180.2pt;margin-top:26.15pt;width:0;height:8.05pt;z-index:251662336" o:connectortype="straight"/>
        </w:pict>
      </w:r>
      <w:r>
        <w:rPr>
          <w:noProof/>
        </w:rPr>
        <w:pict>
          <v:shape id="_x0000_s1118" type="#_x0000_t32" style="position:absolute;margin-left:196.9pt;margin-top:26.1pt;width:0;height:8.1pt;z-index:251663360" o:connectortype="straight"/>
        </w:pict>
      </w:r>
      <w:r>
        <w:rPr>
          <w:noProof/>
        </w:rPr>
        <w:pict>
          <v:shape id="_x0000_s1119" type="#_x0000_t32" style="position:absolute;margin-left:162.2pt;margin-top:25.25pt;width:0;height:9.55pt;z-index:251661312" o:connectortype="straight"/>
        </w:pict>
      </w:r>
      <w:r>
        <w:rPr>
          <w:noProof/>
        </w:rPr>
        <w:pict>
          <v:shape id="_x0000_s1120" type="#_x0000_t32" style="position:absolute;margin-left:79.15pt;margin-top:25.25pt;width:.05pt;height:8.95pt;z-index:251653120" o:connectortype="straight"/>
        </w:pict>
      </w:r>
      <w:r>
        <w:rPr>
          <w:noProof/>
        </w:rPr>
        <w:pict>
          <v:shape id="_x0000_s1121" type="#_x0000_t32" style="position:absolute;margin-left:127.8pt;margin-top:25.25pt;width:.05pt;height:8.05pt;z-index:251656192" o:connectortype="straight"/>
        </w:pict>
      </w:r>
      <w:r>
        <w:rPr>
          <w:noProof/>
        </w:rPr>
        <w:pict>
          <v:shape id="_x0000_s1122" type="#_x0000_t32" style="position:absolute;margin-left:110.7pt;margin-top:25.05pt;width:0;height:8.25pt;z-index:251655168" o:connectortype="straight"/>
        </w:pict>
      </w:r>
      <w:r>
        <w:rPr>
          <w:noProof/>
        </w:rPr>
        <w:pict>
          <v:shape id="_x0000_s1123" type="#_x0000_t32" style="position:absolute;margin-left:94.6pt;margin-top:25.05pt;width:0;height:8.25pt;z-index:251654144" o:connectortype="straight"/>
        </w:pict>
      </w:r>
      <w:r>
        <w:rPr>
          <w:noProof/>
        </w:rPr>
        <w:pict>
          <v:shape id="_x0000_s1124" type="#_x0000_t32" style="position:absolute;margin-left:145.25pt;margin-top:25.05pt;width:0;height:9.75pt;z-index:251657216" o:connectortype="straight" strokeweight="2.25pt"/>
        </w:pict>
      </w:r>
      <w:r>
        <w:rPr>
          <w:noProof/>
        </w:rPr>
        <w:pict>
          <v:shape id="_x0000_s1125" type="#_x0000_t32" style="position:absolute;margin-left:61.8pt;margin-top:24.3pt;width:0;height:9pt;z-index:251652096" o:connectortype="straight" strokeweight="2.25pt"/>
        </w:pic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            </w:t>
      </w:r>
      <w:r w:rsidRPr="00AE7A6F">
        <w:rPr>
          <w:rFonts w:ascii="Comic Sans MS" w:hAnsi="Comic Sans MS" w:cs="Comic Sans MS"/>
          <w:b/>
          <w:bCs/>
          <w:color w:val="C00000"/>
          <w:sz w:val="22"/>
          <w:szCs w:val="22"/>
        </w:rPr>
        <w:t>0               1               2                  3</w:t>
      </w:r>
    </w:p>
    <w:p w:rsidR="00F23D82" w:rsidRPr="00AE7A6F" w:rsidRDefault="00F23D82" w:rsidP="00AE7A6F">
      <w:pPr>
        <w:tabs>
          <w:tab w:val="left" w:pos="-284"/>
          <w:tab w:val="left" w:pos="0"/>
          <w:tab w:val="center" w:pos="5442"/>
          <w:tab w:val="left" w:pos="8550"/>
        </w:tabs>
        <w:rPr>
          <w:rFonts w:ascii="Comic Sans MS" w:hAnsi="Comic Sans MS" w:cs="Comic Sans MS"/>
          <w:b/>
          <w:bCs/>
          <w:color w:val="C00000"/>
          <w:sz w:val="22"/>
          <w:szCs w:val="22"/>
        </w:rPr>
      </w:pPr>
      <w:r>
        <w:rPr>
          <w:noProof/>
        </w:rPr>
        <w:pict>
          <v:shape id="_x0000_s1126" type="#_x0000_t63" style="position:absolute;margin-left:165.7pt;margin-top:21.25pt;width:27.35pt;height:28.65pt;rotation:180;z-index:251669504" adj="10819,31250" fillcolor="#ecf1f8" strokecolor="#243f60" strokeweight="1.5pt">
            <v:textbox>
              <w:txbxContent>
                <w:p w:rsidR="00F23D82" w:rsidRPr="000073A1" w:rsidRDefault="00F23D82" w:rsidP="00626174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0073A1">
                    <w:rPr>
                      <w:rFonts w:ascii="Comic Sans MS" w:hAnsi="Comic Sans MS" w:cs="Comic Sans MS"/>
                      <w:b/>
                      <w:bCs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color w:val="C00000"/>
          <w:sz w:val="22"/>
          <w:szCs w:val="22"/>
        </w:rPr>
        <w:t xml:space="preserve">                                                                                      A:       B:      C:</w:t>
      </w: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b/>
          <w:bCs/>
          <w:color w:val="C00000"/>
          <w:sz w:val="22"/>
          <w:szCs w:val="22"/>
        </w:rPr>
      </w:pPr>
    </w:p>
    <w:p w:rsidR="00F23D82" w:rsidRPr="00AE7A6F" w:rsidRDefault="00F23D82" w:rsidP="00A2265F">
      <w:pPr>
        <w:tabs>
          <w:tab w:val="left" w:pos="2655"/>
        </w:tabs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2265F">
      <w:pPr>
        <w:tabs>
          <w:tab w:val="left" w:pos="2655"/>
        </w:tabs>
        <w:rPr>
          <w:rFonts w:ascii="Comic Sans MS" w:hAnsi="Comic Sans MS" w:cs="Comic Sans MS"/>
          <w:sz w:val="22"/>
          <w:szCs w:val="22"/>
        </w:rPr>
      </w:pPr>
    </w:p>
    <w:p w:rsidR="00F23D82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AE7A6F">
        <w:rPr>
          <w:rFonts w:ascii="Comic Sans MS" w:hAnsi="Comic Sans MS" w:cs="Comic Sans MS"/>
          <w:sz w:val="22"/>
          <w:szCs w:val="22"/>
        </w:rPr>
        <w:t>5.    2</w:t>
      </w:r>
      <w:r w:rsidRPr="00AE7A6F">
        <w:rPr>
          <w:rFonts w:ascii="Comic Sans MS" w:hAnsi="Comic Sans MS" w:cs="Comic Sans MS"/>
          <w:b/>
          <w:bCs/>
          <w:color w:val="0000FF"/>
          <w:position w:val="-24"/>
          <w:sz w:val="22"/>
          <w:szCs w:val="22"/>
        </w:rPr>
        <w:object w:dxaOrig="220" w:dyaOrig="620">
          <v:shape id="_x0000_i1029" type="#_x0000_t75" style="width:12.75pt;height:36pt" o:ole="">
            <v:imagedata r:id="rId13" o:title=""/>
          </v:shape>
          <o:OLEObject Type="Embed" ProgID="Equation.3" ShapeID="_x0000_i1029" DrawAspect="Content" ObjectID="_1486895443" r:id="rId14"/>
        </w:objec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 kesrini aşağıdaki sayı doğrusu üzerinde gösteriniz.(5p)</w:t>
      </w: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127" type="#_x0000_t32" style="position:absolute;margin-left:223.7pt;margin-top:11.4pt;width:0;height:14.55pt;flip:y;z-index:251674624" o:connectortype="straight"/>
        </w:pict>
      </w:r>
      <w:r>
        <w:rPr>
          <w:noProof/>
        </w:rPr>
        <w:pict>
          <v:shape id="_x0000_s1128" type="#_x0000_t32" style="position:absolute;margin-left:354.2pt;margin-top:10.5pt;width:.05pt;height:18.6pt;flip:y;z-index:251675648" o:connectortype="straight"/>
        </w:pict>
      </w:r>
      <w:r w:rsidRPr="00AE7A6F">
        <w:rPr>
          <w:rFonts w:ascii="Comic Sans MS" w:hAnsi="Comic Sans MS" w:cs="Comic Sans MS"/>
          <w:sz w:val="22"/>
          <w:szCs w:val="22"/>
        </w:rPr>
        <w:t xml:space="preserve">           0               </w:t>
      </w:r>
      <w:r>
        <w:rPr>
          <w:rFonts w:ascii="Comic Sans MS" w:hAnsi="Comic Sans MS" w:cs="Comic Sans MS"/>
          <w:sz w:val="22"/>
          <w:szCs w:val="22"/>
        </w:rPr>
        <w:t xml:space="preserve">        </w:t>
      </w:r>
      <w:r w:rsidRPr="00AE7A6F">
        <w:rPr>
          <w:rFonts w:ascii="Comic Sans MS" w:hAnsi="Comic Sans MS" w:cs="Comic Sans MS"/>
          <w:sz w:val="22"/>
          <w:szCs w:val="22"/>
        </w:rPr>
        <w:t xml:space="preserve">1                             2                     </w:t>
      </w:r>
      <w:r>
        <w:rPr>
          <w:rFonts w:ascii="Comic Sans MS" w:hAnsi="Comic Sans MS" w:cs="Comic Sans MS"/>
          <w:sz w:val="22"/>
          <w:szCs w:val="22"/>
        </w:rPr>
        <w:t xml:space="preserve">                 </w:t>
      </w:r>
      <w:r w:rsidRPr="00AE7A6F">
        <w:rPr>
          <w:rFonts w:ascii="Comic Sans MS" w:hAnsi="Comic Sans MS" w:cs="Comic Sans MS"/>
          <w:sz w:val="22"/>
          <w:szCs w:val="22"/>
        </w:rPr>
        <w:t xml:space="preserve">3                            4             </w:t>
      </w: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129" type="#_x0000_t32" style="position:absolute;margin-left:443.6pt;margin-top:1.6pt;width:0;height:14.55pt;z-index:251672576" o:connectortype="straight"/>
        </w:pict>
      </w:r>
      <w:r>
        <w:rPr>
          <w:noProof/>
        </w:rPr>
        <w:pict>
          <v:shape id="_x0000_s1130" type="#_x0000_t32" style="position:absolute;margin-left:8pt;margin-top:4.75pt;width:461.15pt;height:0;z-index:251671552" o:connectortype="straight">
            <v:stroke startarrow="block" endarrow="block"/>
          </v:shape>
        </w:pict>
      </w:r>
      <w:r>
        <w:rPr>
          <w:noProof/>
        </w:rPr>
        <w:pict>
          <v:shape id="_x0000_s1131" type="#_x0000_t32" style="position:absolute;margin-left:116.45pt;margin-top:.7pt;width:0;height:14.55pt;z-index:251673600" o:connectortype="straight"/>
        </w:pict>
      </w: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>7)</w:t>
      </w:r>
      <w:r w:rsidRPr="00AE7A6F">
        <w:rPr>
          <w:rFonts w:ascii="Comic Sans MS" w:hAnsi="Comic Sans MS" w:cs="Comic Sans MS"/>
          <w:sz w:val="22"/>
          <w:szCs w:val="22"/>
        </w:rPr>
        <w:t>Aşağıda verilen kesirlerin hangi kesir olduğunu karşıların yazınız.(Basit,Birleşik,Tam Sayılı)(8p)</w:t>
      </w: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AE7A6F">
        <w:rPr>
          <w:rFonts w:ascii="Comic Sans MS" w:hAnsi="Comic Sans MS" w:cs="Comic Sans MS"/>
          <w:sz w:val="22"/>
          <w:szCs w:val="22"/>
        </w:rPr>
        <w:t xml:space="preserve"> </w:t>
      </w:r>
      <w:r w:rsidRPr="00AE7A6F">
        <w:rPr>
          <w:rFonts w:ascii="Comic Sans MS" w:hAnsi="Comic Sans MS" w:cs="Comic Sans MS"/>
          <w:color w:val="0000FF"/>
          <w:position w:val="-24"/>
          <w:sz w:val="22"/>
          <w:szCs w:val="22"/>
        </w:rPr>
        <w:object w:dxaOrig="240" w:dyaOrig="620">
          <v:shape id="_x0000_i1030" type="#_x0000_t75" style="width:13.5pt;height:36pt" o:ole="">
            <v:imagedata r:id="rId15" o:title=""/>
          </v:shape>
          <o:OLEObject Type="Embed" ProgID="Equation.3" ShapeID="_x0000_i1030" DrawAspect="Content" ObjectID="_1486895444" r:id="rId16"/>
        </w:object>
      </w:r>
      <w:r w:rsidRPr="00AE7A6F">
        <w:rPr>
          <w:rFonts w:ascii="Comic Sans MS" w:hAnsi="Comic Sans MS" w:cs="Comic Sans MS"/>
          <w:sz w:val="22"/>
          <w:szCs w:val="22"/>
        </w:rPr>
        <w:t xml:space="preserve">=……………………….. 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AE7A6F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 w:rsidRPr="00AE7A6F">
        <w:rPr>
          <w:rFonts w:ascii="Comic Sans MS" w:hAnsi="Comic Sans MS" w:cs="Comic Sans MS"/>
          <w:color w:val="0000FF"/>
          <w:position w:val="-24"/>
          <w:sz w:val="22"/>
          <w:szCs w:val="22"/>
        </w:rPr>
        <w:object w:dxaOrig="320" w:dyaOrig="620">
          <v:shape id="_x0000_i1031" type="#_x0000_t75" style="width:18pt;height:36pt" o:ole="">
            <v:imagedata r:id="rId17" o:title=""/>
          </v:shape>
          <o:OLEObject Type="Embed" ProgID="Equation.3" ShapeID="_x0000_i1031" DrawAspect="Content" ObjectID="_1486895445" r:id="rId18"/>
        </w:object>
      </w:r>
      <w:r w:rsidRPr="00AE7A6F">
        <w:rPr>
          <w:rFonts w:ascii="Comic Sans MS" w:hAnsi="Comic Sans MS" w:cs="Comic Sans MS"/>
          <w:sz w:val="22"/>
          <w:szCs w:val="22"/>
        </w:rPr>
        <w:t xml:space="preserve"> =…………………… </w:t>
      </w:r>
    </w:p>
    <w:p w:rsidR="00F23D82" w:rsidRPr="00AE7A6F" w:rsidRDefault="00F23D82" w:rsidP="00626174">
      <w:pPr>
        <w:tabs>
          <w:tab w:val="left" w:pos="-284"/>
          <w:tab w:val="left" w:pos="0"/>
          <w:tab w:val="left" w:pos="284"/>
          <w:tab w:val="left" w:pos="426"/>
          <w:tab w:val="left" w:pos="709"/>
        </w:tabs>
        <w:rPr>
          <w:rFonts w:ascii="Comic Sans MS" w:hAnsi="Comic Sans MS" w:cs="Comic Sans MS"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AE7A6F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 w:rsidRPr="00AE7A6F">
        <w:rPr>
          <w:rFonts w:ascii="Comic Sans MS" w:hAnsi="Comic Sans MS" w:cs="Comic Sans MS"/>
          <w:color w:val="0000FF"/>
          <w:position w:val="-24"/>
          <w:sz w:val="22"/>
          <w:szCs w:val="22"/>
        </w:rPr>
        <w:object w:dxaOrig="380" w:dyaOrig="620">
          <v:shape id="_x0000_i1032" type="#_x0000_t75" style="width:21.75pt;height:36pt" o:ole="">
            <v:imagedata r:id="rId19" o:title=""/>
          </v:shape>
          <o:OLEObject Type="Embed" ProgID="Equation.3" ShapeID="_x0000_i1032" DrawAspect="Content" ObjectID="_1486895446" r:id="rId20"/>
        </w:object>
      </w:r>
      <w:r w:rsidRPr="00AE7A6F">
        <w:rPr>
          <w:rFonts w:ascii="Comic Sans MS" w:hAnsi="Comic Sans MS" w:cs="Comic Sans MS"/>
          <w:sz w:val="22"/>
          <w:szCs w:val="22"/>
        </w:rPr>
        <w:t xml:space="preserve">=………………           </w: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d)</w:t>
      </w:r>
      <w:r w:rsidRPr="00AE7A6F">
        <w:rPr>
          <w:rFonts w:ascii="Comic Sans MS" w:hAnsi="Comic Sans MS" w:cs="Comic Sans MS"/>
          <w:color w:val="0000FF"/>
          <w:sz w:val="22"/>
          <w:szCs w:val="22"/>
        </w:rPr>
        <w:t xml:space="preserve"> </w:t>
      </w:r>
      <w:r w:rsidRPr="00AE7A6F">
        <w:rPr>
          <w:rFonts w:ascii="Comic Sans MS" w:hAnsi="Comic Sans MS" w:cs="Comic Sans MS"/>
          <w:color w:val="0000FF"/>
          <w:position w:val="-24"/>
          <w:sz w:val="22"/>
          <w:szCs w:val="22"/>
        </w:rPr>
        <w:object w:dxaOrig="220" w:dyaOrig="620">
          <v:shape id="_x0000_i1033" type="#_x0000_t75" style="width:12.75pt;height:36pt" o:ole="">
            <v:imagedata r:id="rId21" o:title=""/>
          </v:shape>
          <o:OLEObject Type="Embed" ProgID="Equation.3" ShapeID="_x0000_i1033" DrawAspect="Content" ObjectID="_1486895447" r:id="rId22"/>
        </w:object>
      </w:r>
      <w:r w:rsidRPr="00AE7A6F">
        <w:rPr>
          <w:rFonts w:ascii="Comic Sans MS" w:hAnsi="Comic Sans MS" w:cs="Comic Sans MS"/>
          <w:sz w:val="22"/>
          <w:szCs w:val="22"/>
        </w:rPr>
        <w:t>=………………………….</w:t>
      </w:r>
    </w:p>
    <w:p w:rsidR="00F23D82" w:rsidRPr="00AE7A6F" w:rsidRDefault="00F23D82" w:rsidP="00AE7A6F">
      <w:pPr>
        <w:tabs>
          <w:tab w:val="left" w:pos="2655"/>
        </w:tabs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AE7A6F">
      <w:pPr>
        <w:rPr>
          <w:rFonts w:ascii="Comic Sans MS" w:hAnsi="Comic Sans MS" w:cs="Comic Sans MS"/>
          <w:b/>
          <w:bCs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>8.Aşağıdaki kesirleri sembollerine göre sıralayınız.(20p)</w:t>
      </w:r>
    </w:p>
    <w:p w:rsidR="00F23D82" w:rsidRPr="00AE7A6F" w:rsidRDefault="00F23D82" w:rsidP="00AE7A6F">
      <w:pPr>
        <w:tabs>
          <w:tab w:val="left" w:pos="915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86"/>
        <w:gridCol w:w="5320"/>
      </w:tblGrid>
      <w:tr w:rsidR="00F23D82" w:rsidRPr="00AE7A6F">
        <w:tc>
          <w:tcPr>
            <w:tcW w:w="5286" w:type="dxa"/>
          </w:tcPr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>
              <w:rPr>
                <w:noProof/>
              </w:rPr>
              <w:pict>
                <v:shape id="_x0000_s1132" type="#_x0000_t32" style="position:absolute;margin-left:102.65pt;margin-top:12.3pt;width:21.75pt;height:0;z-index:251624448" o:connectortype="straight"/>
              </w:pict>
            </w:r>
            <w:r>
              <w:rPr>
                <w:noProof/>
              </w:rPr>
              <w:pict>
                <v:shape id="_x0000_s1133" type="#_x0000_t32" style="position:absolute;margin-left:70.55pt;margin-top:12.3pt;width:21.75pt;height:0;z-index:251625472" o:connectortype="straight"/>
              </w:pict>
            </w:r>
            <w:r>
              <w:rPr>
                <w:noProof/>
              </w:rPr>
              <w:pict>
                <v:shape id="_x0000_s1134" type="#_x0000_t32" style="position:absolute;margin-left:37.35pt;margin-top:12.3pt;width:21.75pt;height:0;z-index:251626496" o:connectortype="straight"/>
              </w:pict>
            </w:r>
            <w:r>
              <w:rPr>
                <w:noProof/>
              </w:rPr>
              <w:pict>
                <v:shape id="_x0000_s1135" type="#_x0000_t32" style="position:absolute;margin-left:1.35pt;margin-top:12.3pt;width:21.75pt;height:0;z-index:251627520" o:connectortype="straight"/>
              </w:pict>
            </w: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 4     ,   5   ,     2    ,     9 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10       10       10         10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 w:rsidRPr="00AE7A6F">
              <w:rPr>
                <w:rFonts w:ascii="Comic Sans MS" w:hAnsi="Comic Sans MS" w:cs="Comic Sans MS"/>
                <w:sz w:val="22"/>
                <w:szCs w:val="22"/>
              </w:rPr>
              <w:t xml:space="preserve">   ….   &gt;     ….       &gt;   …..      &gt;    ….  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</w:p>
        </w:tc>
        <w:tc>
          <w:tcPr>
            <w:tcW w:w="5320" w:type="dxa"/>
          </w:tcPr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>
              <w:rPr>
                <w:noProof/>
              </w:rPr>
              <w:pict>
                <v:shape id="_x0000_s1136" type="#_x0000_t32" style="position:absolute;margin-left:66pt;margin-top:12.3pt;width:21.75pt;height:0;z-index:25162854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37" type="#_x0000_t32" style="position:absolute;margin-left:98pt;margin-top:12.3pt;width:21.75pt;height:0;z-index:25162956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38" type="#_x0000_t32" style="position:absolute;margin-left:37.35pt;margin-top:12.3pt;width:21.75pt;height:0;z-index:25163059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39" type="#_x0000_t32" style="position:absolute;margin-left:1.35pt;margin-top:12.3pt;width:21.75pt;height:0;z-index:251631616;mso-position-horizontal-relative:text;mso-position-vertical-relative:text" o:connectortype="straight"/>
              </w:pict>
            </w: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3     ,   3  ,     3    ,  </w:t>
            </w: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3 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 5         12       2</w:t>
            </w: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     7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 w:rsidRPr="00AE7A6F">
              <w:rPr>
                <w:rFonts w:ascii="Comic Sans MS" w:hAnsi="Comic Sans MS" w:cs="Comic Sans MS"/>
                <w:sz w:val="22"/>
                <w:szCs w:val="22"/>
              </w:rPr>
              <w:t xml:space="preserve">    ….   &lt;  ….   &lt;  ….   &lt;  ….    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</w:p>
        </w:tc>
      </w:tr>
      <w:tr w:rsidR="00F23D82" w:rsidRPr="00AE7A6F">
        <w:tc>
          <w:tcPr>
            <w:tcW w:w="5286" w:type="dxa"/>
          </w:tcPr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>
              <w:rPr>
                <w:noProof/>
              </w:rPr>
              <w:pict>
                <v:shape id="_x0000_s1140" type="#_x0000_t32" style="position:absolute;margin-left:113.15pt;margin-top:12.3pt;width:21.75pt;height:0;z-index:25163264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41" type="#_x0000_t32" style="position:absolute;margin-left:70.55pt;margin-top:12.3pt;width:21.75pt;height:0;z-index:25163366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42" type="#_x0000_t32" style="position:absolute;margin-left:37.35pt;margin-top:12.3pt;width:21.75pt;height:0;z-index:25163468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43" type="#_x0000_t32" style="position:absolute;margin-left:1.35pt;margin-top:12.3pt;width:21.75pt;height:0;z-index:251635712;mso-position-horizontal-relative:text;mso-position-vertical-relative:text" o:connectortype="straight"/>
              </w:pict>
            </w: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 5     ,   6   ,    17   ,     2 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 8         8        8          8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 w:rsidRPr="00AE7A6F">
              <w:rPr>
                <w:rFonts w:ascii="Comic Sans MS" w:hAnsi="Comic Sans MS" w:cs="Comic Sans MS"/>
                <w:sz w:val="22"/>
                <w:szCs w:val="22"/>
              </w:rPr>
              <w:t xml:space="preserve">    …..     &gt;  ……    &gt;   ….    &gt;  ….   </w:t>
            </w:r>
          </w:p>
        </w:tc>
        <w:tc>
          <w:tcPr>
            <w:tcW w:w="5320" w:type="dxa"/>
          </w:tcPr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>
              <w:rPr>
                <w:noProof/>
              </w:rPr>
              <w:pict>
                <v:shape id="_x0000_s1144" type="#_x0000_t32" style="position:absolute;margin-left:156.95pt;margin-top:12.3pt;width:21.75pt;height:0;z-index:2516367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45" type="#_x0000_t32" style="position:absolute;margin-left:113.75pt;margin-top:12.3pt;width:21.75pt;height:0;z-index:25163776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46" type="#_x0000_t32" style="position:absolute;margin-left:66pt;margin-top:12.3pt;width:21.75pt;height:0;z-index:25163878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47" type="#_x0000_t32" style="position:absolute;margin-left:15.6pt;margin-top:12.3pt;width:21.75pt;height:0;z-index:251639808;mso-position-horizontal-relative:text;mso-position-vertical-relative:text" o:connectortype="straight"/>
              </w:pict>
            </w:r>
            <w:r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1    4    , </w:t>
            </w: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5</w:t>
            </w:r>
            <w:r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</w:t>
            </w: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 2    ,  3    1    ,      2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 w:rsidRPr="00AE7A6F">
              <w:rPr>
                <w:rFonts w:ascii="Comic Sans MS" w:hAnsi="Comic Sans MS" w:cs="Comic Sans MS"/>
                <w:noProof/>
                <w:sz w:val="22"/>
                <w:szCs w:val="22"/>
              </w:rPr>
              <w:t xml:space="preserve">       6              6             6           6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</w:p>
          <w:p w:rsidR="00F23D82" w:rsidRPr="00AE7A6F" w:rsidRDefault="00F23D82" w:rsidP="00AE7A6F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  <w:r w:rsidRPr="00AE7A6F">
              <w:rPr>
                <w:rFonts w:ascii="Comic Sans MS" w:hAnsi="Comic Sans MS" w:cs="Comic Sans MS"/>
                <w:sz w:val="22"/>
                <w:szCs w:val="22"/>
              </w:rPr>
              <w:t xml:space="preserve">    ….   &lt;  ….    &lt;  …..    &lt;    …… </w:t>
            </w:r>
          </w:p>
          <w:p w:rsidR="00F23D82" w:rsidRPr="00AE7A6F" w:rsidRDefault="00F23D82" w:rsidP="00083611">
            <w:pPr>
              <w:rPr>
                <w:rFonts w:ascii="Comic Sans MS" w:hAnsi="Comic Sans MS" w:cs="Comic Sans MS"/>
                <w:noProof/>
                <w:sz w:val="22"/>
                <w:szCs w:val="22"/>
              </w:rPr>
            </w:pPr>
          </w:p>
        </w:tc>
      </w:tr>
    </w:tbl>
    <w:p w:rsidR="00F23D82" w:rsidRPr="00AE7A6F" w:rsidRDefault="00F23D82" w:rsidP="00AE7A6F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AE7A6F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9.Bir sınıfta 24 öğrenci vardır. Sınıfın </w:t>
      </w:r>
      <w:r w:rsidRPr="00AE7A6F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320" w:dyaOrig="620">
          <v:shape id="_x0000_i1034" type="#_x0000_t75" style="width:15.75pt;height:30.75pt" o:ole="">
            <v:imagedata r:id="rId23" o:title=""/>
          </v:shape>
          <o:OLEObject Type="Embed" ProgID="Equation.3" ShapeID="_x0000_i1034" DrawAspect="Content" ObjectID="_1486895448" r:id="rId24"/>
        </w:objec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’i kız öğrenci olduğuna göre bu sınıfta kaç erkek öğrenci vardır?(5p)</w:t>
      </w:r>
    </w:p>
    <w:p w:rsidR="00F23D82" w:rsidRPr="00AE7A6F" w:rsidRDefault="00F23D82" w:rsidP="00972424">
      <w:pPr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972424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10.Bir kamyondaki 2 ton odunun </w:t>
      </w:r>
      <w:r w:rsidRPr="00AE7A6F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20" w:dyaOrig="620">
          <v:shape id="_x0000_i1035" type="#_x0000_t75" style="width:11.25pt;height:30.75pt" o:ole="">
            <v:imagedata r:id="rId25" o:title=""/>
          </v:shape>
          <o:OLEObject Type="Embed" ProgID="Equation.3" ShapeID="_x0000_i1035" DrawAspect="Content" ObjectID="_1486895449" r:id="rId26"/>
        </w:objec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’ünü indiren işçiler, kaç kilogram odun indirmişlerdir? (5p)</w:t>
      </w: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972424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 11. 1400 litrelik bir havuzun önce </w:t>
      </w:r>
      <w:r w:rsidRPr="00AE7A6F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20" w:dyaOrig="620">
          <v:shape id="_x0000_i1036" type="#_x0000_t75" style="width:11.25pt;height:30.75pt" o:ole="">
            <v:imagedata r:id="rId27" o:title=""/>
          </v:shape>
          <o:OLEObject Type="Embed" ProgID="Equation.3" ShapeID="_x0000_i1036" DrawAspect="Content" ObjectID="_1486895450" r:id="rId28"/>
        </w:objec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daha sonra </w:t>
      </w:r>
      <w:r w:rsidRPr="00AE7A6F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486895451" r:id="rId30"/>
        </w:objec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boşaltılmıştır. Buna göre havuzdan kaç litre su boşaltılmıştır? (5p)</w:t>
      </w: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7026DC">
      <w:pPr>
        <w:pStyle w:val="ListParagraph"/>
        <w:ind w:right="-72"/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7026DC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Default="00F23D82" w:rsidP="00AF074C">
      <w:pPr>
        <w:rPr>
          <w:rFonts w:ascii="Comic Sans MS" w:hAnsi="Comic Sans MS" w:cs="Comic Sans MS"/>
        </w:rPr>
      </w:pPr>
      <w:hyperlink r:id="rId31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F23D82" w:rsidRPr="00AE7A6F" w:rsidRDefault="00F23D82" w:rsidP="007026DC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7026DC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7026DC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972424">
      <w:pPr>
        <w:ind w:right="-72"/>
        <w:rPr>
          <w:rFonts w:ascii="Comic Sans MS" w:hAnsi="Comic Sans MS" w:cs="Comic Sans MS"/>
          <w:b/>
          <w:bCs/>
          <w:sz w:val="22"/>
          <w:szCs w:val="22"/>
        </w:rPr>
      </w:pP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12.Bir terzi elindeki 42 metrelik kumaşın </w:t>
      </w:r>
      <w:r w:rsidRPr="00AE7A6F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38" type="#_x0000_t75" style="width:12pt;height:30.75pt" o:ole="">
            <v:imagedata r:id="rId32" o:title=""/>
          </v:shape>
          <o:OLEObject Type="Embed" ProgID="Equation.3" ShapeID="_x0000_i1038" DrawAspect="Content" ObjectID="_1486895452" r:id="rId33"/>
        </w:objec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 xml:space="preserve">’sine pantolon, </w:t>
      </w:r>
      <w:r w:rsidRPr="00AE7A6F">
        <w:rPr>
          <w:rFonts w:ascii="Comic Sans MS" w:hAnsi="Comic Sans MS" w:cs="Comic Sans MS"/>
          <w:b/>
          <w:bCs/>
          <w:position w:val="-24"/>
          <w:sz w:val="22"/>
          <w:szCs w:val="22"/>
        </w:rPr>
        <w:object w:dxaOrig="240" w:dyaOrig="620">
          <v:shape id="_x0000_i1039" type="#_x0000_t75" style="width:12pt;height:30.75pt" o:ole="">
            <v:imagedata r:id="rId34" o:title=""/>
          </v:shape>
          <o:OLEObject Type="Embed" ProgID="Equation.3" ShapeID="_x0000_i1039" DrawAspect="Content" ObjectID="_1486895453" r:id="rId35"/>
        </w:object>
      </w:r>
      <w:r w:rsidRPr="00AE7A6F">
        <w:rPr>
          <w:rFonts w:ascii="Comic Sans MS" w:hAnsi="Comic Sans MS" w:cs="Comic Sans MS"/>
          <w:b/>
          <w:bCs/>
          <w:sz w:val="22"/>
          <w:szCs w:val="22"/>
        </w:rPr>
        <w:t>’üne ceket dikiyor. Buna göre terzinin elinde kaç metre kumaş kalmıştır? (5p)</w:t>
      </w:r>
    </w:p>
    <w:p w:rsidR="00F23D82" w:rsidRPr="00AE7A6F" w:rsidRDefault="00F23D82" w:rsidP="002C027D">
      <w:pPr>
        <w:pStyle w:val="ListParagraph"/>
        <w:tabs>
          <w:tab w:val="left" w:pos="2655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F23D82" w:rsidRPr="00AE7A6F" w:rsidRDefault="00F23D82" w:rsidP="00972424">
      <w:pPr>
        <w:rPr>
          <w:rFonts w:ascii="Comic Sans MS" w:hAnsi="Comic Sans MS" w:cs="Comic Sans MS"/>
          <w:sz w:val="22"/>
          <w:szCs w:val="22"/>
        </w:rPr>
      </w:pPr>
    </w:p>
    <w:p w:rsidR="00F23D82" w:rsidRPr="00AE7A6F" w:rsidRDefault="00F23D82" w:rsidP="00972424">
      <w:pPr>
        <w:rPr>
          <w:rFonts w:ascii="Comic Sans MS" w:hAnsi="Comic Sans MS" w:cs="Comic Sans MS"/>
          <w:sz w:val="22"/>
          <w:szCs w:val="22"/>
        </w:rPr>
      </w:pPr>
    </w:p>
    <w:p w:rsidR="00F23D82" w:rsidRPr="00374573" w:rsidRDefault="00F23D82" w:rsidP="00374573">
      <w:pPr>
        <w:tabs>
          <w:tab w:val="left" w:pos="9075"/>
        </w:tabs>
        <w:rPr>
          <w:rFonts w:ascii="Monotype Corsiva" w:hAnsi="Monotype Corsiva" w:cs="Monotype Corsiva"/>
          <w:sz w:val="22"/>
          <w:szCs w:val="22"/>
        </w:rPr>
      </w:pPr>
      <w:r>
        <w:rPr>
          <w:rFonts w:ascii="Monotype Corsiva" w:hAnsi="Monotype Corsiva" w:cs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Pr="00374573">
        <w:rPr>
          <w:rFonts w:ascii="Monotype Corsiva" w:hAnsi="Monotype Corsiva" w:cs="Monotype Corsiva"/>
          <w:sz w:val="22"/>
          <w:szCs w:val="22"/>
        </w:rPr>
        <w:t>BAŞARILAR</w:t>
      </w:r>
    </w:p>
    <w:p w:rsidR="00F23D82" w:rsidRPr="00374573" w:rsidRDefault="00F23D82" w:rsidP="00374573">
      <w:pPr>
        <w:tabs>
          <w:tab w:val="left" w:pos="9075"/>
        </w:tabs>
        <w:rPr>
          <w:rFonts w:ascii="Monotype Corsiva" w:hAnsi="Monotype Corsiva" w:cs="Monotype Corsiva"/>
          <w:sz w:val="22"/>
          <w:szCs w:val="22"/>
        </w:rPr>
      </w:pPr>
      <w:r>
        <w:rPr>
          <w:rFonts w:ascii="Monotype Corsiva" w:hAnsi="Monotype Corsiva" w:cs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 w:rsidRPr="00374573">
        <w:rPr>
          <w:rFonts w:ascii="Monotype Corsiva" w:hAnsi="Monotype Corsiva" w:cs="Monotype Corsiva"/>
          <w:sz w:val="22"/>
          <w:szCs w:val="22"/>
        </w:rPr>
        <w:t>GÜLŞEN ÖZDEMİR</w:t>
      </w:r>
      <w:bookmarkStart w:id="1" w:name="_PictureBullets"/>
      <w:r w:rsidRPr="00096451">
        <w:rPr>
          <w:vanish/>
          <w:sz w:val="24"/>
          <w:szCs w:val="24"/>
        </w:rPr>
        <w:pict>
          <v:shape id="_x0000_i1040" type="#_x0000_t75" style="width:11.25pt;height:11.25pt" o:bullet="t">
            <v:imagedata r:id="rId36" o:title=""/>
          </v:shape>
        </w:pict>
      </w:r>
      <w:r w:rsidRPr="00096451">
        <w:rPr>
          <w:vanish/>
          <w:sz w:val="24"/>
          <w:szCs w:val="24"/>
        </w:rPr>
        <w:pict>
          <v:shape id="_x0000_i1041" type="#_x0000_t75" style="width:14.25pt;height:17.25pt" o:bullet="t">
            <v:imagedata r:id="rId37" o:title=""/>
          </v:shape>
        </w:pict>
      </w:r>
      <w:r w:rsidRPr="00096451">
        <w:rPr>
          <w:vanish/>
          <w:sz w:val="24"/>
          <w:szCs w:val="24"/>
        </w:rPr>
        <w:pict>
          <v:shape id="_x0000_i1042" type="#_x0000_t75" style="width:9pt;height:9pt" o:bullet="t">
            <v:imagedata r:id="rId38" o:title=""/>
          </v:shape>
        </w:pict>
      </w:r>
      <w:bookmarkEnd w:id="1"/>
    </w:p>
    <w:sectPr w:rsidR="00F23D82" w:rsidRPr="00374573" w:rsidSect="00263E65">
      <w:pgSz w:w="11907" w:h="16840" w:code="9"/>
      <w:pgMar w:top="360" w:right="707" w:bottom="360" w:left="851" w:header="708" w:footer="226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87CDD"/>
    <w:multiLevelType w:val="hybridMultilevel"/>
    <w:tmpl w:val="E160B07E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6A2297"/>
    <w:multiLevelType w:val="hybridMultilevel"/>
    <w:tmpl w:val="5B207360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67941"/>
    <w:multiLevelType w:val="hybridMultilevel"/>
    <w:tmpl w:val="D3109D84"/>
    <w:lvl w:ilvl="0" w:tplc="D5F22DC0">
      <w:start w:val="1"/>
      <w:numFmt w:val="decimal"/>
      <w:lvlText w:val="%1)"/>
      <w:lvlJc w:val="left"/>
      <w:pPr>
        <w:ind w:left="360" w:hanging="360"/>
      </w:pPr>
      <w:rPr>
        <w:rFonts w:ascii="Cambria" w:hAnsi="Cambria" w:cs="Cambria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A65FCD"/>
    <w:multiLevelType w:val="hybridMultilevel"/>
    <w:tmpl w:val="C6EE41DE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8DCE9272">
      <w:start w:val="8"/>
      <w:numFmt w:val="decimal"/>
      <w:lvlText w:val="%3."/>
      <w:lvlJc w:val="left"/>
      <w:pPr>
        <w:tabs>
          <w:tab w:val="num" w:pos="710"/>
        </w:tabs>
        <w:ind w:left="710" w:hanging="360"/>
      </w:pPr>
      <w:rPr>
        <w:rFonts w:hint="default"/>
        <w:b/>
        <w:bCs/>
      </w:rPr>
    </w:lvl>
    <w:lvl w:ilvl="3" w:tplc="041F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20B15E19"/>
    <w:multiLevelType w:val="hybridMultilevel"/>
    <w:tmpl w:val="54DE26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EA58D8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901BDB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461900"/>
    <w:multiLevelType w:val="hybridMultilevel"/>
    <w:tmpl w:val="86A62F80"/>
    <w:lvl w:ilvl="0" w:tplc="5198AAF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75" w:hanging="360"/>
      </w:pPr>
    </w:lvl>
    <w:lvl w:ilvl="2" w:tplc="041F001B">
      <w:start w:val="1"/>
      <w:numFmt w:val="lowerRoman"/>
      <w:lvlText w:val="%3."/>
      <w:lvlJc w:val="right"/>
      <w:pPr>
        <w:ind w:left="2895" w:hanging="180"/>
      </w:pPr>
    </w:lvl>
    <w:lvl w:ilvl="3" w:tplc="041F000F">
      <w:start w:val="1"/>
      <w:numFmt w:val="decimal"/>
      <w:lvlText w:val="%4."/>
      <w:lvlJc w:val="left"/>
      <w:pPr>
        <w:ind w:left="3615" w:hanging="360"/>
      </w:pPr>
    </w:lvl>
    <w:lvl w:ilvl="4" w:tplc="041F0019">
      <w:start w:val="1"/>
      <w:numFmt w:val="lowerLetter"/>
      <w:lvlText w:val="%5."/>
      <w:lvlJc w:val="left"/>
      <w:pPr>
        <w:ind w:left="4335" w:hanging="360"/>
      </w:pPr>
    </w:lvl>
    <w:lvl w:ilvl="5" w:tplc="041F001B">
      <w:start w:val="1"/>
      <w:numFmt w:val="lowerRoman"/>
      <w:lvlText w:val="%6."/>
      <w:lvlJc w:val="right"/>
      <w:pPr>
        <w:ind w:left="5055" w:hanging="180"/>
      </w:pPr>
    </w:lvl>
    <w:lvl w:ilvl="6" w:tplc="041F000F">
      <w:start w:val="1"/>
      <w:numFmt w:val="decimal"/>
      <w:lvlText w:val="%7."/>
      <w:lvlJc w:val="left"/>
      <w:pPr>
        <w:ind w:left="5775" w:hanging="360"/>
      </w:pPr>
    </w:lvl>
    <w:lvl w:ilvl="7" w:tplc="041F0019">
      <w:start w:val="1"/>
      <w:numFmt w:val="lowerLetter"/>
      <w:lvlText w:val="%8."/>
      <w:lvlJc w:val="left"/>
      <w:pPr>
        <w:ind w:left="6495" w:hanging="360"/>
      </w:pPr>
    </w:lvl>
    <w:lvl w:ilvl="8" w:tplc="041F001B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38457817"/>
    <w:multiLevelType w:val="hybridMultilevel"/>
    <w:tmpl w:val="97725A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4D7C61"/>
    <w:multiLevelType w:val="hybridMultilevel"/>
    <w:tmpl w:val="6E041E00"/>
    <w:lvl w:ilvl="0" w:tplc="02002F6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E7419B4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FA70D3"/>
    <w:multiLevelType w:val="hybridMultilevel"/>
    <w:tmpl w:val="19845580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A65E0"/>
    <w:multiLevelType w:val="hybridMultilevel"/>
    <w:tmpl w:val="B8182024"/>
    <w:lvl w:ilvl="0" w:tplc="49DA8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C61EAF"/>
    <w:multiLevelType w:val="hybridMultilevel"/>
    <w:tmpl w:val="E984EF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95DB4"/>
    <w:multiLevelType w:val="hybridMultilevel"/>
    <w:tmpl w:val="32A44EFC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4FE01743"/>
    <w:multiLevelType w:val="hybridMultilevel"/>
    <w:tmpl w:val="AC08489E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5">
    <w:nsid w:val="62470E7C"/>
    <w:multiLevelType w:val="hybridMultilevel"/>
    <w:tmpl w:val="77183D16"/>
    <w:lvl w:ilvl="0" w:tplc="D20CD31C">
      <w:start w:val="1"/>
      <w:numFmt w:val="decimal"/>
      <w:lvlText w:val="%1.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66A10496"/>
    <w:multiLevelType w:val="hybridMultilevel"/>
    <w:tmpl w:val="5B3442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B80BA1"/>
    <w:multiLevelType w:val="hybridMultilevel"/>
    <w:tmpl w:val="ED046144"/>
    <w:lvl w:ilvl="0" w:tplc="E1E22696">
      <w:start w:val="1"/>
      <w:numFmt w:val="lowerLetter"/>
      <w:lvlText w:val="%1)"/>
      <w:lvlJc w:val="left"/>
      <w:pPr>
        <w:ind w:left="786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D8D50E7"/>
    <w:multiLevelType w:val="hybridMultilevel"/>
    <w:tmpl w:val="AD5ADAA2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BA9220">
      <w:start w:val="1"/>
      <w:numFmt w:val="upperLetter"/>
      <w:lvlText w:val="%2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5F2F60"/>
    <w:multiLevelType w:val="hybridMultilevel"/>
    <w:tmpl w:val="59C8E568"/>
    <w:lvl w:ilvl="0" w:tplc="F8BA9220">
      <w:start w:val="1"/>
      <w:numFmt w:val="upperLetter"/>
      <w:lvlText w:val="%1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4"/>
  </w:num>
  <w:num w:numId="5">
    <w:abstractNumId w:val="16"/>
  </w:num>
  <w:num w:numId="6">
    <w:abstractNumId w:val="7"/>
  </w:num>
  <w:num w:numId="7">
    <w:abstractNumId w:val="13"/>
  </w:num>
  <w:num w:numId="8">
    <w:abstractNumId w:val="3"/>
  </w:num>
  <w:num w:numId="9">
    <w:abstractNumId w:val="11"/>
  </w:num>
  <w:num w:numId="10">
    <w:abstractNumId w:val="6"/>
  </w:num>
  <w:num w:numId="11">
    <w:abstractNumId w:val="0"/>
  </w:num>
  <w:num w:numId="12">
    <w:abstractNumId w:val="17"/>
  </w:num>
  <w:num w:numId="13">
    <w:abstractNumId w:val="1"/>
  </w:num>
  <w:num w:numId="14">
    <w:abstractNumId w:val="19"/>
  </w:num>
  <w:num w:numId="15">
    <w:abstractNumId w:val="8"/>
  </w:num>
  <w:num w:numId="16">
    <w:abstractNumId w:val="12"/>
  </w:num>
  <w:num w:numId="17">
    <w:abstractNumId w:val="5"/>
  </w:num>
  <w:num w:numId="18">
    <w:abstractNumId w:val="9"/>
  </w:num>
  <w:num w:numId="19">
    <w:abstractNumId w:val="1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9B5"/>
    <w:rsid w:val="000073A1"/>
    <w:rsid w:val="00060FDF"/>
    <w:rsid w:val="000651D9"/>
    <w:rsid w:val="000672DC"/>
    <w:rsid w:val="000725E2"/>
    <w:rsid w:val="00083611"/>
    <w:rsid w:val="0009407E"/>
    <w:rsid w:val="00096451"/>
    <w:rsid w:val="000A2E98"/>
    <w:rsid w:val="000A326B"/>
    <w:rsid w:val="000B29C4"/>
    <w:rsid w:val="000B72EC"/>
    <w:rsid w:val="000D53F6"/>
    <w:rsid w:val="000D7EB4"/>
    <w:rsid w:val="000F7178"/>
    <w:rsid w:val="00103933"/>
    <w:rsid w:val="0010660A"/>
    <w:rsid w:val="001241DF"/>
    <w:rsid w:val="00155479"/>
    <w:rsid w:val="001805E6"/>
    <w:rsid w:val="00187700"/>
    <w:rsid w:val="0019455F"/>
    <w:rsid w:val="001A1053"/>
    <w:rsid w:val="001C1345"/>
    <w:rsid w:val="001D2B9F"/>
    <w:rsid w:val="001D7B0D"/>
    <w:rsid w:val="00204F57"/>
    <w:rsid w:val="00233DF8"/>
    <w:rsid w:val="00256D14"/>
    <w:rsid w:val="00262F40"/>
    <w:rsid w:val="00263491"/>
    <w:rsid w:val="00263E65"/>
    <w:rsid w:val="00273FE6"/>
    <w:rsid w:val="002A35C4"/>
    <w:rsid w:val="002B5C28"/>
    <w:rsid w:val="002C027D"/>
    <w:rsid w:val="002C2E57"/>
    <w:rsid w:val="002D0116"/>
    <w:rsid w:val="002D4E3B"/>
    <w:rsid w:val="002E4231"/>
    <w:rsid w:val="002E4D06"/>
    <w:rsid w:val="002E60A6"/>
    <w:rsid w:val="003110D2"/>
    <w:rsid w:val="0031421C"/>
    <w:rsid w:val="00316DBD"/>
    <w:rsid w:val="00322716"/>
    <w:rsid w:val="0032670C"/>
    <w:rsid w:val="00354001"/>
    <w:rsid w:val="003579B5"/>
    <w:rsid w:val="003607F4"/>
    <w:rsid w:val="00361A70"/>
    <w:rsid w:val="00374573"/>
    <w:rsid w:val="00375EAC"/>
    <w:rsid w:val="00395ED8"/>
    <w:rsid w:val="003A2520"/>
    <w:rsid w:val="003D449D"/>
    <w:rsid w:val="003F29E0"/>
    <w:rsid w:val="003F3665"/>
    <w:rsid w:val="0041127A"/>
    <w:rsid w:val="00437F9E"/>
    <w:rsid w:val="00447E33"/>
    <w:rsid w:val="0047502C"/>
    <w:rsid w:val="00484387"/>
    <w:rsid w:val="00493A60"/>
    <w:rsid w:val="004C3C59"/>
    <w:rsid w:val="004C4FD1"/>
    <w:rsid w:val="004D18EC"/>
    <w:rsid w:val="004F1460"/>
    <w:rsid w:val="00503687"/>
    <w:rsid w:val="00511402"/>
    <w:rsid w:val="0052054C"/>
    <w:rsid w:val="00521B20"/>
    <w:rsid w:val="00523C95"/>
    <w:rsid w:val="00535E54"/>
    <w:rsid w:val="005361E9"/>
    <w:rsid w:val="00536723"/>
    <w:rsid w:val="005409E5"/>
    <w:rsid w:val="00552294"/>
    <w:rsid w:val="00553FB7"/>
    <w:rsid w:val="0058326B"/>
    <w:rsid w:val="005D2E23"/>
    <w:rsid w:val="005F1CE5"/>
    <w:rsid w:val="005F61A0"/>
    <w:rsid w:val="005F7934"/>
    <w:rsid w:val="006063BB"/>
    <w:rsid w:val="00626174"/>
    <w:rsid w:val="0065436F"/>
    <w:rsid w:val="00657390"/>
    <w:rsid w:val="007026DC"/>
    <w:rsid w:val="007143ED"/>
    <w:rsid w:val="0073282F"/>
    <w:rsid w:val="00741D85"/>
    <w:rsid w:val="00746289"/>
    <w:rsid w:val="00761A27"/>
    <w:rsid w:val="007751EA"/>
    <w:rsid w:val="00786BA5"/>
    <w:rsid w:val="00794D3D"/>
    <w:rsid w:val="00815A1A"/>
    <w:rsid w:val="00822B3E"/>
    <w:rsid w:val="0084259E"/>
    <w:rsid w:val="00883788"/>
    <w:rsid w:val="008A73D9"/>
    <w:rsid w:val="008C5D40"/>
    <w:rsid w:val="008D1B72"/>
    <w:rsid w:val="008D42DB"/>
    <w:rsid w:val="009010FD"/>
    <w:rsid w:val="009078C5"/>
    <w:rsid w:val="00935742"/>
    <w:rsid w:val="00954704"/>
    <w:rsid w:val="00963441"/>
    <w:rsid w:val="00964204"/>
    <w:rsid w:val="00972424"/>
    <w:rsid w:val="0097298E"/>
    <w:rsid w:val="00982E85"/>
    <w:rsid w:val="009A3FE2"/>
    <w:rsid w:val="009A438E"/>
    <w:rsid w:val="009A69B0"/>
    <w:rsid w:val="009C28D3"/>
    <w:rsid w:val="009D2982"/>
    <w:rsid w:val="009D3869"/>
    <w:rsid w:val="00A06269"/>
    <w:rsid w:val="00A12A27"/>
    <w:rsid w:val="00A2265F"/>
    <w:rsid w:val="00A52C9B"/>
    <w:rsid w:val="00A54819"/>
    <w:rsid w:val="00A82297"/>
    <w:rsid w:val="00AB5E2D"/>
    <w:rsid w:val="00AC62FC"/>
    <w:rsid w:val="00AE7A6F"/>
    <w:rsid w:val="00AF074C"/>
    <w:rsid w:val="00AF3810"/>
    <w:rsid w:val="00B30604"/>
    <w:rsid w:val="00B3430C"/>
    <w:rsid w:val="00B41F31"/>
    <w:rsid w:val="00B60555"/>
    <w:rsid w:val="00B63958"/>
    <w:rsid w:val="00B64693"/>
    <w:rsid w:val="00BB0A11"/>
    <w:rsid w:val="00BC2B4E"/>
    <w:rsid w:val="00BD6061"/>
    <w:rsid w:val="00BD7418"/>
    <w:rsid w:val="00C121DA"/>
    <w:rsid w:val="00C16AB5"/>
    <w:rsid w:val="00C3451A"/>
    <w:rsid w:val="00C5251E"/>
    <w:rsid w:val="00C8561A"/>
    <w:rsid w:val="00CA0A7E"/>
    <w:rsid w:val="00CA1AC3"/>
    <w:rsid w:val="00D17927"/>
    <w:rsid w:val="00D728F0"/>
    <w:rsid w:val="00D97717"/>
    <w:rsid w:val="00DC1A86"/>
    <w:rsid w:val="00DC4A13"/>
    <w:rsid w:val="00E04A55"/>
    <w:rsid w:val="00E15B6A"/>
    <w:rsid w:val="00E3190F"/>
    <w:rsid w:val="00E37020"/>
    <w:rsid w:val="00E55945"/>
    <w:rsid w:val="00E57999"/>
    <w:rsid w:val="00E705FE"/>
    <w:rsid w:val="00E739EE"/>
    <w:rsid w:val="00E76239"/>
    <w:rsid w:val="00E90993"/>
    <w:rsid w:val="00EB2092"/>
    <w:rsid w:val="00EF6D6E"/>
    <w:rsid w:val="00F10883"/>
    <w:rsid w:val="00F13CCD"/>
    <w:rsid w:val="00F23D82"/>
    <w:rsid w:val="00F54D0B"/>
    <w:rsid w:val="00FA41C7"/>
    <w:rsid w:val="00FC01D1"/>
    <w:rsid w:val="00FD2A5E"/>
    <w:rsid w:val="00FE0320"/>
    <w:rsid w:val="00FE2396"/>
    <w:rsid w:val="00FF6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6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326B"/>
    <w:pPr>
      <w:keepNext/>
      <w:jc w:val="center"/>
      <w:outlineLvl w:val="0"/>
    </w:pPr>
    <w:rPr>
      <w:rFonts w:ascii="Comic Sans MS" w:hAnsi="Comic Sans MS" w:cs="Comic Sans MS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326B"/>
    <w:pPr>
      <w:keepNext/>
      <w:jc w:val="center"/>
      <w:outlineLvl w:val="2"/>
    </w:pPr>
    <w:rPr>
      <w:rFonts w:ascii="Comic Sans MS" w:hAnsi="Comic Sans MS" w:cs="Comic Sans M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326B"/>
    <w:pPr>
      <w:keepNext/>
      <w:outlineLvl w:val="3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63D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63D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3DC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A326B"/>
    <w:pPr>
      <w:jc w:val="center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363D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5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51E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B5E2D"/>
    <w:rPr>
      <w:rFonts w:ascii="Calibri" w:hAnsi="Calibri" w:cs="Calibri"/>
      <w:lang w:eastAsia="en-US"/>
    </w:rPr>
  </w:style>
  <w:style w:type="paragraph" w:styleId="ListParagraph">
    <w:name w:val="List Paragraph"/>
    <w:basedOn w:val="Normal"/>
    <w:uiPriority w:val="99"/>
    <w:qFormat/>
    <w:rsid w:val="0084259E"/>
    <w:pPr>
      <w:ind w:left="720"/>
    </w:pPr>
    <w:rPr>
      <w:sz w:val="24"/>
      <w:szCs w:val="24"/>
    </w:rPr>
  </w:style>
  <w:style w:type="paragraph" w:styleId="NormalWeb">
    <w:name w:val="Normal (Web)"/>
    <w:basedOn w:val="Normal"/>
    <w:uiPriority w:val="99"/>
    <w:rsid w:val="00F10883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99"/>
    <w:rsid w:val="009078C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F71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7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image" Target="media/image17.e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458</Words>
  <Characters>2614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Mp7</dc:creator>
  <cp:keywords>www.sorubak.com</cp:keywords>
  <dc:description>www.sorubak.com;</dc:description>
  <cp:lastModifiedBy>edanur</cp:lastModifiedBy>
  <cp:revision>5</cp:revision>
  <cp:lastPrinted>2015-02-27T07:26:00Z</cp:lastPrinted>
  <dcterms:created xsi:type="dcterms:W3CDTF">2015-02-26T18:12:00Z</dcterms:created>
  <dcterms:modified xsi:type="dcterms:W3CDTF">2015-03-03T11:44:00Z</dcterms:modified>
</cp:coreProperties>
</file>