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2014 – 2015</w:t>
      </w: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EĞİTİM VE ÖĞRETİM YILI </w:t>
      </w:r>
      <w:r>
        <w:rPr>
          <w:rFonts w:ascii="Arial" w:hAnsi="Arial" w:cs="Arial"/>
          <w:b/>
          <w:bCs/>
          <w:color w:val="000000"/>
          <w:lang w:eastAsia="tr-TR"/>
        </w:rPr>
        <w:t>CERİTLER</w:t>
      </w: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</w:t>
      </w:r>
      <w:r>
        <w:rPr>
          <w:rFonts w:ascii="Arial" w:hAnsi="Arial" w:cs="Arial"/>
          <w:b/>
          <w:bCs/>
          <w:color w:val="000000"/>
          <w:lang w:eastAsia="tr-TR"/>
        </w:rPr>
        <w:t>İLK</w:t>
      </w:r>
      <w:r w:rsidRPr="005D7989">
        <w:rPr>
          <w:rFonts w:ascii="Arial" w:hAnsi="Arial" w:cs="Arial"/>
          <w:b/>
          <w:bCs/>
          <w:color w:val="000000"/>
          <w:lang w:eastAsia="tr-TR"/>
        </w:rPr>
        <w:t>OKULU 4/</w:t>
      </w:r>
      <w:r>
        <w:rPr>
          <w:rFonts w:ascii="Arial" w:hAnsi="Arial" w:cs="Arial"/>
          <w:b/>
          <w:bCs/>
          <w:color w:val="000000"/>
          <w:lang w:eastAsia="tr-TR"/>
        </w:rPr>
        <w:t>A</w:t>
      </w:r>
      <w:r w:rsidRPr="005D7989">
        <w:rPr>
          <w:rFonts w:ascii="Arial" w:hAnsi="Arial" w:cs="Arial"/>
          <w:b/>
          <w:bCs/>
          <w:color w:val="000000"/>
          <w:lang w:eastAsia="tr-TR"/>
        </w:rPr>
        <w:t>SINIFI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İNGİLİZCE DERSİ 2. DÖNEM 1. YAZILISI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Tarih: …/…/……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A) Aşağıdaki sorulara cevap veriniz.(4x4=16 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1) What is your name?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…………………………………………………………………………………….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2) How are you?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3) </w:t>
      </w:r>
      <w:r>
        <w:rPr>
          <w:rFonts w:ascii="Arial" w:hAnsi="Arial" w:cs="Arial"/>
          <w:color w:val="000000"/>
          <w:lang w:eastAsia="tr-TR"/>
        </w:rPr>
        <w:t>How old are you</w:t>
      </w:r>
      <w:r w:rsidRPr="005D7989">
        <w:rPr>
          <w:rFonts w:ascii="Arial" w:hAnsi="Arial" w:cs="Arial"/>
          <w:color w:val="000000"/>
          <w:lang w:eastAsia="tr-TR"/>
        </w:rPr>
        <w:t>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4) What is your </w:t>
      </w:r>
      <w:r>
        <w:rPr>
          <w:rFonts w:ascii="Arial" w:hAnsi="Arial" w:cs="Arial"/>
          <w:color w:val="000000"/>
          <w:lang w:eastAsia="tr-TR"/>
        </w:rPr>
        <w:t>father name</w:t>
      </w:r>
      <w:r w:rsidRPr="005D7989">
        <w:rPr>
          <w:rFonts w:ascii="Arial" w:hAnsi="Arial" w:cs="Arial"/>
          <w:color w:val="000000"/>
          <w:lang w:eastAsia="tr-TR"/>
        </w:rPr>
        <w:t>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…………………………………………………………………………………..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B) Aşağıdaki sayıların İngilizce karşılıklarını yazınız. (5x2=10 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CB5641">
        <w:rPr>
          <w:rFonts w:ascii="Arial" w:hAnsi="Arial" w:cs="Arial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http://bilgiyelpazesi.com/egitim_ogretim/yazili_sorulari_yazili_arsivi/ingilizce_dersi_yazili_sorulari/ingilizce_dersi_4_2_1_yazili/ingilizce_dersi_4_sinif_2_donem_1_yazili_7_dosyalar/image001.gif" style="width:429pt;height:73.5pt;visibility:visible">
            <v:imagedata r:id="rId4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C) Aşağıdaki toplama işlemlerini yapınız ve cevabını İngilizce yazı olarak yazınız. (4x3=12pts)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Eighty-one +twelve= ………………………………….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Twenty-seven +thirteen= ………………………………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Eleven+ eleven= ………………………………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Nine+ eight: ……………………………………………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D) Aşağıdaki kelimeleri tamamlayınız. (5x2=10pts)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S__N__AY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TU__S__AY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__RID__Y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WE__NE__D__Y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M__NDA__Y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E) Resimlerle kelimeleri eşleştiriniz. (5x2= 10 pts)</w:t>
      </w:r>
    </w:p>
    <w:p w:rsidR="003C50BA" w:rsidRDefault="003C50BA">
      <w:r w:rsidRPr="00D92447">
        <w:rPr>
          <w:noProof/>
          <w:lang w:eastAsia="tr-TR"/>
        </w:rPr>
        <w:pict>
          <v:shape id="Resim 3" o:spid="_x0000_i1026" type="#_x0000_t75" alt="http://bilgiyelpazesi.com/egitim_ogretim/yazili_sorulari_yazili_arsivi/ingilizce_dersi_yazili_sorulari/ingilizce_dersi_4_2_1_yazili/ingilizce_dersi_4_sinif_2_donem_1_yazili_7_dosyalar/image003.jpg" style="width:470.25pt;height:160.5pt;visibility:visible">
            <v:imagedata r:id="rId5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F) Saatleri kutucukların içine yazınız (4x5=20 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542" w:right="141" w:firstLine="566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What time is it?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CB5641">
        <w:rPr>
          <w:rFonts w:ascii="Arial" w:hAnsi="Arial" w:cs="Arial"/>
          <w:noProof/>
          <w:color w:val="000000"/>
          <w:lang w:eastAsia="tr-TR"/>
        </w:rPr>
        <w:pict>
          <v:shape id="Resim 4" o:spid="_x0000_i1027" type="#_x0000_t75" alt="http://bilgiyelpazesi.com/egitim_ogretim/yazili_sorulari_yazili_arsivi/ingilizce_dersi_yazili_sorulari/ingilizce_dersi_4_2_1_yazili/ingilizce_dersi_4_sinif_2_donem_1_yazili_7_dosyalar/image005.jpg" style="width:322.5pt;height:138.75pt;visibility:visible">
            <v:imagedata r:id="rId6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G) Saatlerle İngilizce yazılışlarını eşleştiriniz. (5x2=10 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CB5641">
        <w:rPr>
          <w:rFonts w:ascii="Arial" w:hAnsi="Arial" w:cs="Arial"/>
          <w:noProof/>
          <w:color w:val="000000"/>
          <w:lang w:eastAsia="tr-TR"/>
        </w:rPr>
        <w:pict>
          <v:shape id="Resim 5" o:spid="_x0000_i1028" type="#_x0000_t75" alt="http://bilgiyelpazesi.com/egitim_ogretim/yazili_sorulari_yazili_arsivi/ingilizce_dersi_yazili_sorulari/ingilizce_dersi_4_2_1_yazili/ingilizce_dersi_4_sinif_2_donem_1_yazili_7_dosyalar/image007.jpg" style="width:441.75pt;height:135.75pt;visibility:visible">
            <v:imagedata r:id="rId7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H</w:t>
      </w:r>
      <w:r w:rsidRPr="005D7989">
        <w:rPr>
          <w:rFonts w:ascii="Arial" w:hAnsi="Arial" w:cs="Arial"/>
          <w:b/>
          <w:bCs/>
          <w:color w:val="000000"/>
          <w:lang w:eastAsia="tr-TR"/>
        </w:rPr>
        <w:t>) BOŞLUKLARA ‘IN,</w:t>
      </w:r>
      <w:r>
        <w:rPr>
          <w:rFonts w:ascii="Arial" w:hAnsi="Arial" w:cs="Arial"/>
          <w:b/>
          <w:bCs/>
          <w:color w:val="000000"/>
          <w:lang w:eastAsia="tr-TR"/>
        </w:rPr>
        <w:t xml:space="preserve"> ON, UNDER, NEXT TO’ YAZIN. (4x3=12</w:t>
      </w:r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CB5641">
        <w:rPr>
          <w:rFonts w:ascii="Arial" w:hAnsi="Arial" w:cs="Arial"/>
          <w:noProof/>
          <w:color w:val="000000"/>
          <w:lang w:eastAsia="tr-TR"/>
        </w:rPr>
        <w:pict>
          <v:shape id="Resim 6" o:spid="_x0000_i1029" type="#_x0000_t75" alt="http://bilgiyelpazesi.com/egitim_ogretim/yazili_sorulari_yazili_arsivi/ingilizce_dersi_yazili_sorulari/ingilizce_dersi_4_2_1_yazili/ingilizce_dersi_4_sinif_2_donem_1_yazili_9_dosyalar/image003.gif" style="width:467.25pt;height:97.5pt;visibility:visible">
            <v:imagedata r:id="rId8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bookmarkStart w:id="0" w:name="_GoBack"/>
    <w:bookmarkEnd w:id="0"/>
    <w:p w:rsidR="003C50BA" w:rsidRDefault="003C50BA" w:rsidP="003C04F3">
      <w:pPr>
        <w:pStyle w:val="Heading2"/>
        <w:rPr>
          <w:rFonts w:ascii="Georgia" w:hAnsi="Georgia" w:cs="Georgia"/>
          <w:color w:val="333333"/>
        </w:rPr>
      </w:pPr>
      <w:r>
        <w:rPr>
          <w:rFonts w:ascii="Georgia" w:hAnsi="Georgia" w:cs="Georgia"/>
          <w:color w:val="333333"/>
        </w:rPr>
        <w:fldChar w:fldCharType="begin"/>
      </w:r>
      <w:r>
        <w:rPr>
          <w:rFonts w:ascii="Georgia" w:hAnsi="Georgia" w:cs="Georgia"/>
          <w:color w:val="333333"/>
        </w:rPr>
        <w:instrText xml:space="preserve"> HYPERLINK "http://www.sorubak.com" </w:instrText>
      </w:r>
      <w:r w:rsidRPr="006B555B">
        <w:rPr>
          <w:rFonts w:ascii="Georgia" w:hAnsi="Georgia" w:cs="Georgia"/>
          <w:color w:val="333333"/>
        </w:rPr>
      </w:r>
      <w:r>
        <w:rPr>
          <w:rFonts w:ascii="Georgia" w:hAnsi="Georgia" w:cs="Georgia"/>
          <w:color w:val="333333"/>
        </w:rPr>
        <w:fldChar w:fldCharType="separate"/>
      </w:r>
      <w:r w:rsidRPr="006B555B">
        <w:rPr>
          <w:rStyle w:val="Hyperlink"/>
          <w:rFonts w:ascii="Georgia" w:hAnsi="Georgia" w:cs="Georgia"/>
        </w:rPr>
        <w:t>www.sorubak.com</w:t>
      </w:r>
      <w:r>
        <w:rPr>
          <w:rFonts w:ascii="Georgia" w:hAnsi="Georgia" w:cs="Georgia"/>
          <w:color w:val="333333"/>
        </w:rPr>
        <w:fldChar w:fldCharType="end"/>
      </w:r>
      <w:r>
        <w:rPr>
          <w:rFonts w:ascii="Georgia" w:hAnsi="Georgia" w:cs="Georgia"/>
          <w:color w:val="333333"/>
        </w:rPr>
        <w:t xml:space="preserve"> </w:t>
      </w:r>
    </w:p>
    <w:p w:rsidR="003C50BA" w:rsidRDefault="003C50BA"/>
    <w:sectPr w:rsidR="003C50BA" w:rsidSect="00361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989"/>
    <w:rsid w:val="0008699F"/>
    <w:rsid w:val="00361EF4"/>
    <w:rsid w:val="003C04F3"/>
    <w:rsid w:val="003C50BA"/>
    <w:rsid w:val="005D7989"/>
    <w:rsid w:val="006B555B"/>
    <w:rsid w:val="00C03100"/>
    <w:rsid w:val="00CB5641"/>
    <w:rsid w:val="00D9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F4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3C04F3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45DEF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D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798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C04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2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177</Words>
  <Characters>1013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Ceritler</dc:creator>
  <cp:keywords/>
  <dc:description/>
  <cp:lastModifiedBy>edanur</cp:lastModifiedBy>
  <cp:revision>2</cp:revision>
  <cp:lastPrinted>2015-03-13T09:01:00Z</cp:lastPrinted>
  <dcterms:created xsi:type="dcterms:W3CDTF">2015-03-13T08:51:00Z</dcterms:created>
  <dcterms:modified xsi:type="dcterms:W3CDTF">2015-03-15T18:33:00Z</dcterms:modified>
</cp:coreProperties>
</file>