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24" w:rsidRDefault="006D0424">
      <w:pPr>
        <w:rPr>
          <w:rFonts w:ascii="ALFABET98" w:hAnsi="ALFABET98" w:cs="ALFABET98"/>
        </w:rPr>
      </w:pPr>
    </w:p>
    <w:p w:rsidR="006D0424" w:rsidRDefault="006D0424" w:rsidP="00D76683">
      <w:pPr>
        <w:jc w:val="center"/>
        <w:rPr>
          <w:rFonts w:ascii="ALFABET98" w:hAnsi="ALFABET98" w:cs="ALFABET98"/>
          <w:b/>
          <w:bCs/>
        </w:rPr>
      </w:pPr>
      <w:r>
        <w:rPr>
          <w:rFonts w:ascii="ALFABET98 Tur" w:hAnsi="ALFABET98 Tur" w:cs="ALFABET98 Tur"/>
          <w:b/>
          <w:bCs/>
        </w:rPr>
        <w:t>SULTANHANI ATATÜRK İLKOKULU</w:t>
      </w:r>
    </w:p>
    <w:p w:rsidR="006D0424" w:rsidRDefault="006D0424" w:rsidP="00D76683">
      <w:pPr>
        <w:jc w:val="center"/>
        <w:rPr>
          <w:rFonts w:ascii="ALFABET98" w:hAnsi="ALFABET98" w:cs="ALFABET98"/>
          <w:b/>
          <w:bCs/>
        </w:rPr>
      </w:pPr>
      <w:r>
        <w:rPr>
          <w:rFonts w:ascii="ALFABET98 Tur" w:hAnsi="ALFABET98 Tur" w:cs="ALFABET98 Tur"/>
          <w:b/>
          <w:bCs/>
        </w:rPr>
        <w:t>4. SINIFLAR İNGİLİZCE DERSİ 2. DÖNEM 1. YAZILI YOKLAMA</w:t>
      </w:r>
    </w:p>
    <w:p w:rsidR="006D0424" w:rsidRDefault="006D0424" w:rsidP="00D76683">
      <w:pPr>
        <w:rPr>
          <w:rFonts w:ascii="ALFABET98" w:hAnsi="ALFABET98" w:cs="ALFABET98"/>
          <w:b/>
          <w:bCs/>
          <w:sz w:val="20"/>
          <w:szCs w:val="20"/>
        </w:rPr>
      </w:pPr>
    </w:p>
    <w:p w:rsidR="006D0424" w:rsidRPr="00D76683" w:rsidRDefault="006D0424" w:rsidP="00D76683">
      <w:pPr>
        <w:rPr>
          <w:rFonts w:ascii="ALFABET98" w:hAnsi="ALFABET98" w:cs="ALFABET98"/>
          <w:b/>
          <w:bCs/>
          <w:sz w:val="20"/>
          <w:szCs w:val="20"/>
        </w:rPr>
      </w:pPr>
      <w:r w:rsidRPr="00D76683">
        <w:rPr>
          <w:rFonts w:ascii="ALFABET98" w:hAnsi="ALFABET98" w:cs="ALFABET98"/>
          <w:b/>
          <w:bCs/>
          <w:sz w:val="20"/>
          <w:szCs w:val="20"/>
        </w:rPr>
        <w:t xml:space="preserve">ADI SOYADI: </w:t>
      </w:r>
      <w:r w:rsidRPr="00D76683">
        <w:rPr>
          <w:b/>
          <w:bCs/>
          <w:sz w:val="20"/>
          <w:szCs w:val="20"/>
        </w:rPr>
        <w:t>……………………………………</w:t>
      </w:r>
      <w:r w:rsidRPr="00D76683">
        <w:rPr>
          <w:rFonts w:ascii="ALFABET98" w:hAnsi="ALFABET98" w:cs="ALFABET98"/>
          <w:b/>
          <w:bCs/>
          <w:sz w:val="20"/>
          <w:szCs w:val="20"/>
        </w:rPr>
        <w:t xml:space="preserve">              NOTU: </w:t>
      </w:r>
      <w:r w:rsidRPr="00D76683">
        <w:rPr>
          <w:b/>
          <w:bCs/>
          <w:sz w:val="20"/>
          <w:szCs w:val="20"/>
        </w:rPr>
        <w:t>……………</w:t>
      </w:r>
      <w:r w:rsidRPr="00D76683">
        <w:rPr>
          <w:rFonts w:ascii="ALFABET98" w:hAnsi="ALFABET98" w:cs="ALFABET98"/>
          <w:b/>
          <w:bCs/>
          <w:sz w:val="20"/>
          <w:szCs w:val="20"/>
        </w:rPr>
        <w:t>..</w:t>
      </w:r>
      <w:r>
        <w:rPr>
          <w:b/>
          <w:bCs/>
          <w:sz w:val="20"/>
          <w:szCs w:val="20"/>
        </w:rPr>
        <w:t xml:space="preserve">                             17/04/2014 </w:t>
      </w:r>
    </w:p>
    <w:p w:rsidR="006D0424" w:rsidRDefault="006D0424">
      <w:pPr>
        <w:rPr>
          <w:rFonts w:ascii="ALFABET98" w:hAnsi="ALFABET98" w:cs="ALFABET98"/>
          <w:b/>
          <w:bCs/>
        </w:rPr>
      </w:pPr>
    </w:p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>1) Aşağıdaki soruların cevaplarını yazınız? (10p)</w:t>
      </w:r>
    </w:p>
    <w:p w:rsidR="006D0424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ab/>
        <w:t xml:space="preserve">What is your name?   </w:t>
      </w:r>
      <w:r>
        <w:t>…………………………………………</w:t>
      </w:r>
      <w:r>
        <w:rPr>
          <w:rFonts w:ascii="ALFABET98" w:hAnsi="ALFABET98" w:cs="ALFABET98"/>
        </w:rPr>
        <w:t>..</w:t>
      </w:r>
    </w:p>
    <w:p w:rsidR="006D0424" w:rsidRDefault="006D0424">
      <w:pPr>
        <w:rPr>
          <w:rFonts w:ascii="ALFABET98" w:hAnsi="ALFABET98" w:cs="ALFABET98"/>
        </w:rPr>
      </w:pPr>
    </w:p>
    <w:p w:rsidR="006D0424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ab/>
        <w:t xml:space="preserve">How old are you?     </w:t>
      </w:r>
      <w:r>
        <w:t>…………………………………………</w:t>
      </w:r>
      <w:r>
        <w:rPr>
          <w:rFonts w:ascii="ALFABET98" w:hAnsi="ALFABET98" w:cs="ALFABET98"/>
        </w:rPr>
        <w:t>..</w:t>
      </w:r>
    </w:p>
    <w:p w:rsidR="006D0424" w:rsidRPr="00D76683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" w:hAnsi="ALFABET98" w:cs="ALFABET98"/>
          <w:b/>
          <w:bCs/>
        </w:rPr>
        <w:t>2</w:t>
      </w:r>
      <w:r w:rsidRPr="008F1851">
        <w:rPr>
          <w:rFonts w:ascii="ALFABET98 Tur" w:hAnsi="ALFABET98 Tur" w:cs="ALFABET98 Tur"/>
          <w:b/>
          <w:bCs/>
        </w:rPr>
        <w:t>) Aşağıdaki saatleri eşleştiriniz? (15p)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>1-  14:00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ten past twenty.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>2-  03:30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quarter past eight.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3-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08:15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fourteen o’clock.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4-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10:45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half past tree.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5-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20:10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quarter to eleven.</w:t>
      </w:r>
    </w:p>
    <w:p w:rsidR="006D0424" w:rsidRDefault="006D0424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14.35pt;margin-top:13.5pt;width:483.6pt;height:43.95pt;z-index:251648000">
            <v:textbox>
              <w:txbxContent>
                <w:p w:rsidR="006D0424" w:rsidRPr="005A0DBA" w:rsidRDefault="006D0424" w:rsidP="005A0DBA">
                  <w:pPr>
                    <w:rPr>
                      <w:rFonts w:ascii="ALFABET98" w:hAnsi="ALFABET98" w:cs="ALFABET98"/>
                      <w:color w:val="000000"/>
                    </w:rPr>
                  </w:pPr>
                  <w:bookmarkStart w:id="0" w:name="_GoBack"/>
                  <w:bookmarkEnd w:id="0"/>
                  <w:r w:rsidRPr="005A0DBA">
                    <w:rPr>
                      <w:rFonts w:ascii="ALFABET98" w:hAnsi="ALFABET98" w:cs="ALFABET98"/>
                    </w:rPr>
                    <w:t>Tuesday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August, July, </w:t>
                  </w:r>
                  <w:r w:rsidRPr="005A0DBA">
                    <w:rPr>
                      <w:rFonts w:ascii="ALFABET98" w:hAnsi="ALFABET98" w:cs="ALFABET98"/>
                    </w:rPr>
                    <w:t>Sunday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January, April, December, </w:t>
                  </w:r>
                  <w:r w:rsidRPr="005A0DBA">
                    <w:rPr>
                      <w:rFonts w:ascii="ALFABET98" w:hAnsi="ALFABET98" w:cs="ALFABET98"/>
                    </w:rPr>
                    <w:t>Friday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Wednesday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November, February, March, </w:t>
                  </w:r>
                  <w:r w:rsidRPr="005A0DBA">
                    <w:rPr>
                      <w:rFonts w:ascii="ALFABET98" w:hAnsi="ALFABET98" w:cs="ALFABET98"/>
                    </w:rPr>
                    <w:t>Saturday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June, May</w:t>
                  </w:r>
                  <w:r>
                    <w:rPr>
                      <w:rFonts w:ascii="ALFABET98" w:hAnsi="ALFABET98" w:cs="ALFABET98"/>
                      <w:color w:val="000000"/>
                    </w:rPr>
                    <w:t>,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September, October, </w:t>
                  </w:r>
                  <w:r w:rsidRPr="005A0DBA">
                    <w:rPr>
                      <w:rFonts w:ascii="ALFABET98" w:hAnsi="ALFABET98" w:cs="ALFABET98"/>
                    </w:rPr>
                    <w:t>Monday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Thursday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</w:p>
                <w:p w:rsidR="006D0424" w:rsidRPr="005A0DBA" w:rsidRDefault="006D0424" w:rsidP="005A0DBA">
                  <w:pPr>
                    <w:rPr>
                      <w:rFonts w:ascii="ALFABET98" w:hAnsi="ALFABET98" w:cs="ALFABET98"/>
                      <w:color w:val="000000"/>
                    </w:rPr>
                  </w:pPr>
                </w:p>
                <w:p w:rsidR="006D0424" w:rsidRPr="005A0DBA" w:rsidRDefault="006D0424">
                  <w:pPr>
                    <w:rPr>
                      <w:rFonts w:ascii="ALFABET98" w:hAnsi="ALFABET98" w:cs="ALFABET98"/>
                    </w:rPr>
                  </w:pPr>
                </w:p>
              </w:txbxContent>
            </v:textbox>
          </v:shape>
        </w:pict>
      </w:r>
    </w:p>
    <w:p w:rsidR="006D0424" w:rsidRPr="009179E5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>3</w:t>
      </w:r>
      <w:r w:rsidRPr="009179E5">
        <w:rPr>
          <w:rFonts w:ascii="ALFABET98" w:hAnsi="ALFABET98" w:cs="ALFABET98"/>
        </w:rPr>
        <w:t xml:space="preserve">) </w:t>
      </w:r>
    </w:p>
    <w:p w:rsidR="006D0424" w:rsidRPr="009179E5" w:rsidRDefault="006D0424">
      <w:pPr>
        <w:rPr>
          <w:rFonts w:ascii="ALFABET98" w:hAnsi="ALFABET98" w:cs="ALFABET98"/>
        </w:rPr>
      </w:pPr>
    </w:p>
    <w:p w:rsidR="006D0424" w:rsidRPr="009179E5" w:rsidRDefault="006D0424">
      <w:pPr>
        <w:rPr>
          <w:rFonts w:ascii="ALFABET98" w:hAnsi="ALFABET98" w:cs="ALFABET98"/>
        </w:rPr>
      </w:pPr>
    </w:p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 xml:space="preserve">Yukarıda karışık olarak verilmiş olan ayları ve günleri </w:t>
      </w:r>
      <w:r w:rsidRPr="00D76683">
        <w:rPr>
          <w:rFonts w:ascii="ALFABET98 Tur" w:hAnsi="ALFABET98 Tur" w:cs="ALFABET98 Tur"/>
          <w:b/>
          <w:bCs/>
          <w:u w:val="single"/>
        </w:rPr>
        <w:t>sırasıyla</w:t>
      </w:r>
      <w:r w:rsidRPr="008F1851">
        <w:rPr>
          <w:rFonts w:ascii="ALFABET98 Tur" w:hAnsi="ALFABET98 Tur" w:cs="ALFABET98 Tur"/>
          <w:b/>
          <w:bCs/>
        </w:rPr>
        <w:t xml:space="preserve"> aşağıya yazınız?</w:t>
      </w:r>
      <w:r w:rsidRPr="008F1851">
        <w:rPr>
          <w:rFonts w:ascii="ALFABET98" w:hAnsi="ALFABET98" w:cs="ALFABET98"/>
          <w:b/>
          <w:bCs/>
        </w:rPr>
        <w:t xml:space="preserve"> (20p)</w:t>
      </w:r>
    </w:p>
    <w:p w:rsidR="006D0424" w:rsidRPr="005A0DBA" w:rsidRDefault="006D0424" w:rsidP="005A0DBA">
      <w:pPr>
        <w:ind w:firstLine="708"/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Aylar</w:t>
      </w:r>
      <w:r>
        <w:rPr>
          <w:rFonts w:ascii="ALFABET98" w:hAnsi="ALFABET98" w:cs="ALFABET98"/>
        </w:rPr>
        <w:t xml:space="preserve">   </w:t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  <w:t>Günler</w:t>
      </w: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3)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3)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4)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4)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5)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5)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6)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6)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7)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7)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8)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9)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10)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Default="006D0424"/>
    <w:p w:rsidR="006D0424" w:rsidRDefault="006D0424">
      <w:pPr>
        <w:rPr>
          <w:rFonts w:ascii="ALFABET98" w:hAnsi="ALFABET98" w:cs="ALFABET98"/>
        </w:rPr>
      </w:pPr>
    </w:p>
    <w:p w:rsidR="006D0424" w:rsidRPr="008148E5" w:rsidRDefault="006D0424">
      <w:pPr>
        <w:rPr>
          <w:rFonts w:ascii="ALFABET98" w:hAnsi="ALFABET98" w:cs="ALFABET98"/>
        </w:rPr>
      </w:pPr>
      <w:r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7" type="#_x0000_t114" style="position:absolute;margin-left:25.75pt;margin-top:-8.45pt;width:400.2pt;height:28.2pt;z-index:251649024">
            <v:textbox>
              <w:txbxContent>
                <w:p w:rsidR="006D0424" w:rsidRPr="008148E5" w:rsidRDefault="006D0424">
                  <w:pPr>
                    <w:rPr>
                      <w:rFonts w:ascii="ALFABET98" w:hAnsi="ALFABET98" w:cs="ALFABET98"/>
                    </w:rPr>
                  </w:pPr>
                  <w:r w:rsidRPr="008148E5">
                    <w:rPr>
                      <w:rFonts w:ascii="ALFABET98" w:hAnsi="ALFABET98" w:cs="ALFABET98"/>
                    </w:rPr>
                    <w:t xml:space="preserve">water,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strawberry,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apple,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meat,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watermelon </w:t>
                  </w:r>
                </w:p>
              </w:txbxContent>
            </v:textbox>
          </v:shape>
        </w:pict>
      </w:r>
      <w:r>
        <w:rPr>
          <w:rFonts w:ascii="ALFABET98" w:hAnsi="ALFABET98" w:cs="ALFABET98"/>
        </w:rPr>
        <w:t>4</w:t>
      </w:r>
      <w:r w:rsidRPr="008148E5">
        <w:rPr>
          <w:rFonts w:ascii="ALFABET98" w:hAnsi="ALFABET98" w:cs="ALFABET98"/>
        </w:rPr>
        <w:t xml:space="preserve">) </w:t>
      </w:r>
    </w:p>
    <w:p w:rsidR="006D0424" w:rsidRDefault="006D0424"/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>Yukarıdaki yiyecek ve içecek isimlerini aşağıdaki görsellerin altına yazınız?(15p)</w:t>
      </w:r>
    </w:p>
    <w:p w:rsidR="006D0424" w:rsidRDefault="006D0424" w:rsidP="009179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8" type="#_x0000_t75" alt="çilek.JPG" style="position:absolute;margin-left:-2.15pt;margin-top:8.25pt;width:54.9pt;height:66pt;z-index:-251666432;visibility:visible">
            <v:imagedata r:id="rId4" o:title=""/>
          </v:shape>
        </w:pict>
      </w:r>
      <w:r>
        <w:tab/>
      </w:r>
    </w:p>
    <w:p w:rsidR="006D0424" w:rsidRDefault="006D0424">
      <w:r>
        <w:rPr>
          <w:noProof/>
        </w:rPr>
        <w:pict>
          <v:shape id="_x0000_s1029" type="#_x0000_t75" alt="çilek.JPG" style="position:absolute;margin-left:365.65pt;margin-top:7.65pt;width:74.1pt;height:58.2pt;z-index:-251662336;visibility:visible">
            <v:imagedata r:id="rId5" o:title=""/>
          </v:shape>
        </w:pict>
      </w:r>
      <w:r>
        <w:rPr>
          <w:noProof/>
        </w:rPr>
        <w:pict>
          <v:shape id="_x0000_s1030" type="#_x0000_t75" alt="çilek.JPG" style="position:absolute;margin-left:267.25pt;margin-top:7.05pt;width:78.3pt;height:58.8pt;z-index:-251663360;visibility:visible">
            <v:imagedata r:id="rId6" o:title=""/>
          </v:shape>
        </w:pict>
      </w:r>
      <w:r>
        <w:rPr>
          <w:noProof/>
        </w:rPr>
        <w:pict>
          <v:shape id="_x0000_s1031" type="#_x0000_t75" alt="çilek.JPG" style="position:absolute;margin-left:166.45pt;margin-top:7.65pt;width:81.9pt;height:58.2pt;z-index:-251664384;visibility:visible">
            <v:imagedata r:id="rId7" o:title=""/>
          </v:shape>
        </w:pict>
      </w:r>
      <w:r>
        <w:rPr>
          <w:noProof/>
        </w:rPr>
        <w:pict>
          <v:shape id="_x0000_s1032" type="#_x0000_t75" alt="çilek.JPG" style="position:absolute;margin-left:88.45pt;margin-top:4.65pt;width:54.9pt;height:55.8pt;z-index:-251665408;visibility:visible">
            <v:imagedata r:id="rId8" o:title=""/>
          </v:shape>
        </w:pict>
      </w:r>
    </w:p>
    <w:p w:rsidR="006D0424" w:rsidRDefault="006D0424"/>
    <w:p w:rsidR="006D0424" w:rsidRDefault="006D0424"/>
    <w:p w:rsidR="006D0424" w:rsidRDefault="006D0424">
      <w:r>
        <w:rPr>
          <w:noProof/>
        </w:rPr>
        <w:pict>
          <v:group id="_x0000_s1033" style="position:absolute;margin-left:-12.65pt;margin-top:25.55pt;width:465pt;height:18.6pt;z-index:251655168" coordorigin="1092,2266" coordsize="9300,3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92;top:2266;width:1860;height:372">
              <v:textbox>
                <w:txbxContent>
                  <w:p w:rsidR="006D0424" w:rsidRDefault="006D0424"/>
                </w:txbxContent>
              </v:textbox>
            </v:shape>
            <v:shape id="_x0000_s1035" type="#_x0000_t202" style="position:absolute;left:295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6" type="#_x0000_t202" style="position:absolute;left:481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7" type="#_x0000_t202" style="position:absolute;left:667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8" type="#_x0000_t202" style="position:absolute;left:8532;top:2266;width:1860;height:372">
              <v:textbox>
                <w:txbxContent>
                  <w:p w:rsidR="006D0424" w:rsidRDefault="006D0424" w:rsidP="008148E5"/>
                </w:txbxContent>
              </v:textbox>
            </v:shape>
          </v:group>
        </w:pict>
      </w:r>
    </w:p>
    <w:p w:rsidR="006D0424" w:rsidRDefault="006D0424"/>
    <w:p w:rsidR="006D0424" w:rsidRDefault="006D0424">
      <w:r>
        <w:t xml:space="preserve">4) </w:t>
      </w:r>
    </w:p>
    <w:p w:rsidR="006D0424" w:rsidRDefault="006D0424"/>
    <w:p w:rsidR="006D0424" w:rsidRDefault="006D0424"/>
    <w:p w:rsidR="006D0424" w:rsidRPr="008F1851" w:rsidRDefault="006D0424" w:rsidP="008F1851">
      <w:pPr>
        <w:tabs>
          <w:tab w:val="left" w:pos="3315"/>
        </w:tabs>
        <w:rPr>
          <w:rFonts w:ascii="ALFABET98" w:hAnsi="ALFABET98" w:cs="ALFABET98"/>
        </w:rPr>
      </w:pPr>
      <w:r w:rsidRPr="008F1851">
        <w:rPr>
          <w:rFonts w:ascii="ALFABET98" w:hAnsi="ALFABET98" w:cs="ALFABET98"/>
        </w:rPr>
        <w:t xml:space="preserve">5)  </w:t>
      </w:r>
      <w:r w:rsidRPr="008F1851">
        <w:rPr>
          <w:rFonts w:ascii="ALFABET98 Tur" w:hAnsi="ALFABET98 Tur" w:cs="ALFABET98 Tur"/>
          <w:b/>
          <w:bCs/>
          <w:sz w:val="22"/>
          <w:szCs w:val="22"/>
        </w:rPr>
        <w:t>Aşağıdaki hayvanların İngilizce isimlerini altına  yazınız.</w:t>
      </w:r>
      <w:r w:rsidRPr="008F1851">
        <w:rPr>
          <w:rFonts w:ascii="ALFABET98" w:hAnsi="ALFABET98" w:cs="ALFABET98"/>
        </w:rPr>
        <w:t xml:space="preserve"> (10 puan)</w:t>
      </w:r>
    </w:p>
    <w:p w:rsidR="006D0424" w:rsidRPr="008F1851" w:rsidRDefault="006D0424" w:rsidP="008F1851">
      <w:pPr>
        <w:rPr>
          <w:rFonts w:ascii="ALFABET98" w:hAnsi="ALFABET98" w:cs="ALFABET98"/>
          <w:b/>
          <w:bCs/>
        </w:rPr>
      </w:pPr>
      <w:r>
        <w:rPr>
          <w:noProof/>
        </w:rPr>
        <w:pict>
          <v:shape id="Resim 4" o:spid="_x0000_s1039" type="#_x0000_t75" style="position:absolute;margin-left:403.45pt;margin-top:14.25pt;width:42.3pt;height:59.4pt;z-index:-251657216;visibility:visible">
            <v:imagedata r:id="rId9" o:title=""/>
          </v:shape>
        </w:pict>
      </w:r>
      <w:r w:rsidRPr="008F1851">
        <w:rPr>
          <w:rFonts w:ascii="ALFABET98" w:hAnsi="ALFABET98" w:cs="ALFABET98"/>
          <w:b/>
          <w:bCs/>
          <w:sz w:val="22"/>
          <w:szCs w:val="22"/>
        </w:rPr>
        <w:t xml:space="preserve">                                 </w:t>
      </w:r>
      <w:r w:rsidRPr="008F1851">
        <w:rPr>
          <w:rFonts w:ascii="ALFABET98" w:hAnsi="ALFABET98" w:cs="ALFABET98"/>
          <w:b/>
          <w:bCs/>
        </w:rPr>
        <w:t>(bird-rabbit-cat-dog-fish-)</w:t>
      </w:r>
    </w:p>
    <w:p w:rsidR="006D0424" w:rsidRDefault="006D0424">
      <w:r>
        <w:rPr>
          <w:noProof/>
        </w:rPr>
        <w:pict>
          <v:shape id="Resim 18" o:spid="_x0000_s1040" type="#_x0000_t75" alt="fish" style="position:absolute;margin-left:181.75pt;margin-top:10pt;width:96.3pt;height:43.2pt;z-index:-251656192;visibility:visible">
            <v:imagedata r:id="rId10" o:title=""/>
          </v:shape>
        </w:pict>
      </w:r>
      <w:r>
        <w:rPr>
          <w:noProof/>
        </w:rPr>
        <w:pict>
          <v:shape id="Resim 33" o:spid="_x0000_s1041" type="#_x0000_t75" alt="Nueva imagen (42)" style="position:absolute;margin-left:19.6pt;margin-top:10pt;width:69.15pt;height:45pt;z-index:-251659264;visibility:visible">
            <v:imagedata r:id="rId11" o:title=""/>
          </v:shape>
        </w:pict>
      </w:r>
      <w:r>
        <w:rPr>
          <w:noProof/>
        </w:rPr>
        <w:pict>
          <v:shape id="Resim 2" o:spid="_x0000_s1042" type="#_x0000_t75" style="position:absolute;margin-left:296.05pt;margin-top:1.6pt;width:66pt;height:55.8pt;z-index:-251658240;visibility:visible">
            <v:imagedata r:id="rId12" o:title=""/>
          </v:shape>
        </w:pict>
      </w:r>
    </w:p>
    <w:p w:rsidR="006D0424" w:rsidRDefault="006D0424">
      <w:r>
        <w:rPr>
          <w:noProof/>
        </w:rPr>
        <w:pict>
          <v:shape id="Resim 32" o:spid="_x0000_s1043" type="#_x0000_t75" alt="Nueva imagen (37)" style="position:absolute;margin-left:102.7pt;margin-top:4pt;width:63.75pt;height:47.4pt;z-index:-251660288;visibility:visible">
            <v:imagedata r:id="rId13" o:title=""/>
          </v:shape>
        </w:pict>
      </w:r>
    </w:p>
    <w:p w:rsidR="006D0424" w:rsidRDefault="006D0424"/>
    <w:p w:rsidR="006D0424" w:rsidRDefault="006D0424"/>
    <w:p w:rsidR="006D0424" w:rsidRDefault="006D0424">
      <w:r>
        <w:rPr>
          <w:noProof/>
        </w:rPr>
        <w:pict>
          <v:group id="_x0000_s1044" style="position:absolute;margin-left:-4.25pt;margin-top:7.6pt;width:465pt;height:18.6pt;z-index:251661312" coordorigin="1092,2266" coordsize="9300,372">
            <v:shape id="_x0000_s1045" type="#_x0000_t202" style="position:absolute;left:109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6" type="#_x0000_t202" style="position:absolute;left:295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7" type="#_x0000_t202" style="position:absolute;left:481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8" type="#_x0000_t202" style="position:absolute;left:667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9" type="#_x0000_t202" style="position:absolute;left:8532;top:2266;width:1860;height:372">
              <v:textbox>
                <w:txbxContent>
                  <w:p w:rsidR="006D0424" w:rsidRDefault="006D0424" w:rsidP="008F1851"/>
                </w:txbxContent>
              </v:textbox>
            </v:shape>
          </v:group>
        </w:pict>
      </w:r>
    </w:p>
    <w:p w:rsidR="006D0424" w:rsidRDefault="006D0424"/>
    <w:p w:rsidR="006D0424" w:rsidRDefault="006D0424"/>
    <w:p w:rsidR="006D0424" w:rsidRDefault="006D0424"/>
    <w:p w:rsidR="006D0424" w:rsidRPr="00D701AB" w:rsidRDefault="006D0424">
      <w:pPr>
        <w:rPr>
          <w:rFonts w:ascii="ALFABET98" w:hAnsi="ALFABET98" w:cs="ALFABET98"/>
        </w:rPr>
      </w:pPr>
      <w:r w:rsidRPr="00D701AB">
        <w:rPr>
          <w:rFonts w:ascii="ALFABET98" w:hAnsi="ALFABET98" w:cs="ALFABET98"/>
        </w:rPr>
        <w:t xml:space="preserve">6) </w:t>
      </w:r>
      <w:r w:rsidRPr="00D701AB">
        <w:rPr>
          <w:rFonts w:ascii="ALFABET98 Tur" w:hAnsi="ALFABET98 Tur" w:cs="ALFABET98 Tur"/>
        </w:rPr>
        <w:t xml:space="preserve">Aşağıdaki sayıların okunuşlarını altlarına yazınız? </w:t>
      </w:r>
      <w:r w:rsidRPr="00D701AB">
        <w:rPr>
          <w:rFonts w:ascii="ALFABET98" w:hAnsi="ALFABET98" w:cs="ALFABET98"/>
        </w:rPr>
        <w:t xml:space="preserve">(15p) </w:t>
      </w:r>
    </w:p>
    <w:p w:rsidR="006D0424" w:rsidRDefault="006D0424">
      <w:r>
        <w:rPr>
          <w:noProof/>
        </w:rPr>
        <w:pict>
          <v:shape id="_x0000_s1050" type="#_x0000_t65" style="position:absolute;margin-left:129.55pt;margin-top:9.45pt;width:44.4pt;height:27.6pt;z-index:251663360">
            <v:textbox style="mso-next-textbox:#_x0000_s1050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5" style="position:absolute;margin-left:25.75pt;margin-top:9.45pt;width:44.4pt;height:27.6pt;z-index:251662336">
            <v:textbox style="mso-next-textbox:#_x0000_s1051">
              <w:txbxContent>
                <w:p w:rsidR="006D0424" w:rsidRPr="00D701AB" w:rsidRDefault="006D0424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 w:rsidRPr="00D701AB">
                    <w:rPr>
                      <w:rFonts w:ascii="ALFABET98" w:hAnsi="ALFABET98" w:cs="ALFABET98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5" style="position:absolute;margin-left:220.15pt;margin-top:9.45pt;width:44.4pt;height:27.6pt;z-index:251664384">
            <v:textbox style="mso-next-textbox:#_x0000_s1052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65" style="position:absolute;margin-left:314.35pt;margin-top:9.45pt;width:44.4pt;height:27.6pt;z-index:251665408">
            <v:textbox style="mso-next-textbox:#_x0000_s1053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5" style="position:absolute;margin-left:402.55pt;margin-top:9.45pt;width:44.4pt;height:27.6pt;z-index:251666432">
            <v:textbox style="mso-next-textbox:#_x0000_s1054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shape>
        </w:pict>
      </w:r>
    </w:p>
    <w:p w:rsidR="006D0424" w:rsidRDefault="006D0424"/>
    <w:p w:rsidR="006D0424" w:rsidRDefault="006D0424"/>
    <w:p w:rsidR="006D0424" w:rsidRDefault="006D0424">
      <w:r>
        <w:rPr>
          <w:noProof/>
        </w:rPr>
        <w:pict>
          <v:group id="_x0000_s1055" style="position:absolute;margin-left:-4.25pt;margin-top:1.65pt;width:486.6pt;height:18.6pt;z-index:251667456" coordorigin="1092,2266" coordsize="9300,372">
            <v:shape id="_x0000_s1056" type="#_x0000_t202" style="position:absolute;left:109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7" type="#_x0000_t202" style="position:absolute;left:295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8" type="#_x0000_t202" style="position:absolute;left:481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9" type="#_x0000_t202" style="position:absolute;left:667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60" type="#_x0000_t202" style="position:absolute;left:8532;top:2266;width:1860;height:372">
              <v:textbox>
                <w:txbxContent>
                  <w:p w:rsidR="006D0424" w:rsidRDefault="006D0424" w:rsidP="00D701AB"/>
                </w:txbxContent>
              </v:textbox>
            </v:shape>
          </v:group>
        </w:pict>
      </w:r>
    </w:p>
    <w:p w:rsidR="006D0424" w:rsidRDefault="006D0424"/>
    <w:p w:rsidR="006D0424" w:rsidRDefault="006D0424"/>
    <w:p w:rsidR="006D0424" w:rsidRDefault="006D0424"/>
    <w:tbl>
      <w:tblPr>
        <w:tblpPr w:leftFromText="141" w:rightFromText="141" w:vertAnchor="text" w:horzAnchor="page" w:tblpX="2163" w:tblpY="-50"/>
        <w:tblW w:w="5599" w:type="dxa"/>
        <w:tblCellMar>
          <w:left w:w="70" w:type="dxa"/>
          <w:right w:w="70" w:type="dxa"/>
        </w:tblCellMar>
        <w:tblLook w:val="00A0"/>
      </w:tblPr>
      <w:tblGrid>
        <w:gridCol w:w="1437"/>
        <w:gridCol w:w="1149"/>
        <w:gridCol w:w="3190"/>
      </w:tblGrid>
      <w:tr w:rsidR="006D0424" w:rsidRPr="0099704A">
        <w:trPr>
          <w:trHeight w:val="336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09:00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10:00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Monday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English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Art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Tuesday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Mats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Physical Education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Wednesday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Science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Turkish</w:t>
            </w:r>
          </w:p>
        </w:tc>
      </w:tr>
    </w:tbl>
    <w:p w:rsidR="006D0424" w:rsidRDefault="006D0424"/>
    <w:p w:rsidR="006D0424" w:rsidRDefault="006D0424"/>
    <w:p w:rsidR="006D0424" w:rsidRDefault="006D0424"/>
    <w:p w:rsidR="006D0424" w:rsidRDefault="006D0424"/>
    <w:p w:rsidR="006D0424" w:rsidRDefault="006D0424"/>
    <w:p w:rsidR="006D0424" w:rsidRDefault="006D0424"/>
    <w:p w:rsidR="006D0424" w:rsidRPr="0099704A" w:rsidRDefault="006D0424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 xml:space="preserve">7) </w:t>
      </w:r>
      <w:r w:rsidRPr="00D76683">
        <w:rPr>
          <w:rFonts w:ascii="ALFABET98 Tur" w:hAnsi="ALFABET98 Tur" w:cs="ALFABET98 Tur"/>
          <w:b/>
          <w:bCs/>
        </w:rPr>
        <w:t>Yukarıdaki ders programına göre aşağıdaki cümleler doğru ise D, yanlış ise Y yazınız?</w:t>
      </w:r>
    </w:p>
    <w:p w:rsidR="006D0424" w:rsidRDefault="006D0424"/>
    <w:p w:rsidR="006D0424" w:rsidRPr="0099704A" w:rsidRDefault="006D0424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 xml:space="preserve">(   ) I’ve got </w:t>
      </w:r>
      <w:r w:rsidRPr="00D76683">
        <w:rPr>
          <w:rFonts w:ascii="ALFABET98" w:hAnsi="ALFABET98" w:cs="ALFABET98"/>
          <w:u w:val="single"/>
        </w:rPr>
        <w:t>English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 w:rsidRPr="0099704A"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nine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mats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 w:rsidRPr="0099704A"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nine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science</w:t>
      </w:r>
      <w:r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wednesday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physical education</w:t>
      </w:r>
      <w:r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tuesday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art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Default="006D0424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6683">
        <w:rPr>
          <w:b/>
          <w:bCs/>
        </w:rPr>
        <w:t>GOOD LUCK</w:t>
      </w:r>
      <w:r>
        <w:rPr>
          <w:b/>
          <w:bCs/>
        </w:rPr>
        <w:t>-teachergokce</w:t>
      </w:r>
    </w:p>
    <w:p w:rsidR="006D0424" w:rsidRPr="00D76683" w:rsidRDefault="006D0424">
      <w:pPr>
        <w:rPr>
          <w:b/>
          <w:bCs/>
        </w:rPr>
      </w:pPr>
      <w:hyperlink r:id="rId14" w:history="1">
        <w:r w:rsidRPr="00F25D7C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6D0424" w:rsidRPr="00D76683" w:rsidSect="00D76683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DBA"/>
    <w:rsid w:val="001A4578"/>
    <w:rsid w:val="00294A79"/>
    <w:rsid w:val="002A779D"/>
    <w:rsid w:val="002B5819"/>
    <w:rsid w:val="00364492"/>
    <w:rsid w:val="00381596"/>
    <w:rsid w:val="0044186C"/>
    <w:rsid w:val="004710C8"/>
    <w:rsid w:val="004B687D"/>
    <w:rsid w:val="005A0DBA"/>
    <w:rsid w:val="006D0424"/>
    <w:rsid w:val="006E6C73"/>
    <w:rsid w:val="008148E5"/>
    <w:rsid w:val="008B2098"/>
    <w:rsid w:val="008F1851"/>
    <w:rsid w:val="0090775E"/>
    <w:rsid w:val="009179E5"/>
    <w:rsid w:val="0099704A"/>
    <w:rsid w:val="00CC17F8"/>
    <w:rsid w:val="00D701AB"/>
    <w:rsid w:val="00D76683"/>
    <w:rsid w:val="00DD23CD"/>
    <w:rsid w:val="00E06EF5"/>
    <w:rsid w:val="00F25D7C"/>
    <w:rsid w:val="00FA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B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0DB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148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8E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8B2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266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Lenovo</dc:creator>
  <cp:keywords>sorubak.com</cp:keywords>
  <dc:description>sorubak.com;</dc:description>
  <cp:lastModifiedBy>edanur</cp:lastModifiedBy>
  <cp:revision>9</cp:revision>
  <dcterms:created xsi:type="dcterms:W3CDTF">2014-04-14T11:15:00Z</dcterms:created>
  <dcterms:modified xsi:type="dcterms:W3CDTF">2015-02-20T15:21:00Z</dcterms:modified>
</cp:coreProperties>
</file>