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0DC" w:rsidRPr="008C4682" w:rsidRDefault="00A410DC" w:rsidP="00772568">
      <w:pPr>
        <w:jc w:val="center"/>
        <w:rPr>
          <w:rFonts w:ascii="Cambria" w:hAnsi="Cambria" w:cs="Cambria"/>
          <w:b/>
          <w:bCs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2014 – 2015 EĞİTİM ÖĞRETİM YILI CERİTLER İLKOKULU 4.SINIF </w:t>
      </w:r>
    </w:p>
    <w:p w:rsidR="00A410DC" w:rsidRPr="008C4682" w:rsidRDefault="00A410DC" w:rsidP="00772568">
      <w:pPr>
        <w:jc w:val="center"/>
        <w:rPr>
          <w:rFonts w:ascii="Cambria" w:hAnsi="Cambria" w:cs="Cambria"/>
          <w:b/>
          <w:bCs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>FEN VE TEKNOLOJİ DERSİ 2. DÖNEM 1. SINAVI</w:t>
      </w:r>
    </w:p>
    <w:p w:rsidR="00A410DC" w:rsidRPr="008C4682" w:rsidRDefault="00A410DC" w:rsidP="00772568">
      <w:pPr>
        <w:rPr>
          <w:rFonts w:ascii="Cambria" w:hAnsi="Cambria" w:cs="Cambria"/>
          <w:sz w:val="28"/>
          <w:szCs w:val="28"/>
        </w:rPr>
      </w:pPr>
    </w:p>
    <w:p w:rsidR="00A410DC" w:rsidRPr="008C4682" w:rsidRDefault="00A410DC" w:rsidP="00772568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sz w:val="28"/>
          <w:szCs w:val="28"/>
        </w:rPr>
        <w:t>Adı – Soyadı:</w:t>
      </w:r>
    </w:p>
    <w:p w:rsidR="00A410DC" w:rsidRPr="008C4682" w:rsidRDefault="00A410DC" w:rsidP="00772568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sz w:val="28"/>
          <w:szCs w:val="28"/>
        </w:rPr>
        <w:t>Numarası:</w:t>
      </w:r>
    </w:p>
    <w:p w:rsidR="00A410DC" w:rsidRPr="008C4682" w:rsidRDefault="00A410DC" w:rsidP="00772568">
      <w:pPr>
        <w:tabs>
          <w:tab w:val="left" w:pos="3465"/>
        </w:tabs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sz w:val="28"/>
          <w:szCs w:val="28"/>
        </w:rPr>
        <w:tab/>
        <w:t>SORULAR</w:t>
      </w:r>
    </w:p>
    <w:p w:rsidR="00A410DC" w:rsidRPr="008C4682" w:rsidRDefault="00A410DC" w:rsidP="008C4682">
      <w:pPr>
        <w:pStyle w:val="ListParagraph"/>
        <w:numPr>
          <w:ilvl w:val="0"/>
          <w:numId w:val="1"/>
        </w:num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sz w:val="28"/>
          <w:szCs w:val="28"/>
        </w:rPr>
        <w:t>Aşağıdaki tümcelerde doğru olanların önüne D, yanlış olanın önüne Y yazınız.</w:t>
      </w:r>
    </w:p>
    <w:p w:rsidR="00A410DC" w:rsidRPr="008C4682" w:rsidRDefault="00A410DC" w:rsidP="008C4682">
      <w:pPr>
        <w:pStyle w:val="ListParagraph"/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sz w:val="28"/>
          <w:szCs w:val="28"/>
        </w:rPr>
        <w:t>( Her soru 1 puan )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</w:p>
    <w:p w:rsidR="00A410DC" w:rsidRPr="008C4682" w:rsidRDefault="00A410DC" w:rsidP="00912DC1">
      <w:pPr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    </w:t>
      </w:r>
      <w:r w:rsidRPr="008C4682">
        <w:rPr>
          <w:rFonts w:ascii="Cambria" w:hAnsi="Cambria" w:cs="Cambria"/>
          <w:b/>
          <w:bCs/>
          <w:sz w:val="28"/>
          <w:szCs w:val="28"/>
        </w:rPr>
        <w:t>1.</w:t>
      </w:r>
      <w:r w:rsidRPr="008C4682">
        <w:rPr>
          <w:rFonts w:ascii="Cambria" w:hAnsi="Cambria" w:cs="Cambria"/>
          <w:sz w:val="28"/>
          <w:szCs w:val="28"/>
        </w:rPr>
        <w:t xml:space="preserve">   (……) Gereğinden az ya da çok aydınlatılmış ortamlar görmeyi zorlaştırır.</w:t>
      </w:r>
      <w:r w:rsidRPr="008C4682">
        <w:rPr>
          <w:rFonts w:ascii="Cambria" w:hAnsi="Cambria" w:cs="Cambria"/>
          <w:b/>
          <w:bCs/>
          <w:sz w:val="28"/>
          <w:szCs w:val="28"/>
        </w:rPr>
        <w:t xml:space="preserve">     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2.</w:t>
      </w:r>
      <w:r w:rsidRPr="008C4682">
        <w:rPr>
          <w:rFonts w:ascii="Cambria" w:hAnsi="Cambria" w:cs="Cambria"/>
          <w:sz w:val="28"/>
          <w:szCs w:val="28"/>
        </w:rPr>
        <w:t xml:space="preserve">   (……) Görme olayının gerçekleşmesi için ışık gerekli değildir.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3.</w:t>
      </w:r>
      <w:r w:rsidRPr="008C4682">
        <w:rPr>
          <w:rFonts w:ascii="Cambria" w:hAnsi="Cambria" w:cs="Cambria"/>
          <w:sz w:val="28"/>
          <w:szCs w:val="28"/>
        </w:rPr>
        <w:t xml:space="preserve">   (……) Hiç ışığın olmadığı yerlerde varlıkları görmemiz mümkündür.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sz w:val="28"/>
          <w:szCs w:val="28"/>
        </w:rPr>
        <w:t xml:space="preserve">    </w:t>
      </w:r>
      <w:r w:rsidRPr="008C4682">
        <w:rPr>
          <w:rFonts w:ascii="Cambria" w:hAnsi="Cambria" w:cs="Cambria"/>
          <w:b/>
          <w:bCs/>
          <w:sz w:val="28"/>
          <w:szCs w:val="28"/>
        </w:rPr>
        <w:t>4.</w:t>
      </w:r>
      <w:r w:rsidRPr="008C4682">
        <w:rPr>
          <w:rFonts w:ascii="Cambria" w:hAnsi="Cambria" w:cs="Cambria"/>
          <w:sz w:val="28"/>
          <w:szCs w:val="28"/>
        </w:rPr>
        <w:t xml:space="preserve">   (……) Gök gürültüsü yapay ses kaynağıdır.     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sz w:val="28"/>
          <w:szCs w:val="28"/>
        </w:rPr>
        <w:t xml:space="preserve">    </w:t>
      </w:r>
      <w:r w:rsidRPr="008C4682">
        <w:rPr>
          <w:rFonts w:ascii="Cambria" w:hAnsi="Cambria" w:cs="Cambria"/>
          <w:b/>
          <w:bCs/>
          <w:sz w:val="28"/>
          <w:szCs w:val="28"/>
        </w:rPr>
        <w:t>5.</w:t>
      </w:r>
      <w:r w:rsidRPr="008C4682">
        <w:rPr>
          <w:rFonts w:ascii="Cambria" w:hAnsi="Cambria" w:cs="Cambria"/>
          <w:sz w:val="28"/>
          <w:szCs w:val="28"/>
        </w:rPr>
        <w:t xml:space="preserve">   (……) Dünya Güneş etrafında dönme hareketi yapar.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sz w:val="28"/>
          <w:szCs w:val="28"/>
        </w:rPr>
        <w:t xml:space="preserve">    </w:t>
      </w:r>
      <w:r w:rsidRPr="008C4682">
        <w:rPr>
          <w:rFonts w:ascii="Cambria" w:hAnsi="Cambria" w:cs="Cambria"/>
          <w:b/>
          <w:bCs/>
          <w:sz w:val="28"/>
          <w:szCs w:val="28"/>
        </w:rPr>
        <w:t>6.</w:t>
      </w:r>
      <w:r w:rsidRPr="008C4682">
        <w:rPr>
          <w:rFonts w:ascii="Cambria" w:hAnsi="Cambria" w:cs="Cambria"/>
          <w:sz w:val="28"/>
          <w:szCs w:val="28"/>
        </w:rPr>
        <w:t xml:space="preserve">   (……) Frene basan bir araba hızlanma hareketi gösterir.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7.</w:t>
      </w:r>
      <w:r w:rsidRPr="008C4682">
        <w:rPr>
          <w:rFonts w:ascii="Cambria" w:hAnsi="Cambria" w:cs="Cambria"/>
          <w:sz w:val="28"/>
          <w:szCs w:val="28"/>
        </w:rPr>
        <w:t xml:space="preserve">   (……)  Güneş doğal bir ışık kaynağıdır. 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8.</w:t>
      </w:r>
      <w:r w:rsidRPr="008C4682">
        <w:rPr>
          <w:rFonts w:ascii="Cambria" w:hAnsi="Cambria" w:cs="Cambria"/>
          <w:sz w:val="28"/>
          <w:szCs w:val="28"/>
        </w:rPr>
        <w:t xml:space="preserve">   (……) Mum yapay bir ışık kaynağıdır.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9.</w:t>
      </w:r>
      <w:r w:rsidRPr="008C4682">
        <w:rPr>
          <w:rFonts w:ascii="Cambria" w:hAnsi="Cambria" w:cs="Cambria"/>
          <w:sz w:val="28"/>
          <w:szCs w:val="28"/>
        </w:rPr>
        <w:t xml:space="preserve">   (……)</w:t>
      </w:r>
      <w:r w:rsidRPr="008C4682">
        <w:rPr>
          <w:rFonts w:ascii="Cambria" w:hAnsi="Cambria" w:cs="Cambria"/>
          <w:i/>
          <w:iCs/>
          <w:sz w:val="28"/>
          <w:szCs w:val="28"/>
        </w:rPr>
        <w:t>Hayvanlar insanların duymadığı sesleri duyabilir.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sz w:val="28"/>
          <w:szCs w:val="28"/>
        </w:rPr>
        <w:t xml:space="preserve">    </w:t>
      </w:r>
      <w:r w:rsidRPr="008C4682">
        <w:rPr>
          <w:rFonts w:ascii="Cambria" w:hAnsi="Cambria" w:cs="Cambria"/>
          <w:b/>
          <w:bCs/>
          <w:sz w:val="28"/>
          <w:szCs w:val="28"/>
        </w:rPr>
        <w:t>10.</w:t>
      </w:r>
      <w:r w:rsidRPr="008C4682">
        <w:rPr>
          <w:rFonts w:ascii="Cambria" w:hAnsi="Cambria" w:cs="Cambria"/>
          <w:sz w:val="28"/>
          <w:szCs w:val="28"/>
        </w:rPr>
        <w:t xml:space="preserve"> (……) Işık bir enerji türüdür.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>B</w:t>
      </w:r>
      <w:r w:rsidRPr="008C4682">
        <w:rPr>
          <w:rFonts w:ascii="Cambria" w:hAnsi="Cambria" w:cs="Cambria"/>
          <w:sz w:val="28"/>
          <w:szCs w:val="28"/>
        </w:rPr>
        <w:t xml:space="preserve">. Aşağıdaki boşlukları tablodaki uygun sözcüklerle tamamlayınız.( Her soru 2 puan) </w:t>
      </w:r>
    </w:p>
    <w:p w:rsidR="00A410DC" w:rsidRPr="008C4682" w:rsidRDefault="00A410DC" w:rsidP="00912DC1">
      <w:pPr>
        <w:rPr>
          <w:rFonts w:ascii="Cambria" w:hAnsi="Cambria" w:cs="Cambria"/>
          <w:b/>
          <w:bCs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Enerji  -  Mikrofon -  Uzaklaştıkça – Her yönde -  Yapay – Titreşerek – Doğal – Güneş – Işık </w:t>
      </w:r>
      <w:r>
        <w:rPr>
          <w:rFonts w:ascii="Cambria" w:hAnsi="Cambria" w:cs="Cambria"/>
          <w:b/>
          <w:bCs/>
          <w:sz w:val="28"/>
          <w:szCs w:val="28"/>
        </w:rPr>
        <w:t>-</w:t>
      </w:r>
      <w:r w:rsidRPr="008C4682">
        <w:rPr>
          <w:rFonts w:ascii="Cambria" w:hAnsi="Cambria" w:cs="Cambria"/>
          <w:b/>
          <w:bCs/>
          <w:sz w:val="28"/>
          <w:szCs w:val="28"/>
        </w:rPr>
        <w:t xml:space="preserve">  Ateş böceği – Doğal ışık – Ay – Ampulü – Kuvvet -  Göz</w:t>
      </w:r>
    </w:p>
    <w:p w:rsidR="00A410DC" w:rsidRPr="008C4682" w:rsidRDefault="00A410DC" w:rsidP="00912DC1">
      <w:pPr>
        <w:rPr>
          <w:rFonts w:ascii="Cambria" w:hAnsi="Cambria" w:cs="Cambria"/>
          <w:b/>
          <w:bCs/>
          <w:sz w:val="28"/>
          <w:szCs w:val="28"/>
        </w:rPr>
      </w:pP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1.</w:t>
      </w:r>
      <w:r w:rsidRPr="008C4682">
        <w:rPr>
          <w:rFonts w:ascii="Cambria" w:hAnsi="Cambria" w:cs="Cambria"/>
          <w:sz w:val="28"/>
          <w:szCs w:val="28"/>
        </w:rPr>
        <w:t xml:space="preserve">  …………………………  en büyük ısı ve ışık kaynağıdır.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2.</w:t>
      </w:r>
      <w:r w:rsidRPr="008C4682">
        <w:rPr>
          <w:rFonts w:ascii="Cambria" w:hAnsi="Cambria" w:cs="Cambria"/>
          <w:sz w:val="28"/>
          <w:szCs w:val="28"/>
        </w:rPr>
        <w:t xml:space="preserve"> Karanlık bir ortamda nesneleri görebilmemiz için ………………….gereklidir.</w:t>
      </w:r>
    </w:p>
    <w:p w:rsidR="00A410DC" w:rsidRPr="008C4682" w:rsidRDefault="00A410DC" w:rsidP="004917BB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3.</w:t>
      </w:r>
      <w:r w:rsidRPr="008C4682">
        <w:rPr>
          <w:rFonts w:ascii="Cambria" w:hAnsi="Cambria" w:cs="Cambria"/>
          <w:sz w:val="28"/>
          <w:szCs w:val="28"/>
        </w:rPr>
        <w:t xml:space="preserve"> ………..</w:t>
      </w:r>
      <w:r w:rsidRPr="008C4682">
        <w:rPr>
          <w:rFonts w:ascii="Cambria" w:hAnsi="Cambria" w:cs="Cambria"/>
          <w:sz w:val="28"/>
          <w:szCs w:val="28"/>
        </w:rPr>
        <w:tab/>
        <w:t>bir ışık kaynağı değildir. Güneşten aldığı ışığı yansıtır.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4.</w:t>
      </w:r>
      <w:r w:rsidRPr="008C4682">
        <w:rPr>
          <w:rFonts w:ascii="Cambria" w:hAnsi="Cambria" w:cs="Cambria"/>
          <w:sz w:val="28"/>
          <w:szCs w:val="28"/>
        </w:rPr>
        <w:t xml:space="preserve"> ………………….Thomas Edison bulmuştur.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5.</w:t>
      </w:r>
      <w:r w:rsidRPr="008C4682">
        <w:rPr>
          <w:rFonts w:ascii="Cambria" w:hAnsi="Cambria" w:cs="Cambria"/>
          <w:sz w:val="28"/>
          <w:szCs w:val="28"/>
        </w:rPr>
        <w:t xml:space="preserve"> Güneşe doğrudan bakmak………………. sağlığımızı olumsuz etkiler.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6.</w:t>
      </w:r>
      <w:r w:rsidRPr="008C4682">
        <w:rPr>
          <w:rFonts w:ascii="Cambria" w:hAnsi="Cambria" w:cs="Cambria"/>
          <w:sz w:val="28"/>
          <w:szCs w:val="28"/>
        </w:rPr>
        <w:t xml:space="preserve"> Duran bir cismi hareke geçiren, hareket halindeki cismi durduran……………………………….’tir.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7.</w:t>
      </w:r>
      <w:r w:rsidRPr="008C4682">
        <w:rPr>
          <w:rFonts w:ascii="Cambria" w:hAnsi="Cambria" w:cs="Cambria"/>
          <w:sz w:val="28"/>
          <w:szCs w:val="28"/>
        </w:rPr>
        <w:t xml:space="preserve"> Kendiliğinde ışık yayan kaynaklara  ……………………….. …… kaynakları denir.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8.</w:t>
      </w:r>
      <w:r w:rsidRPr="008C4682">
        <w:rPr>
          <w:rFonts w:ascii="Cambria" w:hAnsi="Cambria" w:cs="Cambria"/>
          <w:sz w:val="28"/>
          <w:szCs w:val="28"/>
        </w:rPr>
        <w:t xml:space="preserve"> ………………………………  doğal ışık kaynağıdır.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9.</w:t>
      </w:r>
      <w:r w:rsidRPr="008C4682">
        <w:rPr>
          <w:rFonts w:ascii="Cambria" w:hAnsi="Cambria" w:cs="Cambria"/>
          <w:sz w:val="28"/>
          <w:szCs w:val="28"/>
        </w:rPr>
        <w:t xml:space="preserve"> Ses kaynağından çıkan ses dalgaları …………………………… yayılır. 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10.</w:t>
      </w:r>
      <w:r w:rsidRPr="008C4682">
        <w:rPr>
          <w:rFonts w:ascii="Cambria" w:hAnsi="Cambria" w:cs="Cambria"/>
          <w:sz w:val="28"/>
          <w:szCs w:val="28"/>
        </w:rPr>
        <w:t xml:space="preserve"> Ses kaynakları; doğal  ses kaynakları ve …………………….. ses kaynakları olarak ikiye ayrılır. 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11.</w:t>
      </w:r>
      <w:r w:rsidRPr="008C4682">
        <w:rPr>
          <w:rFonts w:ascii="Cambria" w:hAnsi="Cambria" w:cs="Cambria"/>
          <w:sz w:val="28"/>
          <w:szCs w:val="28"/>
        </w:rPr>
        <w:t xml:space="preserve"> Cisimler ……………………….ses üretir.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12.</w:t>
      </w:r>
      <w:r w:rsidRPr="008C4682">
        <w:rPr>
          <w:rFonts w:ascii="Cambria" w:hAnsi="Cambria" w:cs="Cambria"/>
          <w:sz w:val="28"/>
          <w:szCs w:val="28"/>
        </w:rPr>
        <w:t xml:space="preserve"> Ses kaynağından  ……………………….. ses dalgalarının etkisi azalır ve ses daha az duyulur. 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13.</w:t>
      </w:r>
      <w:r w:rsidRPr="008C4682">
        <w:rPr>
          <w:rFonts w:ascii="Cambria" w:hAnsi="Cambria" w:cs="Cambria"/>
          <w:sz w:val="28"/>
          <w:szCs w:val="28"/>
        </w:rPr>
        <w:t xml:space="preserve"> İnsan sesi ……………….  ses kaynağıdır. 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14.</w:t>
      </w:r>
      <w:r w:rsidRPr="008C4682">
        <w:rPr>
          <w:rFonts w:ascii="Cambria" w:hAnsi="Cambria" w:cs="Cambria"/>
          <w:sz w:val="28"/>
          <w:szCs w:val="28"/>
        </w:rPr>
        <w:t>……………………..sesin şiddetini artıran bir araçtır.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  <w:r w:rsidRPr="008C4682">
        <w:rPr>
          <w:rFonts w:ascii="Cambria" w:hAnsi="Cambria" w:cs="Cambria"/>
          <w:b/>
          <w:bCs/>
          <w:sz w:val="28"/>
          <w:szCs w:val="28"/>
        </w:rPr>
        <w:t xml:space="preserve">    15. </w:t>
      </w:r>
      <w:r w:rsidRPr="008C4682">
        <w:rPr>
          <w:rFonts w:ascii="Cambria" w:hAnsi="Cambria" w:cs="Cambria"/>
          <w:sz w:val="28"/>
          <w:szCs w:val="28"/>
        </w:rPr>
        <w:t>Ses bir ………………… türüdür.</w:t>
      </w:r>
    </w:p>
    <w:p w:rsidR="00A410DC" w:rsidRPr="008C4682" w:rsidRDefault="00A410DC" w:rsidP="00912DC1">
      <w:pPr>
        <w:rPr>
          <w:rFonts w:ascii="Cambria" w:hAnsi="Cambria" w:cs="Cambria"/>
          <w:sz w:val="28"/>
          <w:szCs w:val="28"/>
        </w:rPr>
      </w:pPr>
    </w:p>
    <w:p w:rsidR="00A410DC" w:rsidRDefault="00A410DC" w:rsidP="00912DC1">
      <w:pPr>
        <w:rPr>
          <w:rFonts w:ascii="Cambria" w:hAnsi="Cambria" w:cs="Cambria"/>
          <w:b/>
          <w:bCs/>
          <w:sz w:val="28"/>
          <w:szCs w:val="28"/>
        </w:rPr>
      </w:pPr>
    </w:p>
    <w:p w:rsidR="00A410DC" w:rsidRDefault="00A410DC" w:rsidP="00912DC1">
      <w:pPr>
        <w:rPr>
          <w:rFonts w:ascii="Cambria" w:hAnsi="Cambria" w:cs="Cambria"/>
          <w:b/>
          <w:bCs/>
          <w:sz w:val="28"/>
          <w:szCs w:val="28"/>
        </w:rPr>
      </w:pPr>
    </w:p>
    <w:p w:rsidR="00A410DC" w:rsidRDefault="00A410DC" w:rsidP="00912DC1">
      <w:pPr>
        <w:rPr>
          <w:rFonts w:ascii="Cambria" w:hAnsi="Cambria" w:cs="Cambria"/>
          <w:b/>
          <w:bCs/>
          <w:sz w:val="28"/>
          <w:szCs w:val="28"/>
        </w:rPr>
      </w:pPr>
    </w:p>
    <w:p w:rsidR="00A410DC" w:rsidRPr="008C4682" w:rsidRDefault="00A410DC" w:rsidP="00912DC1">
      <w:pPr>
        <w:rPr>
          <w:rFonts w:ascii="Cambria" w:hAnsi="Cambria" w:cs="Cambria"/>
          <w:b/>
          <w:bCs/>
        </w:rPr>
      </w:pPr>
      <w:r w:rsidRPr="008C4682">
        <w:rPr>
          <w:rFonts w:ascii="Cambria" w:hAnsi="Cambria" w:cs="Cambria"/>
          <w:b/>
          <w:bCs/>
        </w:rPr>
        <w:t>C. Aşağıdaki sorularda doğru olan seçenekleri işaretleyiniz.( Her soru 5 puan)</w:t>
      </w:r>
    </w:p>
    <w:p w:rsidR="00A410DC" w:rsidRPr="008C4682" w:rsidRDefault="00A410DC" w:rsidP="007D368A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</w:t>
      </w:r>
      <w:r w:rsidRPr="008C4682">
        <w:rPr>
          <w:rFonts w:ascii="Cambria" w:hAnsi="Cambria" w:cs="Cambria"/>
          <w:b/>
          <w:bCs/>
        </w:rPr>
        <w:t>1.</w:t>
      </w:r>
      <w:r w:rsidRPr="008C4682">
        <w:rPr>
          <w:rFonts w:ascii="Cambria" w:hAnsi="Cambria" w:cs="Cambria"/>
        </w:rPr>
        <w:t xml:space="preserve"> Aşağıdakilerden hangisi ışık kaynağı değildir?</w:t>
      </w:r>
    </w:p>
    <w:p w:rsidR="00A410DC" w:rsidRPr="008C4682" w:rsidRDefault="00A410DC" w:rsidP="007D368A">
      <w:pPr>
        <w:rPr>
          <w:rFonts w:ascii="Cambria" w:hAnsi="Cambria" w:cs="Cambria"/>
          <w:b/>
          <w:bCs/>
        </w:rPr>
      </w:pPr>
      <w:r w:rsidRPr="008C4682">
        <w:rPr>
          <w:rFonts w:ascii="Cambria" w:hAnsi="Cambria" w:cs="Cambria"/>
        </w:rPr>
        <w:t xml:space="preserve">           A) Güneş</w:t>
      </w:r>
      <w:r w:rsidRPr="008C4682">
        <w:rPr>
          <w:rFonts w:ascii="Cambria" w:hAnsi="Cambria" w:cs="Cambria"/>
        </w:rPr>
        <w:tab/>
        <w:t xml:space="preserve">                  B) yıldızlar</w:t>
      </w:r>
      <w:r w:rsidRPr="008C4682">
        <w:rPr>
          <w:rFonts w:ascii="Cambria" w:hAnsi="Cambria" w:cs="Cambria"/>
        </w:rPr>
        <w:tab/>
        <w:t xml:space="preserve">             C) şimşek</w:t>
      </w:r>
      <w:r w:rsidRPr="008C4682">
        <w:rPr>
          <w:rFonts w:ascii="Cambria" w:hAnsi="Cambria" w:cs="Cambria"/>
        </w:rPr>
        <w:tab/>
        <w:t xml:space="preserve">              D) Ay</w:t>
      </w:r>
    </w:p>
    <w:p w:rsidR="00A410DC" w:rsidRPr="008C4682" w:rsidRDefault="00A410DC" w:rsidP="008C4682">
      <w:pPr>
        <w:tabs>
          <w:tab w:val="left" w:pos="1548"/>
        </w:tabs>
        <w:rPr>
          <w:rFonts w:ascii="Cambria" w:hAnsi="Cambria" w:cs="Cambria"/>
          <w:b/>
          <w:bCs/>
        </w:rPr>
      </w:pPr>
      <w:r w:rsidRPr="008C4682">
        <w:rPr>
          <w:rFonts w:ascii="Cambria" w:hAnsi="Cambria" w:cs="Cambria"/>
          <w:b/>
          <w:bCs/>
        </w:rPr>
        <w:tab/>
      </w:r>
    </w:p>
    <w:p w:rsidR="00A410DC" w:rsidRPr="008C4682" w:rsidRDefault="00A410DC" w:rsidP="007D368A">
      <w:pPr>
        <w:rPr>
          <w:rFonts w:ascii="Cambria" w:hAnsi="Cambria" w:cs="Cambria"/>
        </w:rPr>
      </w:pPr>
      <w:r w:rsidRPr="008C4682">
        <w:rPr>
          <w:rFonts w:ascii="Cambria" w:hAnsi="Cambria" w:cs="Cambria"/>
          <w:b/>
          <w:bCs/>
        </w:rPr>
        <w:t xml:space="preserve">     2.</w:t>
      </w:r>
      <w:r w:rsidRPr="008C4682">
        <w:rPr>
          <w:rFonts w:ascii="Cambria" w:hAnsi="Cambria" w:cs="Cambria"/>
        </w:rPr>
        <w:t xml:space="preserve"> Aşağıdakilerden hangisi yapay ışık kaynağıdır?</w:t>
      </w:r>
    </w:p>
    <w:p w:rsidR="00A410DC" w:rsidRPr="008C4682" w:rsidRDefault="00A410DC" w:rsidP="007D368A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A) Ateş böceği</w:t>
      </w:r>
      <w:r w:rsidRPr="008C4682">
        <w:rPr>
          <w:rFonts w:ascii="Cambria" w:hAnsi="Cambria" w:cs="Cambria"/>
        </w:rPr>
        <w:tab/>
        <w:t xml:space="preserve">      B) Yıldırım</w:t>
      </w:r>
      <w:r w:rsidRPr="008C4682">
        <w:rPr>
          <w:rFonts w:ascii="Cambria" w:hAnsi="Cambria" w:cs="Cambria"/>
        </w:rPr>
        <w:tab/>
        <w:t xml:space="preserve">             C) El feneri</w:t>
      </w:r>
      <w:r w:rsidRPr="008C4682">
        <w:rPr>
          <w:rFonts w:ascii="Cambria" w:hAnsi="Cambria" w:cs="Cambria"/>
        </w:rPr>
        <w:tab/>
        <w:t xml:space="preserve">            D) Şimşek</w:t>
      </w:r>
    </w:p>
    <w:p w:rsidR="00A410DC" w:rsidRPr="008C4682" w:rsidRDefault="00A410DC" w:rsidP="007D368A">
      <w:pPr>
        <w:rPr>
          <w:rFonts w:ascii="Cambria" w:hAnsi="Cambria" w:cs="Cambria"/>
          <w:b/>
          <w:bCs/>
        </w:rPr>
      </w:pPr>
    </w:p>
    <w:p w:rsidR="00A410DC" w:rsidRPr="008C4682" w:rsidRDefault="00A410DC" w:rsidP="007D368A">
      <w:pPr>
        <w:rPr>
          <w:rFonts w:ascii="Cambria" w:hAnsi="Cambria" w:cs="Cambria"/>
        </w:rPr>
      </w:pPr>
      <w:r w:rsidRPr="008C4682">
        <w:rPr>
          <w:rFonts w:ascii="Cambria" w:hAnsi="Cambria" w:cs="Cambria"/>
          <w:b/>
          <w:bCs/>
        </w:rPr>
        <w:t xml:space="preserve">     3.</w:t>
      </w:r>
      <w:r w:rsidRPr="008C4682">
        <w:rPr>
          <w:rFonts w:ascii="Cambria" w:hAnsi="Cambria" w:cs="Cambria"/>
        </w:rPr>
        <w:t xml:space="preserve"> Çevremizdeki cisimlerin görebilmesi için aşağıdakilerden hangisinin gerçekleşmesi gerekir?</w:t>
      </w:r>
    </w:p>
    <w:p w:rsidR="00A410DC" w:rsidRPr="008C4682" w:rsidRDefault="00A410DC" w:rsidP="007D368A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A) Cisim çevresine ısı yaymalı</w:t>
      </w:r>
      <w:r w:rsidRPr="008C4682">
        <w:rPr>
          <w:rFonts w:ascii="Cambria" w:hAnsi="Cambria" w:cs="Cambria"/>
        </w:rPr>
        <w:tab/>
      </w:r>
      <w:r w:rsidRPr="008C4682">
        <w:rPr>
          <w:rFonts w:ascii="Cambria" w:hAnsi="Cambria" w:cs="Cambria"/>
        </w:rPr>
        <w:tab/>
      </w:r>
    </w:p>
    <w:p w:rsidR="00A410DC" w:rsidRPr="008C4682" w:rsidRDefault="00A410DC" w:rsidP="007D368A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B) Cisim çevresinden ısı almalı</w:t>
      </w:r>
    </w:p>
    <w:p w:rsidR="00A410DC" w:rsidRPr="008C4682" w:rsidRDefault="00A410DC" w:rsidP="007D368A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C) Cisimler ışık yaymalı ya da ışığı yansıtmalı</w:t>
      </w:r>
    </w:p>
    <w:p w:rsidR="00A410DC" w:rsidRPr="008C4682" w:rsidRDefault="00A410DC" w:rsidP="007D368A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D) Cisimler ısı yaymalı ya da ısıyı yansıtmalı</w:t>
      </w:r>
    </w:p>
    <w:p w:rsidR="00A410DC" w:rsidRPr="008C4682" w:rsidRDefault="00A410DC" w:rsidP="007D368A">
      <w:pPr>
        <w:rPr>
          <w:rFonts w:ascii="Cambria" w:hAnsi="Cambria" w:cs="Cambria"/>
        </w:rPr>
      </w:pPr>
    </w:p>
    <w:p w:rsidR="00A410DC" w:rsidRPr="008C4682" w:rsidRDefault="00A410DC" w:rsidP="00DF4647">
      <w:pPr>
        <w:rPr>
          <w:rFonts w:ascii="Cambria" w:hAnsi="Cambria" w:cs="Cambria"/>
        </w:rPr>
      </w:pPr>
      <w:r w:rsidRPr="008C4682">
        <w:rPr>
          <w:rFonts w:ascii="Cambria" w:hAnsi="Cambria" w:cs="Cambria"/>
          <w:b/>
          <w:bCs/>
        </w:rPr>
        <w:t xml:space="preserve">     4.</w:t>
      </w:r>
      <w:r w:rsidRPr="008C4682">
        <w:rPr>
          <w:rFonts w:ascii="Cambria" w:hAnsi="Cambria" w:cs="Cambria"/>
        </w:rPr>
        <w:t xml:space="preserve"> Ampulü icat eden bilim adamı kimdir?</w:t>
      </w:r>
    </w:p>
    <w:p w:rsidR="00A410DC" w:rsidRPr="008C4682" w:rsidRDefault="00A410DC" w:rsidP="00DF4647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A) Isaac Newton </w:t>
      </w:r>
      <w:r w:rsidRPr="008C4682">
        <w:rPr>
          <w:rFonts w:ascii="Cambria" w:hAnsi="Cambria" w:cs="Cambria"/>
        </w:rPr>
        <w:tab/>
        <w:t xml:space="preserve">                                              B) Thomas Edison</w:t>
      </w:r>
    </w:p>
    <w:p w:rsidR="00A410DC" w:rsidRPr="008C4682" w:rsidRDefault="00A410DC" w:rsidP="007D368A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C) Albert Einstein </w:t>
      </w:r>
      <w:r w:rsidRPr="008C4682">
        <w:rPr>
          <w:rFonts w:ascii="Cambria" w:hAnsi="Cambria" w:cs="Cambria"/>
        </w:rPr>
        <w:tab/>
      </w:r>
      <w:r w:rsidRPr="008C4682">
        <w:rPr>
          <w:rFonts w:ascii="Cambria" w:hAnsi="Cambria" w:cs="Cambria"/>
        </w:rPr>
        <w:tab/>
        <w:t xml:space="preserve">                       </w:t>
      </w:r>
      <w:r>
        <w:rPr>
          <w:rFonts w:ascii="Cambria" w:hAnsi="Cambria" w:cs="Cambria"/>
        </w:rPr>
        <w:t xml:space="preserve">          </w:t>
      </w:r>
      <w:bookmarkStart w:id="0" w:name="_GoBack"/>
      <w:bookmarkEnd w:id="0"/>
      <w:r w:rsidRPr="008C4682">
        <w:rPr>
          <w:rFonts w:ascii="Cambria" w:hAnsi="Cambria" w:cs="Cambria"/>
        </w:rPr>
        <w:t>D) Theodor Schwann</w:t>
      </w:r>
    </w:p>
    <w:p w:rsidR="00A410DC" w:rsidRPr="008C4682" w:rsidRDefault="00A410DC" w:rsidP="007D368A">
      <w:pPr>
        <w:rPr>
          <w:rFonts w:ascii="Cambria" w:hAnsi="Cambria" w:cs="Cambria"/>
          <w:b/>
          <w:bCs/>
        </w:rPr>
      </w:pPr>
    </w:p>
    <w:p w:rsidR="00A410DC" w:rsidRPr="008C4682" w:rsidRDefault="00A410DC" w:rsidP="00DF4647">
      <w:pPr>
        <w:rPr>
          <w:rFonts w:ascii="Cambria" w:hAnsi="Cambria" w:cs="Cambria"/>
        </w:rPr>
      </w:pPr>
      <w:r w:rsidRPr="008C4682">
        <w:rPr>
          <w:rFonts w:ascii="Cambria" w:hAnsi="Cambria" w:cs="Cambria"/>
          <w:b/>
          <w:bCs/>
        </w:rPr>
        <w:t xml:space="preserve">     5. </w:t>
      </w:r>
      <w:r w:rsidRPr="008C4682">
        <w:rPr>
          <w:rFonts w:ascii="Cambria" w:hAnsi="Cambria" w:cs="Cambria"/>
        </w:rPr>
        <w:t>Aşağıdaki eşleştirmelerden hangisi yanlıştır?</w:t>
      </w:r>
    </w:p>
    <w:p w:rsidR="00A410DC" w:rsidRPr="008C4682" w:rsidRDefault="00A410DC" w:rsidP="00DF4647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A) Rüzgâr sesi - doğal ses                                       B) Gitar sesi    - doğal ses</w:t>
      </w:r>
    </w:p>
    <w:p w:rsidR="00A410DC" w:rsidRPr="008C4682" w:rsidRDefault="00A410DC" w:rsidP="007D368A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C) Kuş sesi - doğal ses                                            D) Gök gürültüsü - doğal ses</w:t>
      </w:r>
    </w:p>
    <w:p w:rsidR="00A410DC" w:rsidRPr="008C4682" w:rsidRDefault="00A410DC" w:rsidP="007D368A">
      <w:pPr>
        <w:rPr>
          <w:rFonts w:ascii="Cambria" w:hAnsi="Cambria" w:cs="Cambria"/>
        </w:rPr>
      </w:pPr>
    </w:p>
    <w:p w:rsidR="00A410DC" w:rsidRPr="008C4682" w:rsidRDefault="00A410DC" w:rsidP="007D368A">
      <w:pPr>
        <w:rPr>
          <w:rFonts w:ascii="Cambria" w:hAnsi="Cambria" w:cs="Cambria"/>
        </w:rPr>
      </w:pPr>
      <w:r w:rsidRPr="008C4682">
        <w:rPr>
          <w:rFonts w:ascii="Cambria" w:hAnsi="Cambria" w:cs="Cambria"/>
          <w:b/>
          <w:bCs/>
        </w:rPr>
        <w:t xml:space="preserve">     6. </w:t>
      </w:r>
      <w:r w:rsidRPr="008C4682">
        <w:rPr>
          <w:rFonts w:ascii="Cambria" w:hAnsi="Cambria" w:cs="Cambria"/>
        </w:rPr>
        <w:t>Canlıların yaşamındaki en önemli ve en büyük ışık kaynağı aşağıdakilerden hangisidir?</w:t>
      </w:r>
    </w:p>
    <w:p w:rsidR="00A410DC" w:rsidRPr="008C4682" w:rsidRDefault="00A410DC" w:rsidP="00DF4647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A) Ay </w:t>
      </w:r>
      <w:r w:rsidRPr="008C4682">
        <w:rPr>
          <w:rFonts w:ascii="Cambria" w:hAnsi="Cambria" w:cs="Cambria"/>
        </w:rPr>
        <w:tab/>
      </w:r>
      <w:r w:rsidRPr="008C4682">
        <w:rPr>
          <w:rFonts w:ascii="Cambria" w:hAnsi="Cambria" w:cs="Cambria"/>
        </w:rPr>
        <w:tab/>
        <w:t xml:space="preserve">          B) Gezegenler                 C) Lambalar </w:t>
      </w:r>
      <w:r w:rsidRPr="008C4682">
        <w:rPr>
          <w:rFonts w:ascii="Cambria" w:hAnsi="Cambria" w:cs="Cambria"/>
        </w:rPr>
        <w:tab/>
        <w:t xml:space="preserve">      D) Güneş</w:t>
      </w:r>
    </w:p>
    <w:p w:rsidR="00A410DC" w:rsidRPr="008C4682" w:rsidRDefault="00A410DC" w:rsidP="007D368A">
      <w:pPr>
        <w:rPr>
          <w:rFonts w:ascii="Cambria" w:hAnsi="Cambria" w:cs="Cambria"/>
          <w:b/>
          <w:bCs/>
        </w:rPr>
      </w:pPr>
    </w:p>
    <w:p w:rsidR="00A410DC" w:rsidRPr="008C4682" w:rsidRDefault="00A410DC" w:rsidP="00DF4647">
      <w:pPr>
        <w:rPr>
          <w:rFonts w:ascii="Cambria" w:hAnsi="Cambria" w:cs="Cambria"/>
        </w:rPr>
      </w:pPr>
      <w:r w:rsidRPr="008C4682">
        <w:rPr>
          <w:rFonts w:ascii="Cambria" w:hAnsi="Cambria" w:cs="Cambria"/>
          <w:b/>
          <w:bCs/>
        </w:rPr>
        <w:t xml:space="preserve">     7. </w:t>
      </w:r>
      <w:r w:rsidRPr="008C4682">
        <w:rPr>
          <w:rFonts w:ascii="Cambria" w:hAnsi="Cambria" w:cs="Cambria"/>
        </w:rPr>
        <w:t>Aşağıda verilen ifadelerden hangisi yanlıştır?</w:t>
      </w:r>
    </w:p>
    <w:p w:rsidR="00A410DC" w:rsidRPr="008C4682" w:rsidRDefault="00A410DC" w:rsidP="00DF4647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A) Ses bir enerji türüdür.</w:t>
      </w:r>
    </w:p>
    <w:p w:rsidR="00A410DC" w:rsidRPr="008C4682" w:rsidRDefault="00A410DC" w:rsidP="00DF4647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B) Ses üreten cisimler titreşirler.</w:t>
      </w:r>
    </w:p>
    <w:p w:rsidR="00A410DC" w:rsidRPr="008C4682" w:rsidRDefault="00A410DC" w:rsidP="00DF4647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C) Ses kaynağından uzaklaştıkça sesin şiddeti artar.</w:t>
      </w:r>
    </w:p>
    <w:p w:rsidR="00A410DC" w:rsidRPr="008C4682" w:rsidRDefault="00A410DC" w:rsidP="00DF4647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D) Bazı cisimlerin ürettiği sesleri duyamayız.</w:t>
      </w:r>
    </w:p>
    <w:p w:rsidR="00A410DC" w:rsidRPr="008C4682" w:rsidRDefault="00A410DC" w:rsidP="007D368A">
      <w:pPr>
        <w:rPr>
          <w:rFonts w:ascii="Cambria" w:hAnsi="Cambria" w:cs="Cambria"/>
          <w:b/>
          <w:bCs/>
        </w:rPr>
      </w:pPr>
    </w:p>
    <w:p w:rsidR="00A410DC" w:rsidRPr="008C4682" w:rsidRDefault="00A410DC" w:rsidP="00C178B6">
      <w:pPr>
        <w:rPr>
          <w:rFonts w:ascii="Cambria" w:hAnsi="Cambria" w:cs="Cambria"/>
        </w:rPr>
      </w:pPr>
      <w:r w:rsidRPr="008C4682">
        <w:rPr>
          <w:rFonts w:ascii="Cambria" w:hAnsi="Cambria" w:cs="Cambria"/>
          <w:b/>
          <w:bCs/>
        </w:rPr>
        <w:t xml:space="preserve">     8. </w:t>
      </w:r>
      <w:r w:rsidRPr="008C4682">
        <w:rPr>
          <w:rFonts w:ascii="Cambria" w:hAnsi="Cambria" w:cs="Cambria"/>
        </w:rPr>
        <w:t xml:space="preserve">Sesin şiddetini artırmak için aşağıdakilerden hangisi kullanılmaz? </w:t>
      </w:r>
    </w:p>
    <w:p w:rsidR="00A410DC" w:rsidRPr="008C4682" w:rsidRDefault="00A410DC" w:rsidP="00C178B6">
      <w:pPr>
        <w:rPr>
          <w:rFonts w:ascii="Cambria" w:hAnsi="Cambria" w:cs="Cambria"/>
          <w:b/>
          <w:bCs/>
        </w:rPr>
      </w:pPr>
      <w:r w:rsidRPr="008C4682">
        <w:rPr>
          <w:rFonts w:ascii="Cambria" w:hAnsi="Cambria" w:cs="Cambria"/>
        </w:rPr>
        <w:t xml:space="preserve">          A) Megafon                  B) Mikrofon                 C) Kulak tıkacı              D)Hoparlör</w:t>
      </w:r>
    </w:p>
    <w:p w:rsidR="00A410DC" w:rsidRPr="008C4682" w:rsidRDefault="00A410DC" w:rsidP="007D368A">
      <w:pPr>
        <w:rPr>
          <w:rFonts w:ascii="Cambria" w:hAnsi="Cambria" w:cs="Cambria"/>
          <w:b/>
          <w:bCs/>
        </w:rPr>
      </w:pPr>
    </w:p>
    <w:p w:rsidR="00A410DC" w:rsidRPr="008C4682" w:rsidRDefault="00A410DC" w:rsidP="00C178B6">
      <w:pPr>
        <w:rPr>
          <w:rFonts w:ascii="Cambria" w:hAnsi="Cambria" w:cs="Cambria"/>
        </w:rPr>
      </w:pPr>
      <w:r w:rsidRPr="008C4682">
        <w:rPr>
          <w:rFonts w:ascii="Cambria" w:hAnsi="Cambria" w:cs="Cambria"/>
          <w:b/>
          <w:bCs/>
        </w:rPr>
        <w:t xml:space="preserve">     9.</w:t>
      </w:r>
      <w:r w:rsidRPr="008C4682">
        <w:rPr>
          <w:rFonts w:ascii="Cambria" w:hAnsi="Cambria" w:cs="Cambria"/>
        </w:rPr>
        <w:t xml:space="preserve"> Ses çıkaran her varlık ses kaynağıdır. Buna göre aşağıdakilerden hangisi ses kaynağı değildir?</w:t>
      </w:r>
    </w:p>
    <w:p w:rsidR="00A410DC" w:rsidRPr="008C4682" w:rsidRDefault="00A410DC" w:rsidP="00C178B6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A) İnsan</w:t>
      </w:r>
      <w:r w:rsidRPr="008C4682">
        <w:rPr>
          <w:rFonts w:ascii="Cambria" w:hAnsi="Cambria" w:cs="Cambria"/>
        </w:rPr>
        <w:tab/>
      </w:r>
      <w:r w:rsidRPr="008C4682">
        <w:rPr>
          <w:rFonts w:ascii="Cambria" w:hAnsi="Cambria" w:cs="Cambria"/>
        </w:rPr>
        <w:tab/>
        <w:t>B) Stetoskop</w:t>
      </w:r>
      <w:r w:rsidRPr="008C4682">
        <w:rPr>
          <w:rFonts w:ascii="Cambria" w:hAnsi="Cambria" w:cs="Cambria"/>
        </w:rPr>
        <w:tab/>
      </w:r>
      <w:r w:rsidRPr="008C4682">
        <w:rPr>
          <w:rFonts w:ascii="Cambria" w:hAnsi="Cambria" w:cs="Cambria"/>
        </w:rPr>
        <w:tab/>
        <w:t xml:space="preserve">  C) Rüzgâr</w:t>
      </w:r>
      <w:r w:rsidRPr="008C4682">
        <w:rPr>
          <w:rFonts w:ascii="Cambria" w:hAnsi="Cambria" w:cs="Cambria"/>
        </w:rPr>
        <w:tab/>
      </w:r>
      <w:r w:rsidRPr="008C4682">
        <w:rPr>
          <w:rFonts w:ascii="Cambria" w:hAnsi="Cambria" w:cs="Cambria"/>
        </w:rPr>
        <w:tab/>
        <w:t xml:space="preserve">     D) Hayvan</w:t>
      </w:r>
      <w:r w:rsidRPr="008C4682">
        <w:rPr>
          <w:rFonts w:ascii="Cambria" w:hAnsi="Cambria" w:cs="Cambria"/>
        </w:rPr>
        <w:tab/>
      </w:r>
    </w:p>
    <w:p w:rsidR="00A410DC" w:rsidRPr="008C4682" w:rsidRDefault="00A410DC" w:rsidP="007D368A">
      <w:pPr>
        <w:rPr>
          <w:rFonts w:ascii="Cambria" w:hAnsi="Cambria" w:cs="Cambria"/>
          <w:b/>
          <w:bCs/>
        </w:rPr>
      </w:pPr>
    </w:p>
    <w:p w:rsidR="00A410DC" w:rsidRPr="008C4682" w:rsidRDefault="00A410DC" w:rsidP="00C178B6">
      <w:pPr>
        <w:rPr>
          <w:rFonts w:ascii="Cambria" w:hAnsi="Cambria" w:cs="Cambria"/>
        </w:rPr>
      </w:pPr>
      <w:r w:rsidRPr="008C4682">
        <w:rPr>
          <w:rFonts w:ascii="Cambria" w:hAnsi="Cambria" w:cs="Cambria"/>
          <w:b/>
          <w:bCs/>
        </w:rPr>
        <w:t xml:space="preserve">     10.</w:t>
      </w:r>
      <w:r w:rsidRPr="008C4682">
        <w:rPr>
          <w:rFonts w:ascii="Cambria" w:hAnsi="Cambria" w:cs="Cambria"/>
        </w:rPr>
        <w:t xml:space="preserve"> Hangisi ses kirliliğini önlemek amacıyla alınan önlemlerden değildir?</w:t>
      </w:r>
    </w:p>
    <w:p w:rsidR="00A410DC" w:rsidRPr="008C4682" w:rsidRDefault="00A410DC" w:rsidP="00C178B6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A) Taşıtların kornalarını gereksiz yere kullanmamak. </w:t>
      </w:r>
    </w:p>
    <w:p w:rsidR="00A410DC" w:rsidRPr="008C4682" w:rsidRDefault="00A410DC" w:rsidP="00C178B6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B) İşitme güçlüğü çekenlerin işitme cihazı kullanması.</w:t>
      </w:r>
    </w:p>
    <w:p w:rsidR="00A410DC" w:rsidRPr="008C4682" w:rsidRDefault="00A410DC" w:rsidP="00C178B6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C) Binaların yapımında ses yalıtımına önem vermek. </w:t>
      </w:r>
    </w:p>
    <w:p w:rsidR="00A410DC" w:rsidRPr="008C4682" w:rsidRDefault="00A410DC" w:rsidP="007D368A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D) Gece geç saatlerde çok ses çıkaran aletleri çalıştırmamak.</w:t>
      </w:r>
    </w:p>
    <w:p w:rsidR="00A410DC" w:rsidRPr="008C4682" w:rsidRDefault="00A410DC" w:rsidP="007D368A">
      <w:pPr>
        <w:rPr>
          <w:rFonts w:ascii="Cambria" w:hAnsi="Cambria" w:cs="Cambria"/>
        </w:rPr>
      </w:pPr>
    </w:p>
    <w:p w:rsidR="00A410DC" w:rsidRPr="008C4682" w:rsidRDefault="00A410DC" w:rsidP="00C178B6">
      <w:pPr>
        <w:rPr>
          <w:rFonts w:ascii="Cambria" w:hAnsi="Cambria" w:cs="Cambria"/>
        </w:rPr>
      </w:pPr>
      <w:r w:rsidRPr="008C4682">
        <w:rPr>
          <w:rFonts w:ascii="Cambria" w:hAnsi="Cambria" w:cs="Cambria"/>
          <w:b/>
          <w:bCs/>
        </w:rPr>
        <w:t xml:space="preserve">     11. </w:t>
      </w:r>
      <w:r w:rsidRPr="008C4682">
        <w:rPr>
          <w:rFonts w:ascii="Cambria" w:hAnsi="Cambria" w:cs="Cambria"/>
        </w:rPr>
        <w:t>Aşağıdaki olayların hangisinde çekme ve itme kuvveti birlikte verilmiştir?</w:t>
      </w:r>
    </w:p>
    <w:p w:rsidR="00A410DC" w:rsidRPr="008C4682" w:rsidRDefault="00A410DC" w:rsidP="00C178B6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 A) Rıfkı’nın çekmeceyi açıp kapaması      </w:t>
      </w:r>
      <w:r w:rsidRPr="008C4682">
        <w:rPr>
          <w:rFonts w:ascii="Cambria" w:hAnsi="Cambria" w:cs="Cambria"/>
        </w:rPr>
        <w:tab/>
        <w:t xml:space="preserve">     </w:t>
      </w:r>
      <w:r w:rsidRPr="008C4682">
        <w:rPr>
          <w:rFonts w:ascii="Cambria" w:hAnsi="Cambria" w:cs="Cambria"/>
        </w:rPr>
        <w:tab/>
        <w:t xml:space="preserve"> B) Haydar’ın çivi çakması</w:t>
      </w:r>
    </w:p>
    <w:p w:rsidR="00A410DC" w:rsidRPr="008C4682" w:rsidRDefault="00A410DC" w:rsidP="007D368A">
      <w:pPr>
        <w:rPr>
          <w:rFonts w:ascii="Cambria" w:hAnsi="Cambria" w:cs="Cambria"/>
          <w:b/>
          <w:bCs/>
        </w:rPr>
      </w:pPr>
      <w:r w:rsidRPr="008C4682">
        <w:rPr>
          <w:rFonts w:ascii="Cambria" w:hAnsi="Cambria" w:cs="Cambria"/>
        </w:rPr>
        <w:t xml:space="preserve">            C) Kezban’ın arkaya bakması</w:t>
      </w:r>
      <w:r w:rsidRPr="008C4682">
        <w:rPr>
          <w:rFonts w:ascii="Cambria" w:hAnsi="Cambria" w:cs="Cambria"/>
        </w:rPr>
        <w:tab/>
      </w:r>
      <w:r w:rsidRPr="008C4682">
        <w:rPr>
          <w:rFonts w:ascii="Cambria" w:hAnsi="Cambria" w:cs="Cambria"/>
        </w:rPr>
        <w:tab/>
        <w:t xml:space="preserve">             D) Kazım’ın kazak ipini sökmesi</w:t>
      </w:r>
    </w:p>
    <w:p w:rsidR="00A410DC" w:rsidRPr="008C4682" w:rsidRDefault="00A410DC" w:rsidP="007D368A">
      <w:pPr>
        <w:rPr>
          <w:rFonts w:ascii="Cambria" w:hAnsi="Cambria" w:cs="Cambria"/>
          <w:b/>
          <w:bCs/>
        </w:rPr>
      </w:pPr>
    </w:p>
    <w:p w:rsidR="00A410DC" w:rsidRPr="008C4682" w:rsidRDefault="00A410DC" w:rsidP="00DC1329">
      <w:pPr>
        <w:rPr>
          <w:rFonts w:ascii="Cambria" w:hAnsi="Cambria" w:cs="Cambria"/>
        </w:rPr>
      </w:pPr>
      <w:r w:rsidRPr="008C4682">
        <w:rPr>
          <w:rFonts w:ascii="Cambria" w:hAnsi="Cambria" w:cs="Cambria"/>
          <w:b/>
          <w:bCs/>
        </w:rPr>
        <w:t xml:space="preserve">     12.</w:t>
      </w:r>
      <w:r w:rsidRPr="008C4682">
        <w:rPr>
          <w:rFonts w:ascii="Cambria" w:hAnsi="Cambria" w:cs="Cambria"/>
        </w:rPr>
        <w:t xml:space="preserve"> Aşağıdakilerden hangisi yer değiştirmeden hareket etmektedir? </w:t>
      </w:r>
    </w:p>
    <w:p w:rsidR="00A410DC" w:rsidRPr="008C4682" w:rsidRDefault="00A410DC" w:rsidP="00DC1329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A)  Kedinin peşinden koşan köpek</w:t>
      </w:r>
    </w:p>
    <w:p w:rsidR="00A410DC" w:rsidRPr="008C4682" w:rsidRDefault="00A410DC" w:rsidP="00DC1329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B)  Çiçekten çiçeğe dolaşan kelebek</w:t>
      </w:r>
    </w:p>
    <w:p w:rsidR="00A410DC" w:rsidRPr="008C4682" w:rsidRDefault="00A410DC" w:rsidP="00DC1329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C)  Yönünü güneşe döndüren çiçek</w:t>
      </w:r>
    </w:p>
    <w:p w:rsidR="00A410DC" w:rsidRPr="008C4682" w:rsidRDefault="00A410DC" w:rsidP="00DC1329">
      <w:pPr>
        <w:rPr>
          <w:rFonts w:ascii="Cambria" w:hAnsi="Cambria" w:cs="Cambria"/>
        </w:rPr>
      </w:pPr>
      <w:r w:rsidRPr="008C4682">
        <w:rPr>
          <w:rFonts w:ascii="Cambria" w:hAnsi="Cambria" w:cs="Cambria"/>
        </w:rPr>
        <w:t xml:space="preserve">           D)  Avcıya vurulmamak için kaçan ördek</w:t>
      </w:r>
    </w:p>
    <w:p w:rsidR="00A410DC" w:rsidRPr="008C4682" w:rsidRDefault="00A410DC" w:rsidP="00DC1329">
      <w:pPr>
        <w:rPr>
          <w:rFonts w:ascii="Cambria" w:hAnsi="Cambria" w:cs="Cambria"/>
          <w:b/>
          <w:bCs/>
        </w:rPr>
      </w:pPr>
      <w:r w:rsidRPr="008C4682">
        <w:rPr>
          <w:rFonts w:ascii="Cambria" w:hAnsi="Cambria" w:cs="Cambria"/>
          <w:b/>
          <w:bCs/>
        </w:rPr>
        <w:t xml:space="preserve"> </w:t>
      </w:r>
    </w:p>
    <w:p w:rsidR="00A410DC" w:rsidRPr="008C4682" w:rsidRDefault="00A410DC" w:rsidP="00642AA5">
      <w:pPr>
        <w:jc w:val="center"/>
        <w:rPr>
          <w:rFonts w:ascii="Cambria" w:hAnsi="Cambria" w:cs="Cambria"/>
        </w:rPr>
      </w:pPr>
      <w:r w:rsidRPr="008C4682">
        <w:rPr>
          <w:rFonts w:ascii="Cambria" w:hAnsi="Cambria" w:cs="Cambria"/>
        </w:rPr>
        <w:t>BAŞARILAR DİLERİM</w:t>
      </w:r>
    </w:p>
    <w:p w:rsidR="00A410DC" w:rsidRPr="008C4682" w:rsidRDefault="00A410DC" w:rsidP="00A057FA">
      <w:pPr>
        <w:rPr>
          <w:rFonts w:ascii="Cambria" w:hAnsi="Cambria" w:cs="Cambria"/>
        </w:rPr>
      </w:pPr>
      <w:hyperlink r:id="rId5" w:history="1">
        <w:r w:rsidRPr="004731CB">
          <w:rPr>
            <w:rStyle w:val="Hyperlink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</w:p>
    <w:sectPr w:rsidR="00A410DC" w:rsidRPr="008C4682" w:rsidSect="00912DC1">
      <w:pgSz w:w="11906" w:h="16838"/>
      <w:pgMar w:top="851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4441D"/>
    <w:multiLevelType w:val="hybridMultilevel"/>
    <w:tmpl w:val="7AB2686E"/>
    <w:lvl w:ilvl="0" w:tplc="2DEC0A6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2568"/>
    <w:rsid w:val="000922D1"/>
    <w:rsid w:val="0012432E"/>
    <w:rsid w:val="00197C57"/>
    <w:rsid w:val="001A16C8"/>
    <w:rsid w:val="002073D0"/>
    <w:rsid w:val="004731CB"/>
    <w:rsid w:val="004917BB"/>
    <w:rsid w:val="00642AA5"/>
    <w:rsid w:val="0072200B"/>
    <w:rsid w:val="00772568"/>
    <w:rsid w:val="007D368A"/>
    <w:rsid w:val="008C4682"/>
    <w:rsid w:val="00912DC1"/>
    <w:rsid w:val="0099626B"/>
    <w:rsid w:val="00A057FA"/>
    <w:rsid w:val="00A410DC"/>
    <w:rsid w:val="00AC72E3"/>
    <w:rsid w:val="00C178B6"/>
    <w:rsid w:val="00C32651"/>
    <w:rsid w:val="00D22E2E"/>
    <w:rsid w:val="00DC1329"/>
    <w:rsid w:val="00DF4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56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C4682"/>
    <w:pPr>
      <w:ind w:left="720"/>
    </w:pPr>
  </w:style>
  <w:style w:type="character" w:styleId="Hyperlink">
    <w:name w:val="Hyperlink"/>
    <w:basedOn w:val="DefaultParagraphFont"/>
    <w:uiPriority w:val="99"/>
    <w:rsid w:val="00A057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87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734</Words>
  <Characters>4190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Normal XP Sp3</dc:creator>
  <cp:keywords>www.sorubak.com</cp:keywords>
  <dc:description/>
  <cp:lastModifiedBy>edanur</cp:lastModifiedBy>
  <cp:revision>3</cp:revision>
  <cp:lastPrinted>2015-03-12T09:01:00Z</cp:lastPrinted>
  <dcterms:created xsi:type="dcterms:W3CDTF">2015-03-12T09:01:00Z</dcterms:created>
  <dcterms:modified xsi:type="dcterms:W3CDTF">2015-03-14T12:02:00Z</dcterms:modified>
  <cp:category>www.sorubak.com</cp:category>
  <cp:contentType>www.sorubak.com</cp:contentType>
</cp:coreProperties>
</file>