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53"/>
        <w:tblW w:w="1073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0A0"/>
      </w:tblPr>
      <w:tblGrid>
        <w:gridCol w:w="6239"/>
        <w:gridCol w:w="4497"/>
      </w:tblGrid>
      <w:tr w:rsidR="00866DA9" w:rsidRPr="00E73AC5">
        <w:trPr>
          <w:trHeight w:val="711"/>
        </w:trPr>
        <w:tc>
          <w:tcPr>
            <w:tcW w:w="10736" w:type="dxa"/>
            <w:gridSpan w:val="2"/>
          </w:tcPr>
          <w:p w:rsidR="00866DA9" w:rsidRPr="00E73AC5" w:rsidRDefault="00866DA9" w:rsidP="00AB5394">
            <w:pPr>
              <w:jc w:val="center"/>
              <w:rPr>
                <w:rFonts w:ascii="Comic Sans MS" w:hAnsi="Comic Sans MS" w:cs="Comic Sans MS"/>
                <w:b/>
                <w:bCs/>
                <w:lang w:eastAsia="en-US"/>
              </w:rPr>
            </w:pPr>
            <w:r>
              <w:rPr>
                <w:rFonts w:ascii="Comic Sans MS" w:hAnsi="Comic Sans MS" w:cs="Comic Sans MS"/>
                <w:b/>
                <w:bCs/>
              </w:rPr>
              <w:t xml:space="preserve">2014-2015 </w:t>
            </w:r>
            <w:r w:rsidRPr="00E73AC5">
              <w:rPr>
                <w:rFonts w:ascii="Comic Sans MS" w:hAnsi="Comic Sans MS" w:cs="Comic Sans MS"/>
                <w:b/>
                <w:bCs/>
              </w:rPr>
              <w:t xml:space="preserve"> EĞİTİM-ÖĞRETİM YILI </w:t>
            </w:r>
            <w:r>
              <w:rPr>
                <w:rFonts w:ascii="Comic Sans MS" w:hAnsi="Comic Sans MS" w:cs="Comic Sans MS"/>
                <w:b/>
                <w:bCs/>
              </w:rPr>
              <w:t>………………………</w:t>
            </w:r>
            <w:r w:rsidRPr="00E73AC5">
              <w:rPr>
                <w:rFonts w:ascii="Comic Sans MS" w:hAnsi="Comic Sans MS" w:cs="Comic Sans MS"/>
                <w:b/>
                <w:bCs/>
              </w:rPr>
              <w:t>İLKOKULU 4-</w:t>
            </w:r>
            <w:r>
              <w:rPr>
                <w:rFonts w:ascii="Comic Sans MS" w:hAnsi="Comic Sans MS" w:cs="Comic Sans MS"/>
                <w:b/>
                <w:bCs/>
              </w:rPr>
              <w:t>……</w:t>
            </w:r>
            <w:r w:rsidRPr="00E73AC5">
              <w:rPr>
                <w:rFonts w:ascii="Comic Sans MS" w:hAnsi="Comic Sans MS" w:cs="Comic Sans MS"/>
                <w:b/>
                <w:bCs/>
              </w:rPr>
              <w:t xml:space="preserve"> SINIFI</w:t>
            </w:r>
          </w:p>
          <w:p w:rsidR="00866DA9" w:rsidRPr="00E73AC5" w:rsidRDefault="00866DA9" w:rsidP="00AB5394">
            <w:pPr>
              <w:jc w:val="center"/>
              <w:rPr>
                <w:rFonts w:ascii="Comic Sans MS" w:hAnsi="Comic Sans MS" w:cs="Comic Sans MS"/>
                <w:b/>
                <w:bCs/>
                <w:lang w:eastAsia="en-US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FEN VE TEKNOLOJİ DERSİ 2.DÖNEM 1.YAZILI SINAVI</w:t>
            </w:r>
          </w:p>
        </w:tc>
      </w:tr>
      <w:tr w:rsidR="00866DA9" w:rsidRPr="00E73AC5">
        <w:trPr>
          <w:trHeight w:val="309"/>
        </w:trPr>
        <w:tc>
          <w:tcPr>
            <w:tcW w:w="6239" w:type="dxa"/>
          </w:tcPr>
          <w:p w:rsidR="00866DA9" w:rsidRPr="00E73AC5" w:rsidRDefault="00866DA9" w:rsidP="00AB5394">
            <w:pPr>
              <w:rPr>
                <w:rFonts w:ascii="Comic Sans MS" w:hAnsi="Comic Sans MS" w:cs="Comic Sans MS"/>
                <w:b/>
                <w:bCs/>
                <w:lang w:eastAsia="en-US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ADI-SOYADI:</w:t>
            </w:r>
          </w:p>
        </w:tc>
        <w:tc>
          <w:tcPr>
            <w:tcW w:w="4497" w:type="dxa"/>
          </w:tcPr>
          <w:p w:rsidR="00866DA9" w:rsidRPr="00E73AC5" w:rsidRDefault="00866DA9" w:rsidP="00AB5394">
            <w:pPr>
              <w:rPr>
                <w:rFonts w:ascii="Comic Sans MS" w:hAnsi="Comic Sans MS" w:cs="Comic Sans MS"/>
                <w:b/>
                <w:bCs/>
                <w:lang w:eastAsia="en-US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TARİH:</w:t>
            </w:r>
          </w:p>
        </w:tc>
      </w:tr>
      <w:tr w:rsidR="00866DA9" w:rsidRPr="00E73AC5">
        <w:trPr>
          <w:trHeight w:val="171"/>
        </w:trPr>
        <w:tc>
          <w:tcPr>
            <w:tcW w:w="6239" w:type="dxa"/>
          </w:tcPr>
          <w:p w:rsidR="00866DA9" w:rsidRPr="00E73AC5" w:rsidRDefault="00866DA9" w:rsidP="00AB5394">
            <w:pPr>
              <w:rPr>
                <w:rFonts w:ascii="Comic Sans MS" w:hAnsi="Comic Sans MS" w:cs="Comic Sans MS"/>
                <w:b/>
                <w:bCs/>
                <w:lang w:eastAsia="en-US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NUMARASI:</w:t>
            </w:r>
            <w:bookmarkStart w:id="0" w:name="_GoBack"/>
            <w:bookmarkEnd w:id="0"/>
          </w:p>
        </w:tc>
        <w:tc>
          <w:tcPr>
            <w:tcW w:w="4497" w:type="dxa"/>
          </w:tcPr>
          <w:p w:rsidR="00866DA9" w:rsidRPr="00E73AC5" w:rsidRDefault="00866DA9" w:rsidP="00AB5394">
            <w:pPr>
              <w:rPr>
                <w:rFonts w:ascii="Comic Sans MS" w:hAnsi="Comic Sans MS" w:cs="Comic Sans MS"/>
                <w:b/>
                <w:bCs/>
                <w:lang w:eastAsia="en-US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PUAN:</w:t>
            </w:r>
          </w:p>
        </w:tc>
      </w:tr>
    </w:tbl>
    <w:p w:rsidR="00866DA9" w:rsidRPr="00E73AC5" w:rsidRDefault="00866DA9" w:rsidP="008625B6">
      <w:pPr>
        <w:rPr>
          <w:rFonts w:ascii="Comic Sans MS" w:hAnsi="Comic Sans MS" w:cs="Comic Sans MS"/>
          <w:b/>
          <w:bCs/>
          <w:i/>
          <w:iCs/>
          <w:color w:val="002060"/>
        </w:rPr>
      </w:pPr>
      <w:r w:rsidRPr="00E73AC5">
        <w:rPr>
          <w:rFonts w:ascii="Comic Sans MS" w:hAnsi="Comic Sans MS" w:cs="Comic Sans MS"/>
          <w:b/>
          <w:bCs/>
          <w:color w:val="000000"/>
        </w:rPr>
        <w:t>A</w:t>
      </w:r>
      <w:r w:rsidRPr="00E73AC5">
        <w:rPr>
          <w:rFonts w:ascii="Comic Sans MS" w:hAnsi="Comic Sans MS" w:cs="Comic Sans MS"/>
          <w:b/>
          <w:bCs/>
          <w:i/>
          <w:iCs/>
          <w:color w:val="000000"/>
        </w:rPr>
        <w:t>-  Aşağıdaki ifadelerden doğru olanların başına (D), yanlış olanların başına (Y) yazınız.(15 puan</w:t>
      </w:r>
      <w:r w:rsidRPr="00E73AC5">
        <w:rPr>
          <w:rFonts w:ascii="Comic Sans MS" w:hAnsi="Comic Sans MS" w:cs="Comic Sans MS"/>
          <w:b/>
          <w:bCs/>
          <w:i/>
          <w:iCs/>
          <w:color w:val="002060"/>
        </w:rPr>
        <w:t>)</w:t>
      </w:r>
    </w:p>
    <w:p w:rsidR="00866DA9" w:rsidRPr="00E73AC5" w:rsidRDefault="00866DA9" w:rsidP="008625B6">
      <w:pPr>
        <w:rPr>
          <w:rFonts w:ascii="Century Gothic" w:hAnsi="Century Gothic" w:cs="Century Gothic"/>
          <w:i/>
          <w:iCs/>
          <w:u w:val="single"/>
        </w:rPr>
      </w:pPr>
    </w:p>
    <w:p w:rsidR="00866DA9" w:rsidRPr="00E73AC5" w:rsidRDefault="00866DA9" w:rsidP="008625B6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group id="_x0000_s1026" style="position:absolute;left:0;text-align:left;margin-left:26.4pt;margin-top:2.25pt;width:27pt;height:76.4pt;z-index:251656704" coordorigin="9852,2769" coordsize="540,1734">
            <v:oval id="_x0000_s1027" style="position:absolute;left:9852;top:3803;width:540;height:356" strokeweight="1pt"/>
            <v:oval id="_x0000_s1028" style="position:absolute;left:9852;top:4147;width:540;height:356" strokeweight="1pt"/>
            <v:oval id="_x0000_s1029" style="position:absolute;left:9852;top:3458;width:540;height:356" strokeweight="1pt"/>
            <v:oval id="_x0000_s1030" style="position:absolute;left:9852;top:3114;width:540;height:356" strokeweight="1pt"/>
            <v:oval id="_x0000_s1031" style="position:absolute;left:9852;top:2769;width:540;height:356" strokeweight="1pt"/>
          </v:group>
        </w:pict>
      </w:r>
      <w:r w:rsidRPr="00E73AC5">
        <w:rPr>
          <w:rFonts w:ascii="Comic Sans MS" w:hAnsi="Comic Sans MS" w:cs="Comic Sans MS"/>
          <w:b/>
          <w:bCs/>
          <w:i/>
          <w:iCs/>
        </w:rPr>
        <w:t xml:space="preserve">     </w:t>
      </w:r>
      <w:r w:rsidRPr="00E73AC5">
        <w:rPr>
          <w:rFonts w:ascii="Comic Sans MS" w:eastAsia="HelveticaT" w:hAnsi="Comic Sans MS" w:cs="Comic Sans MS"/>
          <w:b/>
          <w:bCs/>
        </w:rPr>
        <w:t>Ses kirliliğine gürültü denir.</w:t>
      </w:r>
    </w:p>
    <w:p w:rsidR="00866DA9" w:rsidRPr="00E73AC5" w:rsidRDefault="00866DA9" w:rsidP="008625B6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     Ses ve ışık da bir çeşit enerji türüdür.</w:t>
      </w:r>
    </w:p>
    <w:p w:rsidR="00866DA9" w:rsidRPr="00E73AC5" w:rsidRDefault="00866DA9" w:rsidP="008625B6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     Bir cismin sabit bir noktaya göre yerinin ya da konumunun değişmesine hareket denir.</w:t>
      </w:r>
    </w:p>
    <w:p w:rsidR="00866DA9" w:rsidRPr="00E73AC5" w:rsidRDefault="00866DA9" w:rsidP="008625B6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group id="_x0000_s1032" style="position:absolute;left:0;text-align:left;margin-left:30pt;margin-top:6.25pt;width:27pt;height:158.1pt;z-index:251657728" coordorigin="4451,8231" coordsize="540,3600">
            <v:oval id="_x0000_s1033" style="position:absolute;left:4451;top:9311;width:540;height:360" strokeweight="1pt"/>
            <v:oval id="_x0000_s1034" style="position:absolute;left:4451;top:9671;width:540;height:360" strokeweight="1pt"/>
            <v:oval id="_x0000_s1035" style="position:absolute;left:4451;top:10031;width:540;height:360" strokeweight="1pt"/>
            <v:oval id="_x0000_s1036" style="position:absolute;left:4451;top:10391;width:540;height:360" strokeweight="1pt"/>
            <v:oval id="_x0000_s1037" style="position:absolute;left:4451;top:8951;width:540;height:360" strokeweight="1pt"/>
            <v:oval id="_x0000_s1038" style="position:absolute;left:4451;top:10751;width:540;height:360" strokeweight="1pt"/>
            <v:oval id="_x0000_s1039" style="position:absolute;left:4451;top:8591;width:540;height:360" strokeweight="1pt"/>
            <v:oval id="_x0000_s1040" style="position:absolute;left:4451;top:11111;width:540;height:360" strokeweight="1pt"/>
            <v:oval id="_x0000_s1041" style="position:absolute;left:4451;top:8231;width:540;height:360" strokeweight="1pt"/>
            <v:oval id="_x0000_s1042" style="position:absolute;left:4451;top:11471;width:540;height:360" strokeweight="1pt"/>
          </v:group>
        </w:pict>
      </w:r>
      <w:r w:rsidRPr="00E73AC5">
        <w:rPr>
          <w:rFonts w:ascii="Comic Sans MS" w:hAnsi="Comic Sans MS" w:cs="Comic Sans MS"/>
          <w:b/>
          <w:bCs/>
        </w:rPr>
        <w:t xml:space="preserve">     Maddeleri görebilmemiz için ışık gereklidir.</w:t>
      </w:r>
    </w:p>
    <w:p w:rsidR="00866DA9" w:rsidRPr="00E73AC5" w:rsidRDefault="00866DA9" w:rsidP="008625B6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     Ayna bir ışık kaynağıdır.</w:t>
      </w:r>
    </w:p>
    <w:p w:rsidR="00866DA9" w:rsidRPr="00E73AC5" w:rsidRDefault="00866DA9" w:rsidP="008625B6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     Güneş, yıldızlar ve ateş böceği yapay ışık kaynağıdır.</w:t>
      </w:r>
    </w:p>
    <w:p w:rsidR="00866DA9" w:rsidRPr="00E73AC5" w:rsidRDefault="00866DA9" w:rsidP="008625B6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     Ses boşlukta yayılmaz.</w:t>
      </w:r>
    </w:p>
    <w:p w:rsidR="00866DA9" w:rsidRPr="00E73AC5" w:rsidRDefault="00866DA9" w:rsidP="008625B6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     Rüzgârın, derenin, şelalenin, yağmurun, kuşların sesi yapay seslerdir.</w:t>
      </w:r>
    </w:p>
    <w:p w:rsidR="00866DA9" w:rsidRPr="00E73AC5" w:rsidRDefault="00866DA9" w:rsidP="008625B6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     </w:t>
      </w:r>
      <w:r w:rsidRPr="00E73AC5">
        <w:rPr>
          <w:rFonts w:ascii="Comic Sans MS" w:eastAsia="HelveticaT" w:hAnsi="Comic Sans MS" w:cs="Comic Sans MS"/>
          <w:b/>
          <w:bCs/>
        </w:rPr>
        <w:t>Yetişkin bir insan iskeletinde yaklaşık 206 kemik bulunur.</w:t>
      </w:r>
    </w:p>
    <w:p w:rsidR="00866DA9" w:rsidRPr="00E73AC5" w:rsidRDefault="00866DA9" w:rsidP="008625B6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group id="_x0000_s1043" style="position:absolute;left:0;text-align:left;margin-left:30pt;margin-top:21.1pt;width:27pt;height:76.4pt;z-index:251660800" coordorigin="9852,2769" coordsize="540,1734">
            <v:oval id="_x0000_s1044" style="position:absolute;left:9852;top:3803;width:540;height:356" strokeweight="1pt"/>
            <v:oval id="_x0000_s1045" style="position:absolute;left:9852;top:4147;width:540;height:356" strokeweight="1pt"/>
            <v:oval id="_x0000_s1046" style="position:absolute;left:9852;top:3458;width:540;height:356" strokeweight="1pt"/>
            <v:oval id="_x0000_s1047" style="position:absolute;left:9852;top:3114;width:540;height:356" strokeweight="1pt"/>
            <v:oval id="_x0000_s1048" style="position:absolute;left:9852;top:2769;width:540;height:356" strokeweight="1pt"/>
          </v:group>
        </w:pict>
      </w:r>
      <w:r w:rsidRPr="00E73AC5">
        <w:rPr>
          <w:rFonts w:ascii="Comic Sans MS" w:hAnsi="Comic Sans MS" w:cs="Comic Sans MS"/>
          <w:b/>
          <w:bCs/>
        </w:rPr>
        <w:t xml:space="preserve">     Sıcaklığı mL ile ifade ederiz.</w:t>
      </w:r>
    </w:p>
    <w:p w:rsidR="00866DA9" w:rsidRPr="00E73AC5" w:rsidRDefault="00866DA9" w:rsidP="008625B6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     </w:t>
      </w:r>
      <w:r w:rsidRPr="00E73AC5">
        <w:rPr>
          <w:rFonts w:ascii="Comic Sans MS" w:eastAsia="HelveticaT" w:hAnsi="Comic Sans MS" w:cs="Comic Sans MS"/>
          <w:b/>
          <w:bCs/>
        </w:rPr>
        <w:t>Güneş’e doğrudan bakmak göz sağlığımız için faydalıdır.</w:t>
      </w:r>
    </w:p>
    <w:p w:rsidR="00866DA9" w:rsidRPr="00E73AC5" w:rsidRDefault="00866DA9" w:rsidP="008625B6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     Megafon ve hoparlör gibi araçlar sesin şiddetini arttırır.</w:t>
      </w:r>
    </w:p>
    <w:p w:rsidR="00866DA9" w:rsidRPr="00E73AC5" w:rsidRDefault="00866DA9" w:rsidP="008625B6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oval id="_x0000_s1049" style="position:absolute;left:0;text-align:left;margin-left:30pt;margin-top:24pt;width:24pt;height:18pt;z-index:251659776"/>
        </w:pict>
      </w:r>
      <w:r w:rsidRPr="00E73AC5">
        <w:rPr>
          <w:rFonts w:ascii="Comic Sans MS" w:hAnsi="Comic Sans MS" w:cs="Comic Sans MS"/>
          <w:b/>
          <w:bCs/>
        </w:rPr>
        <w:t xml:space="preserve">     Ses her yöne dalgalar halinde yayılır.</w:t>
      </w:r>
    </w:p>
    <w:p w:rsidR="00866DA9" w:rsidRPr="00E73AC5" w:rsidRDefault="00866DA9" w:rsidP="008625B6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oval id="_x0000_s1050" style="position:absolute;left:0;text-align:left;margin-left:30pt;margin-top:25pt;width:24pt;height:18pt;z-index:251661824"/>
        </w:pict>
      </w:r>
      <w:r w:rsidRPr="00E73AC5">
        <w:rPr>
          <w:rFonts w:ascii="Comic Sans MS" w:hAnsi="Comic Sans MS" w:cs="Comic Sans MS"/>
          <w:b/>
          <w:bCs/>
        </w:rPr>
        <w:t xml:space="preserve">     Bazı kümes hayvanları ve köpekler insan kulağının duyamadığı titreşimleri duyarlar.</w:t>
      </w:r>
    </w:p>
    <w:p w:rsidR="00866DA9" w:rsidRPr="00E73AC5" w:rsidRDefault="00866DA9" w:rsidP="008300AC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roundrect id="_x0000_s1051" style="position:absolute;left:0;text-align:left;margin-left:32.7pt;margin-top:18.25pt;width:450.1pt;height:37.55pt;z-index:251653632" arcsize="10923f" fillcolor="none" strokeweight="3pt">
            <v:fill r:id="rId7" o:title="" type="pattern"/>
            <v:stroke linestyle="thinThin"/>
            <v:shadow color="#868686"/>
            <v:textbox style="mso-next-textbox:#_x0000_s1051">
              <w:txbxContent>
                <w:p w:rsidR="00866DA9" w:rsidRPr="005E5197" w:rsidRDefault="00866DA9" w:rsidP="008625B6">
                  <w:pPr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5E5197"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          İşitme  - ses – dört</w:t>
                  </w:r>
                  <w:r w:rsidRPr="005E5197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</w:rPr>
                    <w:t xml:space="preserve"> </w:t>
                  </w:r>
                  <w:r w:rsidRPr="005E5197"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20"/>
                      <w:szCs w:val="20"/>
                    </w:rPr>
                    <w:t>– yapay – üç - ışık – ampul -</w:t>
                  </w:r>
                  <w:r w:rsidRPr="005E5197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Yüksek ses </w:t>
                  </w:r>
                </w:p>
                <w:p w:rsidR="00866DA9" w:rsidRPr="005E5197" w:rsidRDefault="00866DA9" w:rsidP="008625B6">
                  <w:pPr>
                    <w:rPr>
                      <w:i/>
                      <w:iCs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E73AC5">
        <w:rPr>
          <w:rFonts w:ascii="Comic Sans MS" w:hAnsi="Comic Sans MS" w:cs="Comic Sans MS"/>
          <w:b/>
          <w:bCs/>
        </w:rPr>
        <w:t xml:space="preserve">     </w:t>
      </w:r>
      <w:r w:rsidRPr="00E73AC5">
        <w:rPr>
          <w:rFonts w:ascii="Comic Sans MS" w:eastAsia="HelveticaT" w:hAnsi="Comic Sans MS" w:cs="Comic Sans MS"/>
          <w:b/>
          <w:bCs/>
        </w:rPr>
        <w:t>Bebeklerin iskeletindeki kemik sayısı yetişkinlerden daha azdır.</w:t>
      </w:r>
    </w:p>
    <w:p w:rsidR="00866DA9" w:rsidRPr="00E73AC5" w:rsidRDefault="00866DA9" w:rsidP="008300AC">
      <w:pPr>
        <w:rPr>
          <w:rFonts w:ascii="Comic Sans MS" w:hAnsi="Comic Sans MS" w:cs="Comic Sans MS"/>
          <w:b/>
          <w:bCs/>
        </w:rPr>
      </w:pPr>
    </w:p>
    <w:p w:rsidR="00866DA9" w:rsidRPr="00E73AC5" w:rsidRDefault="00866DA9" w:rsidP="00AB5394">
      <w:pPr>
        <w:rPr>
          <w:rFonts w:ascii="Comic Sans MS" w:hAnsi="Comic Sans MS" w:cs="Comic Sans MS"/>
          <w:color w:val="000000"/>
        </w:rPr>
      </w:pPr>
      <w:r w:rsidRPr="00E73AC5">
        <w:rPr>
          <w:rFonts w:ascii="Comic Sans MS" w:hAnsi="Comic Sans MS" w:cs="Comic Sans MS"/>
          <w:b/>
          <w:bCs/>
        </w:rPr>
        <w:t xml:space="preserve">     </w:t>
      </w:r>
      <w:r w:rsidRPr="00E73AC5">
        <w:rPr>
          <w:rFonts w:ascii="Comic Sans MS" w:hAnsi="Comic Sans MS" w:cs="Comic Sans MS"/>
          <w:b/>
          <w:bCs/>
          <w:color w:val="000080"/>
        </w:rPr>
        <w:t xml:space="preserve">    </w:t>
      </w:r>
      <w:r w:rsidRPr="00E73AC5">
        <w:rPr>
          <w:rFonts w:ascii="Comic Sans MS" w:hAnsi="Comic Sans MS" w:cs="Comic Sans MS"/>
          <w:b/>
          <w:bCs/>
          <w:color w:val="000000"/>
        </w:rPr>
        <w:t xml:space="preserve">  2</w:t>
      </w:r>
      <w:r w:rsidRPr="00E73AC5">
        <w:rPr>
          <w:rFonts w:ascii="Tahoma" w:hAnsi="Tahoma" w:cs="Tahoma"/>
          <w:b/>
          <w:bCs/>
          <w:color w:val="000000"/>
        </w:rPr>
        <w:t xml:space="preserve">- </w:t>
      </w:r>
      <w:r w:rsidRPr="00E73AC5">
        <w:rPr>
          <w:rFonts w:ascii="Comic Sans MS" w:hAnsi="Comic Sans MS" w:cs="Comic Sans MS"/>
          <w:b/>
          <w:bCs/>
          <w:color w:val="000000"/>
        </w:rPr>
        <w:t>Boşlukları kutucuktaki uygun sözcüklerle tamamlayın.</w:t>
      </w:r>
      <w:r w:rsidRPr="00E73AC5">
        <w:rPr>
          <w:rFonts w:ascii="Comic Sans MS" w:hAnsi="Comic Sans MS" w:cs="Comic Sans MS"/>
          <w:color w:val="000000"/>
        </w:rPr>
        <w:t xml:space="preserve"> </w:t>
      </w:r>
      <w:r w:rsidRPr="00E73AC5">
        <w:rPr>
          <w:rFonts w:ascii="Comic Sans MS" w:hAnsi="Comic Sans MS" w:cs="Comic Sans MS"/>
          <w:b/>
          <w:bCs/>
          <w:color w:val="000000"/>
        </w:rPr>
        <w:t>(8 p)</w:t>
      </w:r>
    </w:p>
    <w:p w:rsidR="00866DA9" w:rsidRPr="00E73AC5" w:rsidRDefault="00866DA9" w:rsidP="00EE5043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eastAsia="HelveticaT" w:hAnsi="Comic Sans MS" w:cs="Comic Sans MS"/>
          <w:b/>
          <w:bCs/>
        </w:rPr>
        <w:t>İskeletimiz ………………………… bölümden meydana gelir.</w:t>
      </w:r>
    </w:p>
    <w:p w:rsidR="00866DA9" w:rsidRPr="00E73AC5" w:rsidRDefault="00866DA9" w:rsidP="00EE5043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  <w:color w:val="000000"/>
        </w:rPr>
        <w:t>………………………………………..bazen camların kırılmasına neden olabilir</w:t>
      </w:r>
      <w:r w:rsidRPr="00E73AC5">
        <w:rPr>
          <w:rFonts w:ascii="Comic Sans MS" w:hAnsi="Comic Sans MS" w:cs="Comic Sans MS"/>
          <w:b/>
          <w:bCs/>
        </w:rPr>
        <w:t>.</w:t>
      </w:r>
    </w:p>
    <w:p w:rsidR="00866DA9" w:rsidRPr="00E73AC5" w:rsidRDefault="00866DA9" w:rsidP="008863FF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>Güneş ve yıldızlar …………………………………………………………. kaynaklarıdır.</w:t>
      </w:r>
    </w:p>
    <w:p w:rsidR="00866DA9" w:rsidRPr="00E73AC5" w:rsidRDefault="00866DA9" w:rsidP="008863FF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>Kulağımızın duyabildiği titreşimlere ……………………. denir.</w:t>
      </w:r>
    </w:p>
    <w:p w:rsidR="00866DA9" w:rsidRPr="00E73AC5" w:rsidRDefault="00866DA9" w:rsidP="008863FF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>İskeletimizde ……………………… çeşit kemik vardır.</w:t>
      </w:r>
    </w:p>
    <w:p w:rsidR="00866DA9" w:rsidRPr="00E73AC5" w:rsidRDefault="00866DA9" w:rsidP="008863FF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>Köpek, yunus ve yarasa gibi hayvanların……………………………..duyuları gelişmiştir.</w:t>
      </w:r>
    </w:p>
    <w:p w:rsidR="00866DA9" w:rsidRPr="00E73AC5" w:rsidRDefault="00866DA9" w:rsidP="008863FF">
      <w:pPr>
        <w:pStyle w:val="ListParagraph"/>
        <w:numPr>
          <w:ilvl w:val="0"/>
          <w:numId w:val="6"/>
        </w:numPr>
        <w:jc w:val="both"/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>……………………………………1880 yılında Thomas Edison tarafından icat edilmiştir.</w:t>
      </w:r>
    </w:p>
    <w:p w:rsidR="00866DA9" w:rsidRPr="00E73AC5" w:rsidRDefault="00866DA9" w:rsidP="008863FF">
      <w:pPr>
        <w:pStyle w:val="ListParagraph"/>
        <w:numPr>
          <w:ilvl w:val="0"/>
          <w:numId w:val="6"/>
        </w:numPr>
        <w:jc w:val="both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rect id="_x0000_s1052" style="position:absolute;left:0;text-align:left;margin-left:271.05pt;margin-top:19.95pt;width:271.35pt;height:147.05pt;z-index:251655680" fillcolor="none" strokeweight="3pt">
            <v:fill r:id="rId7" o:title="" type="pattern"/>
            <v:stroke linestyle="thinThin"/>
            <v:textbox style="mso-next-textbox:#_x0000_s1052">
              <w:txbxContent>
                <w:p w:rsidR="00866DA9" w:rsidRPr="00E6609E" w:rsidRDefault="00866DA9" w:rsidP="008625B6">
                  <w:pPr>
                    <w:rPr>
                      <w:rFonts w:ascii="Comic Sans MS" w:hAnsi="Comic Sans MS" w:cs="Comic Sans M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6609E">
                    <w:rPr>
                      <w:rFonts w:ascii="Comic Sans MS" w:hAnsi="Comic Sans MS" w:cs="Comic Sans MS"/>
                      <w:b/>
                      <w:bCs/>
                      <w:color w:val="548DD4"/>
                    </w:rPr>
                    <w:t xml:space="preserve"> </w:t>
                  </w:r>
                  <w:r w:rsidRPr="00E6609E">
                    <w:rPr>
                      <w:rFonts w:ascii="Comic Sans MS" w:hAnsi="Comic Sans MS" w:cs="Comic Sans MS"/>
                      <w:b/>
                      <w:bCs/>
                      <w:color w:val="000000"/>
                      <w:sz w:val="22"/>
                      <w:szCs w:val="22"/>
                    </w:rPr>
                    <w:t>4-</w:t>
                  </w:r>
                  <w:r w:rsidRPr="00E6609E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>Işık kaynağı nedir? K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>aça ayrılır? Birer örnek</w:t>
                  </w:r>
                  <w:r w:rsidRPr="00E6609E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yazınız</w:t>
                  </w:r>
                  <w:r w:rsidRPr="00E6609E">
                    <w:rPr>
                      <w:b/>
                      <w:bCs/>
                      <w:color w:val="000000"/>
                    </w:rPr>
                    <w:t>.  (</w:t>
                  </w:r>
                  <w:r w:rsidRPr="00E6609E">
                    <w:rPr>
                      <w:rFonts w:ascii="Comic Sans MS" w:hAnsi="Comic Sans MS" w:cs="Comic Sans MS"/>
                      <w:b/>
                      <w:bCs/>
                      <w:color w:val="000000"/>
                      <w:sz w:val="22"/>
                      <w:szCs w:val="22"/>
                    </w:rPr>
                    <w:t>(5p)</w:t>
                  </w:r>
                </w:p>
                <w:p w:rsidR="00866DA9" w:rsidRPr="00675590" w:rsidRDefault="00866DA9" w:rsidP="008625B6">
                  <w:r>
                    <w:t>……………………………………………………..</w:t>
                  </w:r>
                </w:p>
                <w:p w:rsidR="00866DA9" w:rsidRPr="008A0B4B" w:rsidRDefault="00866DA9" w:rsidP="008625B6">
                  <w:r w:rsidRPr="00675590">
                    <w:t>……</w:t>
                  </w: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</w:p>
                <w:p w:rsidR="00866DA9" w:rsidRPr="00675590" w:rsidRDefault="00866DA9" w:rsidP="008625B6"/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left:0;text-align:left;margin-left:-1.6pt;margin-top:19.95pt;width:268.8pt;height:147.05pt;z-index:251654656" fillcolor="none" strokeweight="3pt">
            <v:fill r:id="rId7" o:title="" type="pattern"/>
            <v:stroke linestyle="thinThin"/>
            <v:textbox style="mso-next-textbox:#_x0000_s1053">
              <w:txbxContent>
                <w:p w:rsidR="00866DA9" w:rsidRPr="00E6609E" w:rsidRDefault="00866DA9" w:rsidP="008625B6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6609E">
                    <w:rPr>
                      <w:rFonts w:ascii="Comic Sans MS" w:hAnsi="Comic Sans MS" w:cs="Comic Sans MS"/>
                      <w:b/>
                      <w:bCs/>
                      <w:color w:val="000000"/>
                    </w:rPr>
                    <w:t xml:space="preserve"> 3-</w:t>
                  </w:r>
                  <w:r w:rsidRPr="00E6609E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>Ses kaynağı nedir? Ka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ça ayrılır? Birer örnek </w:t>
                  </w:r>
                  <w:r w:rsidRPr="00E6609E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>yazınız?(</w:t>
                  </w:r>
                  <w:r w:rsidRPr="00E6609E">
                    <w:rPr>
                      <w:rFonts w:ascii="Comic Sans MS" w:hAnsi="Comic Sans MS" w:cs="Comic Sans MS"/>
                      <w:b/>
                      <w:bCs/>
                      <w:color w:val="000000"/>
                      <w:sz w:val="22"/>
                      <w:szCs w:val="22"/>
                    </w:rPr>
                    <w:t>5p)</w:t>
                  </w:r>
                </w:p>
                <w:p w:rsidR="00866DA9" w:rsidRPr="00675590" w:rsidRDefault="00866DA9" w:rsidP="008625B6">
                  <w:r>
                    <w:t>…………………………………………………….</w:t>
                  </w:r>
                </w:p>
                <w:p w:rsidR="00866DA9" w:rsidRPr="00675590" w:rsidRDefault="00866DA9" w:rsidP="008625B6">
                  <w:r w:rsidRPr="00675590">
                    <w:t>……</w:t>
                  </w:r>
                  <w:r>
                    <w:t>………………………………………………</w:t>
                  </w:r>
                </w:p>
                <w:p w:rsidR="00866DA9" w:rsidRPr="00675590" w:rsidRDefault="00866DA9" w:rsidP="008625B6">
                  <w:r>
                    <w:t>……………………………………………………</w:t>
                  </w:r>
                </w:p>
                <w:p w:rsidR="00866DA9" w:rsidRPr="00406341" w:rsidRDefault="00866DA9" w:rsidP="008625B6"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</w:p>
                <w:p w:rsidR="00866DA9" w:rsidRPr="00675590" w:rsidRDefault="00866DA9" w:rsidP="008625B6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  <w:r w:rsidRPr="00E73AC5">
        <w:rPr>
          <w:rFonts w:ascii="Comic Sans MS" w:hAnsi="Comic Sans MS" w:cs="Comic Sans MS"/>
          <w:b/>
          <w:bCs/>
        </w:rPr>
        <w:t>Bir müzik aletinden ya da taşıtlardan çıkan ses ………………………….ses kaynağına örnektir.</w:t>
      </w:r>
    </w:p>
    <w:p w:rsidR="00866DA9" w:rsidRPr="00E73AC5" w:rsidRDefault="00866DA9" w:rsidP="008625B6">
      <w:pPr>
        <w:ind w:left="360"/>
        <w:jc w:val="both"/>
        <w:rPr>
          <w:rFonts w:ascii="Comic Sans MS" w:hAnsi="Comic Sans MS" w:cs="Comic Sans MS"/>
          <w:b/>
          <w:bCs/>
        </w:rPr>
      </w:pPr>
    </w:p>
    <w:p w:rsidR="00866DA9" w:rsidRPr="00E73AC5" w:rsidRDefault="00866DA9" w:rsidP="008625B6">
      <w:pPr>
        <w:tabs>
          <w:tab w:val="left" w:pos="7770"/>
        </w:tabs>
        <w:rPr>
          <w:rFonts w:ascii="Comic Sans MS" w:hAnsi="Comic Sans MS" w:cs="Comic Sans MS"/>
        </w:rPr>
      </w:pPr>
    </w:p>
    <w:p w:rsidR="00866DA9" w:rsidRPr="00E73AC5" w:rsidRDefault="00866DA9" w:rsidP="008625B6">
      <w:pPr>
        <w:tabs>
          <w:tab w:val="left" w:pos="7770"/>
        </w:tabs>
        <w:rPr>
          <w:rFonts w:ascii="Comic Sans MS" w:hAnsi="Comic Sans MS" w:cs="Comic Sans MS"/>
        </w:rPr>
      </w:pPr>
    </w:p>
    <w:p w:rsidR="00866DA9" w:rsidRPr="00E73AC5" w:rsidRDefault="00866DA9" w:rsidP="008625B6">
      <w:pPr>
        <w:tabs>
          <w:tab w:val="left" w:pos="7770"/>
        </w:tabs>
        <w:rPr>
          <w:rFonts w:ascii="Comic Sans MS" w:hAnsi="Comic Sans MS" w:cs="Comic Sans MS"/>
        </w:rPr>
      </w:pPr>
    </w:p>
    <w:p w:rsidR="00866DA9" w:rsidRPr="00E73AC5" w:rsidRDefault="00866DA9" w:rsidP="008625B6"/>
    <w:p w:rsidR="00866DA9" w:rsidRPr="00E73AC5" w:rsidRDefault="00866DA9" w:rsidP="008625B6"/>
    <w:p w:rsidR="00866DA9" w:rsidRPr="00E73AC5" w:rsidRDefault="00866DA9" w:rsidP="008625B6">
      <w:pPr>
        <w:rPr>
          <w:rFonts w:ascii="Comic Sans MS" w:hAnsi="Comic Sans MS" w:cs="Comic Sans MS"/>
          <w:color w:val="000080"/>
        </w:rPr>
      </w:pPr>
      <w:r w:rsidRPr="00E73AC5">
        <w:rPr>
          <w:rFonts w:ascii="Comic Sans MS" w:hAnsi="Comic Sans MS" w:cs="Comic Sans MS"/>
          <w:color w:val="000080"/>
        </w:rPr>
        <w:t xml:space="preserve">                                    </w:t>
      </w:r>
    </w:p>
    <w:p w:rsidR="00866DA9" w:rsidRPr="00E73AC5" w:rsidRDefault="00866DA9" w:rsidP="008625B6">
      <w:pPr>
        <w:rPr>
          <w:rFonts w:ascii="Comic Sans MS" w:hAnsi="Comic Sans MS" w:cs="Comic Sans MS"/>
          <w:color w:val="000080"/>
        </w:rPr>
      </w:pPr>
    </w:p>
    <w:p w:rsidR="00866DA9" w:rsidRPr="00E73AC5" w:rsidRDefault="00866DA9" w:rsidP="008625B6">
      <w:pPr>
        <w:rPr>
          <w:rFonts w:ascii="Comic Sans MS" w:hAnsi="Comic Sans MS" w:cs="Comic Sans MS"/>
          <w:color w:val="000080"/>
        </w:rPr>
      </w:pPr>
    </w:p>
    <w:p w:rsidR="00866DA9" w:rsidRPr="00E73AC5" w:rsidRDefault="00866DA9" w:rsidP="005E5197">
      <w:pPr>
        <w:pStyle w:val="NoSpacing"/>
        <w:numPr>
          <w:ilvl w:val="0"/>
          <w:numId w:val="3"/>
        </w:numPr>
        <w:spacing w:line="276" w:lineRule="auto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Aşağıdaki açıklamaları tanımları ile eşleştiriniz.(5p)  </w:t>
      </w:r>
    </w:p>
    <w:tbl>
      <w:tblPr>
        <w:tblpPr w:leftFromText="141" w:rightFromText="141" w:vertAnchor="text" w:horzAnchor="margin" w:tblpX="70" w:tblpY="181"/>
        <w:tblW w:w="0" w:type="auto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547"/>
        <w:gridCol w:w="7675"/>
        <w:gridCol w:w="425"/>
        <w:gridCol w:w="2157"/>
      </w:tblGrid>
      <w:tr w:rsidR="00866DA9" w:rsidRPr="00E73AC5">
        <w:trPr>
          <w:trHeight w:val="232"/>
        </w:trPr>
        <w:tc>
          <w:tcPr>
            <w:tcW w:w="547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1</w:t>
            </w:r>
          </w:p>
        </w:tc>
        <w:tc>
          <w:tcPr>
            <w:tcW w:w="7675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Otomobilin hareket etmesi</w:t>
            </w:r>
          </w:p>
        </w:tc>
        <w:tc>
          <w:tcPr>
            <w:tcW w:w="425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157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Aşağı-Yukarı</w:t>
            </w:r>
          </w:p>
        </w:tc>
      </w:tr>
      <w:tr w:rsidR="00866DA9" w:rsidRPr="00E73AC5">
        <w:trPr>
          <w:trHeight w:val="325"/>
        </w:trPr>
        <w:tc>
          <w:tcPr>
            <w:tcW w:w="547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2</w:t>
            </w:r>
          </w:p>
        </w:tc>
        <w:tc>
          <w:tcPr>
            <w:tcW w:w="7675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Duvar saatinde yelkovanın hareket etmesi</w:t>
            </w:r>
          </w:p>
        </w:tc>
        <w:tc>
          <w:tcPr>
            <w:tcW w:w="425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157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Sallanma</w:t>
            </w:r>
          </w:p>
        </w:tc>
      </w:tr>
      <w:tr w:rsidR="00866DA9" w:rsidRPr="00E73AC5">
        <w:trPr>
          <w:trHeight w:val="148"/>
        </w:trPr>
        <w:tc>
          <w:tcPr>
            <w:tcW w:w="547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3</w:t>
            </w:r>
          </w:p>
        </w:tc>
        <w:tc>
          <w:tcPr>
            <w:tcW w:w="7675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Asansörün hareketi</w:t>
            </w:r>
          </w:p>
        </w:tc>
        <w:tc>
          <w:tcPr>
            <w:tcW w:w="425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157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Dönme</w:t>
            </w:r>
          </w:p>
        </w:tc>
      </w:tr>
      <w:tr w:rsidR="00866DA9" w:rsidRPr="00E73AC5">
        <w:trPr>
          <w:trHeight w:val="185"/>
        </w:trPr>
        <w:tc>
          <w:tcPr>
            <w:tcW w:w="547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4</w:t>
            </w:r>
          </w:p>
        </w:tc>
        <w:tc>
          <w:tcPr>
            <w:tcW w:w="7675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Beşikte sallanan bebek</w:t>
            </w:r>
          </w:p>
        </w:tc>
        <w:tc>
          <w:tcPr>
            <w:tcW w:w="425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157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Yavaşlama</w:t>
            </w:r>
          </w:p>
        </w:tc>
      </w:tr>
      <w:tr w:rsidR="00866DA9" w:rsidRPr="00E73AC5">
        <w:trPr>
          <w:trHeight w:val="263"/>
        </w:trPr>
        <w:tc>
          <w:tcPr>
            <w:tcW w:w="547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5</w:t>
            </w:r>
          </w:p>
        </w:tc>
        <w:tc>
          <w:tcPr>
            <w:tcW w:w="7675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Okul servisinin frene basması</w:t>
            </w:r>
          </w:p>
        </w:tc>
        <w:tc>
          <w:tcPr>
            <w:tcW w:w="425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157" w:type="dxa"/>
          </w:tcPr>
          <w:p w:rsidR="00866DA9" w:rsidRPr="00E73AC5" w:rsidRDefault="00866DA9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Hızlanma</w:t>
            </w:r>
          </w:p>
        </w:tc>
      </w:tr>
    </w:tbl>
    <w:p w:rsidR="00866DA9" w:rsidRPr="00E73AC5" w:rsidRDefault="00866DA9" w:rsidP="00A83F60">
      <w:pPr>
        <w:rPr>
          <w:rFonts w:ascii="Calibri" w:hAnsi="Calibri" w:cs="Calibri"/>
          <w:i/>
          <w:iCs/>
        </w:rPr>
      </w:pPr>
    </w:p>
    <w:p w:rsidR="00866DA9" w:rsidRPr="00E73AC5" w:rsidRDefault="00866DA9" w:rsidP="00F131F9">
      <w:pPr>
        <w:autoSpaceDE w:val="0"/>
        <w:autoSpaceDN w:val="0"/>
        <w:adjustRightInd w:val="0"/>
        <w:rPr>
          <w:rFonts w:ascii="Calibri" w:hAnsi="Calibri" w:cs="Calibri"/>
          <w:b/>
          <w:bCs/>
          <w:i/>
          <w:iCs/>
        </w:rPr>
        <w:sectPr w:rsidR="00866DA9" w:rsidRPr="00E73AC5" w:rsidSect="005028CC">
          <w:headerReference w:type="default" r:id="rId8"/>
          <w:pgSz w:w="11906" w:h="16838"/>
          <w:pgMar w:top="851" w:right="312" w:bottom="238" w:left="510" w:header="0" w:footer="709" w:gutter="0"/>
          <w:cols w:space="708"/>
          <w:docGrid w:linePitch="360"/>
        </w:sectPr>
      </w:pPr>
    </w:p>
    <w:p w:rsidR="00866DA9" w:rsidRPr="00E73AC5" w:rsidRDefault="00866DA9" w:rsidP="0053243F">
      <w:pPr>
        <w:jc w:val="both"/>
        <w:rPr>
          <w:rFonts w:ascii="Comic Sans MS" w:hAnsi="Comic Sans MS" w:cs="Comic Sans MS"/>
          <w:b/>
          <w:bCs/>
          <w:color w:val="002060"/>
        </w:rPr>
      </w:pPr>
    </w:p>
    <w:p w:rsidR="00866DA9" w:rsidRPr="00E73AC5" w:rsidRDefault="00866DA9" w:rsidP="0053243F">
      <w:pPr>
        <w:jc w:val="both"/>
        <w:rPr>
          <w:rFonts w:ascii="Comic Sans MS" w:hAnsi="Comic Sans MS" w:cs="Comic Sans MS"/>
          <w:b/>
          <w:bCs/>
          <w:color w:val="002060"/>
        </w:rPr>
      </w:pPr>
    </w:p>
    <w:p w:rsidR="00866DA9" w:rsidRPr="00E73AC5" w:rsidRDefault="00866DA9" w:rsidP="0053243F">
      <w:p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>Maddenin hal değişim tablosunu çiziniz. (5p)</w:t>
      </w:r>
    </w:p>
    <w:p w:rsidR="00866DA9" w:rsidRPr="00E73AC5" w:rsidRDefault="00866DA9" w:rsidP="0053243F">
      <w:pPr>
        <w:rPr>
          <w:rFonts w:ascii="Comic Sans MS" w:hAnsi="Comic Sans MS" w:cs="Comic Sans MS"/>
          <w:b/>
          <w:bCs/>
          <w:color w:val="002060"/>
        </w:rPr>
      </w:pPr>
    </w:p>
    <w:p w:rsidR="00866DA9" w:rsidRPr="00E73AC5" w:rsidRDefault="00866DA9" w:rsidP="0053243F">
      <w:pPr>
        <w:rPr>
          <w:rFonts w:ascii="Comic Sans MS" w:hAnsi="Comic Sans MS" w:cs="Comic Sans MS"/>
          <w:b/>
          <w:bCs/>
          <w:color w:val="002060"/>
        </w:rPr>
      </w:pPr>
    </w:p>
    <w:p w:rsidR="00866DA9" w:rsidRPr="00E73AC5" w:rsidRDefault="00866DA9" w:rsidP="0053243F">
      <w:pPr>
        <w:rPr>
          <w:rFonts w:ascii="Comic Sans MS" w:hAnsi="Comic Sans MS" w:cs="Comic Sans MS"/>
          <w:b/>
          <w:bCs/>
          <w:color w:val="002060"/>
        </w:rPr>
        <w:sectPr w:rsidR="00866DA9" w:rsidRPr="00E73AC5" w:rsidSect="005E5197">
          <w:type w:val="continuous"/>
          <w:pgSz w:w="11906" w:h="16838"/>
          <w:pgMar w:top="454" w:right="312" w:bottom="238" w:left="510" w:header="0" w:footer="709" w:gutter="0"/>
          <w:cols w:space="708"/>
          <w:docGrid w:linePitch="360"/>
        </w:sectPr>
      </w:pP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>1- Kaynağından uzaklaşan sesin şiddeti için aşağıdakilerden hangisi söylenebilir?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A) Önce azalır, sonra artar.</w:t>
      </w:r>
      <w:r w:rsidRPr="00E73AC5">
        <w:rPr>
          <w:rFonts w:ascii="Comic Sans MS" w:hAnsi="Comic Sans MS" w:cs="Comic Sans MS"/>
          <w:sz w:val="24"/>
          <w:szCs w:val="24"/>
        </w:rPr>
        <w:tab/>
        <w:t>B) Gittikçe azalır.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C) Değişmez.</w:t>
      </w:r>
      <w:r w:rsidRPr="00E73AC5">
        <w:rPr>
          <w:rFonts w:ascii="Comic Sans MS" w:hAnsi="Comic Sans MS" w:cs="Comic Sans MS"/>
          <w:sz w:val="24"/>
          <w:szCs w:val="24"/>
        </w:rPr>
        <w:tab/>
      </w:r>
      <w:r w:rsidRPr="00E73AC5">
        <w:rPr>
          <w:rFonts w:ascii="Comic Sans MS" w:hAnsi="Comic Sans MS" w:cs="Comic Sans MS"/>
          <w:sz w:val="24"/>
          <w:szCs w:val="24"/>
        </w:rPr>
        <w:tab/>
      </w:r>
      <w:r w:rsidRPr="00E73AC5">
        <w:rPr>
          <w:rFonts w:ascii="Comic Sans MS" w:hAnsi="Comic Sans MS" w:cs="Comic Sans MS"/>
          <w:sz w:val="24"/>
          <w:szCs w:val="24"/>
        </w:rPr>
        <w:tab/>
        <w:t>D) Gittikçe artar.</w:t>
      </w:r>
    </w:p>
    <w:p w:rsidR="00866DA9" w:rsidRPr="00E73AC5" w:rsidRDefault="00866DA9" w:rsidP="0063529C">
      <w:pPr>
        <w:pStyle w:val="NoSpacing"/>
        <w:rPr>
          <w:rStyle w:val="SubtleEmphasis"/>
          <w:rFonts w:ascii="Comic Sans MS" w:hAnsi="Comic Sans MS" w:cs="Comic Sans MS"/>
          <w:i w:val="0"/>
          <w:iCs w:val="0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--------------------------------------------------------------</w:t>
      </w:r>
    </w:p>
    <w:p w:rsidR="00866DA9" w:rsidRPr="00E73AC5" w:rsidRDefault="00866DA9" w:rsidP="0063529C">
      <w:pPr>
        <w:pStyle w:val="NoSpacing"/>
        <w:rPr>
          <w:rStyle w:val="SubtleEmphasis"/>
          <w:rFonts w:ascii="Comic Sans MS" w:hAnsi="Comic Sans MS" w:cs="Comic Sans MS"/>
          <w:b/>
          <w:bCs/>
          <w:i w:val="0"/>
          <w:iCs w:val="0"/>
          <w:color w:val="auto"/>
          <w:sz w:val="24"/>
          <w:szCs w:val="24"/>
        </w:rPr>
      </w:pPr>
      <w:r w:rsidRPr="00E73AC5">
        <w:rPr>
          <w:rStyle w:val="SubtleEmphasis"/>
          <w:rFonts w:ascii="Comic Sans MS" w:hAnsi="Comic Sans MS" w:cs="Comic Sans MS"/>
          <w:b/>
          <w:bCs/>
          <w:i w:val="0"/>
          <w:iCs w:val="0"/>
          <w:color w:val="auto"/>
          <w:sz w:val="24"/>
          <w:szCs w:val="24"/>
        </w:rPr>
        <w:t>I. Ampul     II. Ateş Böceği    III. Florasan lamba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>2- Yukarıda verilen varlıklar için aşağıdakilerden hangisi kesin olarak söylenebilir</w:t>
      </w:r>
      <w:r w:rsidRPr="00E73AC5">
        <w:rPr>
          <w:rFonts w:ascii="Comic Sans MS" w:hAnsi="Comic Sans MS" w:cs="Comic Sans MS"/>
          <w:sz w:val="24"/>
          <w:szCs w:val="24"/>
        </w:rPr>
        <w:t>?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A) Işık kaynaklarıdır.</w:t>
      </w:r>
      <w:r w:rsidRPr="00E73AC5">
        <w:rPr>
          <w:rFonts w:ascii="Comic Sans MS" w:hAnsi="Comic Sans MS" w:cs="Comic Sans MS"/>
          <w:sz w:val="24"/>
          <w:szCs w:val="24"/>
        </w:rPr>
        <w:tab/>
        <w:t xml:space="preserve">           B) Canlı ışık kaynakları.</w:t>
      </w:r>
      <w:r w:rsidRPr="00E73AC5">
        <w:rPr>
          <w:rFonts w:ascii="Comic Sans MS" w:hAnsi="Comic Sans MS" w:cs="Comic Sans MS"/>
          <w:sz w:val="24"/>
          <w:szCs w:val="24"/>
        </w:rPr>
        <w:tab/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C) Doğal ışık kaynaklarıdır.     D) Yapay ışık kaynaklarıdır.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---------------------------------------------------------------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>3- Aşağıda verilen bilgilerden hangisi ya da hangileri aydınlatma teknolojilerinin sağladığı kolaylıklar arasında sayılabilir?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1.Geceleri eğitim ve sağlık hizmeti yapılabilmektedir.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2.Fabrikalar geceleri çalışabilmektedir.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3.Denizlerde araştırma yapılabilmektedir.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A) yalnız 1         B) 1ve 2         C) 1ve 3            D) 1,2,3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---------------------------------------------------------------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>4- Elif Sıla, havası alınmış bir fanusun içine çalar saati kurup koyuyor. Ancak saatin sesini duyamıyor. Elif Sıla yaptığı bu gözlemden hangi sonuca ulaşabilir?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A) Kapalı ortamda sesin şiddeti azalır.</w:t>
      </w:r>
      <w:r w:rsidRPr="00E73AC5">
        <w:rPr>
          <w:rFonts w:ascii="Comic Sans MS" w:hAnsi="Comic Sans MS" w:cs="Comic Sans MS"/>
          <w:sz w:val="24"/>
          <w:szCs w:val="24"/>
        </w:rPr>
        <w:tab/>
      </w:r>
      <w:r w:rsidRPr="00E73AC5">
        <w:rPr>
          <w:rFonts w:ascii="Comic Sans MS" w:hAnsi="Comic Sans MS" w:cs="Comic Sans MS"/>
          <w:sz w:val="24"/>
          <w:szCs w:val="24"/>
        </w:rPr>
        <w:tab/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B) Ses her yönden yayıldığından şiddeti azalır.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C) Ses dalgaları boşlukta yayılmaz.</w:t>
      </w:r>
      <w:r w:rsidRPr="00E73AC5">
        <w:rPr>
          <w:rFonts w:ascii="Comic Sans MS" w:hAnsi="Comic Sans MS" w:cs="Comic Sans MS"/>
          <w:sz w:val="24"/>
          <w:szCs w:val="24"/>
        </w:rPr>
        <w:tab/>
      </w:r>
      <w:r w:rsidRPr="00E73AC5">
        <w:rPr>
          <w:rFonts w:ascii="Comic Sans MS" w:hAnsi="Comic Sans MS" w:cs="Comic Sans MS"/>
          <w:sz w:val="24"/>
          <w:szCs w:val="24"/>
        </w:rPr>
        <w:tab/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D) Sesin oluşması için doğal bir kaynağa ihtiyaç vardır.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---------------------------------------------------------------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>5-Hangisinde aydınlatmayı kullanmasak da olur?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A) Müzik dinlerken</w:t>
      </w:r>
      <w:r w:rsidRPr="00E73AC5">
        <w:rPr>
          <w:rFonts w:ascii="Comic Sans MS" w:hAnsi="Comic Sans MS" w:cs="Comic Sans MS"/>
          <w:sz w:val="24"/>
          <w:szCs w:val="24"/>
        </w:rPr>
        <w:tab/>
        <w:t>B) Yol kenarında gece yürüyüşü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C) Fotoğraf çekerken   D) Kamerayla görüntü alırken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>-------------------------------------------------------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 xml:space="preserve">6-Bazı canlıların işitme duyuları gelişmiş olduğundan bu canlılar insanların işitmediği sesleri işitebilir. Aşağıdakilerden hangisi bu hayvanlardan </w:t>
      </w:r>
      <w:r w:rsidRPr="00E73AC5">
        <w:rPr>
          <w:rFonts w:ascii="Comic Sans MS" w:hAnsi="Comic Sans MS" w:cs="Comic Sans MS"/>
          <w:b/>
          <w:bCs/>
          <w:sz w:val="24"/>
          <w:szCs w:val="24"/>
          <w:u w:val="single"/>
        </w:rPr>
        <w:t>değildir</w:t>
      </w:r>
      <w:r w:rsidRPr="00E73AC5">
        <w:rPr>
          <w:rFonts w:ascii="Comic Sans MS" w:hAnsi="Comic Sans MS" w:cs="Comic Sans MS"/>
          <w:sz w:val="24"/>
          <w:szCs w:val="24"/>
          <w:u w:val="single"/>
        </w:rPr>
        <w:t>?</w:t>
      </w:r>
    </w:p>
    <w:p w:rsidR="00866DA9" w:rsidRPr="00E73AC5" w:rsidRDefault="00866DA9" w:rsidP="00AC4176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A) Yunus          B) Yarasa</w:t>
      </w:r>
      <w:r w:rsidRPr="00E73AC5">
        <w:rPr>
          <w:rFonts w:ascii="Comic Sans MS" w:hAnsi="Comic Sans MS" w:cs="Comic Sans MS"/>
          <w:sz w:val="24"/>
          <w:szCs w:val="24"/>
        </w:rPr>
        <w:tab/>
        <w:t>C) köpek</w:t>
      </w:r>
      <w:r w:rsidRPr="00E73AC5">
        <w:rPr>
          <w:rFonts w:ascii="Comic Sans MS" w:hAnsi="Comic Sans MS" w:cs="Comic Sans MS"/>
          <w:sz w:val="24"/>
          <w:szCs w:val="24"/>
        </w:rPr>
        <w:tab/>
        <w:t>D) Aslan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----------------------------------------------------------</w:t>
      </w:r>
    </w:p>
    <w:p w:rsidR="00866DA9" w:rsidRPr="00E73AC5" w:rsidRDefault="00866DA9" w:rsidP="00477BCA">
      <w:pPr>
        <w:autoSpaceDE w:val="0"/>
        <w:autoSpaceDN w:val="0"/>
        <w:adjustRightInd w:val="0"/>
        <w:rPr>
          <w:rFonts w:ascii="Comic Sans MS" w:eastAsia="HelveticaT" w:hAnsi="Comic Sans MS"/>
          <w:b/>
          <w:bCs/>
          <w:lang w:eastAsia="en-US"/>
        </w:rPr>
      </w:pPr>
      <w:r w:rsidRPr="00E73AC5">
        <w:rPr>
          <w:rFonts w:ascii="Comic Sans MS" w:hAnsi="Comic Sans MS" w:cs="Comic Sans MS"/>
          <w:b/>
          <w:bCs/>
        </w:rPr>
        <w:t>7-</w:t>
      </w:r>
      <w:r w:rsidRPr="00E73AC5">
        <w:rPr>
          <w:rFonts w:ascii="Comic Sans MS" w:eastAsia="HelveticaT" w:hAnsi="Comic Sans MS" w:cs="Comic Sans MS"/>
          <w:lang w:eastAsia="en-US"/>
        </w:rPr>
        <w:t xml:space="preserve"> </w:t>
      </w:r>
      <w:r w:rsidRPr="00E73AC5">
        <w:rPr>
          <w:rFonts w:ascii="Comic Sans MS" w:eastAsia="HelveticaT" w:hAnsi="Comic Sans MS" w:cs="Comic Sans MS"/>
          <w:b/>
          <w:bCs/>
          <w:lang w:eastAsia="en-US"/>
        </w:rPr>
        <w:t>Seçeneklerde verilen karışımların hangisini yüzdürme yöntemi ile kendisini oluşturan maddelere ayırabiliriz?</w:t>
      </w:r>
      <w:r w:rsidRPr="00E73AC5">
        <w:rPr>
          <w:rFonts w:ascii="Comic Sans MS" w:hAnsi="Comic Sans MS" w:cs="Comic Sans MS"/>
          <w:b/>
          <w:bCs/>
        </w:rPr>
        <w:t xml:space="preserve"> </w:t>
      </w:r>
    </w:p>
    <w:p w:rsidR="00866DA9" w:rsidRPr="00E73AC5" w:rsidRDefault="00866DA9" w:rsidP="00477BCA">
      <w:pPr>
        <w:autoSpaceDE w:val="0"/>
        <w:autoSpaceDN w:val="0"/>
        <w:adjustRightInd w:val="0"/>
        <w:rPr>
          <w:rFonts w:ascii="Comic Sans MS" w:eastAsia="HelveticaT" w:hAnsi="Comic Sans MS" w:cs="Comic Sans MS"/>
          <w:lang w:eastAsia="en-US"/>
        </w:rPr>
      </w:pPr>
      <w:r w:rsidRPr="00E73AC5">
        <w:rPr>
          <w:rFonts w:ascii="Comic Sans MS" w:eastAsia="HelveticaT" w:hAnsi="Comic Sans MS" w:cs="Comic Sans MS"/>
          <w:lang w:eastAsia="en-US"/>
        </w:rPr>
        <w:t>A) Kahve ve şeker   B) Kum ve toplu iğne</w:t>
      </w:r>
    </w:p>
    <w:p w:rsidR="00866DA9" w:rsidRPr="00E73AC5" w:rsidRDefault="00866DA9" w:rsidP="00477BCA">
      <w:pPr>
        <w:rPr>
          <w:rFonts w:ascii="Comic Sans MS" w:hAnsi="Comic Sans MS" w:cs="Comic Sans MS"/>
          <w:b/>
          <w:bCs/>
        </w:rPr>
      </w:pPr>
      <w:r w:rsidRPr="00E73AC5">
        <w:rPr>
          <w:rFonts w:ascii="Comic Sans MS" w:eastAsia="HelveticaT" w:hAnsi="Comic Sans MS" w:cs="Comic Sans MS"/>
          <w:lang w:eastAsia="en-US"/>
        </w:rPr>
        <w:t>C) Kum ve talaş       D) Talaş ve saman</w:t>
      </w:r>
    </w:p>
    <w:p w:rsidR="00866DA9" w:rsidRPr="00E73AC5" w:rsidRDefault="00866DA9" w:rsidP="00477BCA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---------------------------------------------------------------</w:t>
      </w:r>
    </w:p>
    <w:p w:rsidR="00866DA9" w:rsidRPr="00E73AC5" w:rsidRDefault="00866DA9" w:rsidP="0063529C">
      <w:pPr>
        <w:pStyle w:val="NoSpacing"/>
        <w:rPr>
          <w:rStyle w:val="SubtleEmphasis"/>
          <w:rFonts w:ascii="Comic Sans MS" w:hAnsi="Comic Sans MS" w:cs="Comic Sans MS"/>
          <w:b/>
          <w:bCs/>
          <w:i w:val="0"/>
          <w:iCs w:val="0"/>
          <w:color w:val="auto"/>
          <w:sz w:val="24"/>
          <w:szCs w:val="24"/>
        </w:rPr>
      </w:pPr>
      <w:r w:rsidRPr="00E73AC5">
        <w:rPr>
          <w:rStyle w:val="SubtleEmphasis"/>
          <w:rFonts w:ascii="Comic Sans MS" w:hAnsi="Comic Sans MS" w:cs="Comic Sans MS"/>
          <w:b/>
          <w:bCs/>
          <w:i w:val="0"/>
          <w:iCs w:val="0"/>
          <w:color w:val="auto"/>
          <w:sz w:val="24"/>
          <w:szCs w:val="24"/>
        </w:rPr>
        <w:t>8-Aşağıdaki ışık kaynaklarından hangisi kendiliğinden ışık yayar?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Style w:val="SubtleEmphasis"/>
          <w:rFonts w:ascii="Comic Sans MS" w:hAnsi="Comic Sans MS" w:cs="Comic Sans MS"/>
          <w:i w:val="0"/>
          <w:iCs w:val="0"/>
          <w:color w:val="auto"/>
          <w:sz w:val="24"/>
          <w:szCs w:val="24"/>
        </w:rPr>
        <w:t>A)  Ampul     B)  Yıldız    C)  Kandil     D)  Gaz lambası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>----------------------------------------------------</w:t>
      </w:r>
    </w:p>
    <w:p w:rsidR="00866DA9" w:rsidRPr="00E73AC5" w:rsidRDefault="00866DA9" w:rsidP="00E6293D">
      <w:p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>9- Aşağıdakilerden hangisi doğal ses kaynağıdır?</w:t>
      </w:r>
    </w:p>
    <w:p w:rsidR="00866DA9" w:rsidRPr="00E73AC5" w:rsidRDefault="00866DA9" w:rsidP="00E6293D">
      <w:pPr>
        <w:rPr>
          <w:rFonts w:ascii="Comic Sans MS" w:hAnsi="Comic Sans MS" w:cs="Comic Sans MS"/>
        </w:rPr>
      </w:pPr>
      <w:r w:rsidRPr="00E73AC5">
        <w:rPr>
          <w:rFonts w:ascii="Comic Sans MS" w:hAnsi="Comic Sans MS" w:cs="Comic Sans MS"/>
        </w:rPr>
        <w:t>A) Telefon sesi                        B) Radyo sesi</w:t>
      </w:r>
    </w:p>
    <w:p w:rsidR="00866DA9" w:rsidRPr="00E73AC5" w:rsidRDefault="00866DA9" w:rsidP="005E5197">
      <w:pPr>
        <w:rPr>
          <w:rFonts w:ascii="Comic Sans MS" w:hAnsi="Comic Sans MS" w:cs="Comic Sans MS"/>
        </w:rPr>
      </w:pPr>
      <w:r w:rsidRPr="00E73AC5">
        <w:t>C) Gök gürültüsü                      D) Arabanın kornası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</w:t>
      </w:r>
    </w:p>
    <w:p w:rsidR="00866DA9" w:rsidRPr="00E73AC5" w:rsidRDefault="00866DA9" w:rsidP="00825C3A">
      <w:pPr>
        <w:rPr>
          <w:rFonts w:ascii="Comic Sans MS" w:hAnsi="Comic Sans MS" w:cs="Comic Sans MS"/>
          <w:b/>
          <w:bCs/>
          <w:color w:val="000000"/>
        </w:rPr>
      </w:pPr>
      <w:r>
        <w:rPr>
          <w:noProof/>
        </w:rPr>
        <w:pict>
          <v:group id="_x0000_s1054" style="position:absolute;margin-left:-5.25pt;margin-top:32pt;width:252pt;height:39.05pt;z-index:251658752" coordorigin="5039,5446" coordsize="5442,11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5039;top:5446;width:929;height:1080">
              <v:imagedata r:id="rId9" o:title=""/>
            </v:shape>
            <v:shape id="_x0000_s1056" type="#_x0000_t75" style="position:absolute;left:6299;top:5446;width:960;height:1064">
              <v:imagedata r:id="rId10" o:title=""/>
            </v:shape>
            <v:shape id="_x0000_s1057" type="#_x0000_t75" style="position:absolute;left:7738;top:5446;width:1096;height:1141">
              <v:imagedata r:id="rId11" o:title=""/>
            </v:shape>
            <v:shape id="_x0000_s1058" type="#_x0000_t75" style="position:absolute;left:9360;top:5446;width:1121;height:1154">
              <v:imagedata r:id="rId12" o:title=""/>
            </v:shape>
          </v:group>
        </w:pict>
      </w:r>
      <w:r w:rsidRPr="00E73AC5">
        <w:rPr>
          <w:rFonts w:ascii="Comic Sans MS" w:hAnsi="Comic Sans MS" w:cs="Comic Sans MS"/>
          <w:b/>
          <w:bCs/>
        </w:rPr>
        <w:t xml:space="preserve">10- </w:t>
      </w:r>
      <w:r w:rsidRPr="00E73AC5">
        <w:rPr>
          <w:rFonts w:ascii="Comic Sans MS" w:hAnsi="Comic Sans MS" w:cs="Comic Sans MS"/>
          <w:b/>
          <w:bCs/>
          <w:color w:val="000000"/>
        </w:rPr>
        <w:t>Aşağıdaki aydınlatma yöntemlerinden hangisi doğrudur?</w:t>
      </w:r>
    </w:p>
    <w:p w:rsidR="00866DA9" w:rsidRPr="00E73AC5" w:rsidRDefault="00866DA9" w:rsidP="00825C3A">
      <w:pPr>
        <w:rPr>
          <w:rFonts w:ascii="Comic Sans MS" w:hAnsi="Comic Sans MS" w:cs="Comic Sans MS"/>
          <w:color w:val="000000"/>
        </w:rPr>
      </w:pP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--------------------------------------------------------------</w:t>
      </w:r>
    </w:p>
    <w:p w:rsidR="00866DA9" w:rsidRPr="00E73AC5" w:rsidRDefault="00866DA9" w:rsidP="005E5197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</w:p>
    <w:p w:rsidR="00866DA9" w:rsidRPr="00E73AC5" w:rsidRDefault="00866DA9" w:rsidP="005E5197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>11- Çevresine ışık yayan cisimlerin genel adı hangisidir?</w:t>
      </w:r>
    </w:p>
    <w:p w:rsidR="00866DA9" w:rsidRPr="00E73AC5" w:rsidRDefault="00866DA9" w:rsidP="005E5197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 xml:space="preserve"> A) Işık kaynağı      B) Güneş        C) Yıldız     D) Ateş</w:t>
      </w:r>
    </w:p>
    <w:p w:rsidR="00866DA9" w:rsidRPr="00E73AC5" w:rsidRDefault="00866DA9" w:rsidP="00E428D6">
      <w:pPr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866DA9" w:rsidRPr="00E73AC5" w:rsidRDefault="00866DA9" w:rsidP="00E428D6">
      <w:pPr>
        <w:autoSpaceDE w:val="0"/>
        <w:autoSpaceDN w:val="0"/>
        <w:adjustRightInd w:val="0"/>
        <w:rPr>
          <w:rFonts w:ascii="Comic Sans MS" w:hAnsi="Comic Sans MS" w:cs="Comic Sans MS"/>
          <w:lang w:eastAsia="en-US"/>
        </w:rPr>
      </w:pPr>
      <w:r w:rsidRPr="00E73AC5">
        <w:rPr>
          <w:rFonts w:ascii="Comic Sans MS" w:hAnsi="Comic Sans MS" w:cs="Comic Sans MS"/>
          <w:b/>
          <w:bCs/>
        </w:rPr>
        <w:t xml:space="preserve">12- </w:t>
      </w:r>
      <w:r w:rsidRPr="00E73AC5">
        <w:rPr>
          <w:rFonts w:ascii="Comic Sans MS" w:hAnsi="Comic Sans MS" w:cs="Comic Sans MS"/>
          <w:b/>
          <w:bCs/>
          <w:lang w:eastAsia="en-US"/>
        </w:rPr>
        <w:t>Aşağıdaki olaylardan hangisinde hal değişimi gerçekleşir?</w:t>
      </w:r>
      <w:r w:rsidRPr="00E73AC5">
        <w:rPr>
          <w:rFonts w:ascii="Comic Sans MS" w:hAnsi="Comic Sans MS" w:cs="Comic Sans MS"/>
          <w:b/>
          <w:bCs/>
        </w:rPr>
        <w:t xml:space="preserve"> </w:t>
      </w:r>
    </w:p>
    <w:p w:rsidR="00866DA9" w:rsidRPr="00E73AC5" w:rsidRDefault="00866DA9" w:rsidP="00E428D6">
      <w:pPr>
        <w:autoSpaceDE w:val="0"/>
        <w:autoSpaceDN w:val="0"/>
        <w:adjustRightInd w:val="0"/>
        <w:rPr>
          <w:rFonts w:ascii="Comic Sans MS" w:hAnsi="Comic Sans MS" w:cs="Comic Sans MS"/>
          <w:lang w:eastAsia="en-US"/>
        </w:rPr>
      </w:pPr>
      <w:r w:rsidRPr="00E73AC5">
        <w:rPr>
          <w:rFonts w:ascii="Comic Sans MS" w:hAnsi="Comic Sans MS" w:cs="Comic Sans MS"/>
          <w:lang w:eastAsia="en-US"/>
        </w:rPr>
        <w:t>A) Tereyağının ısıtılması    B) Toz şekerin ısıtılması</w:t>
      </w:r>
    </w:p>
    <w:p w:rsidR="00866DA9" w:rsidRPr="00E73AC5" w:rsidRDefault="00866DA9" w:rsidP="00180067">
      <w:pPr>
        <w:rPr>
          <w:rFonts w:ascii="Comic Sans MS" w:hAnsi="Comic Sans MS" w:cs="Comic Sans MS"/>
        </w:rPr>
      </w:pPr>
      <w:r w:rsidRPr="00E73AC5">
        <w:rPr>
          <w:rFonts w:ascii="Comic Sans MS" w:hAnsi="Comic Sans MS" w:cs="Comic Sans MS"/>
          <w:lang w:eastAsia="en-US"/>
        </w:rPr>
        <w:t>C) Suya şeker eklenmesi     D) Kibritin yanması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-----------------------------------------------------------------</w:t>
      </w:r>
    </w:p>
    <w:p w:rsidR="00866DA9" w:rsidRPr="00E73AC5" w:rsidRDefault="00866DA9" w:rsidP="00767D80">
      <w:pPr>
        <w:rPr>
          <w:rFonts w:ascii="Comic Sans MS" w:hAnsi="Comic Sans MS" w:cs="Comic Sans MS"/>
        </w:rPr>
      </w:pPr>
      <w:r w:rsidRPr="00E73AC5">
        <w:rPr>
          <w:rFonts w:ascii="Comic Sans MS" w:hAnsi="Comic Sans MS" w:cs="Comic Sans MS"/>
          <w:b/>
          <w:bCs/>
        </w:rPr>
        <w:t>13-</w:t>
      </w:r>
      <w:r w:rsidRPr="00E73AC5">
        <w:rPr>
          <w:rFonts w:ascii="Comic Sans MS" w:hAnsi="Comic Sans MS" w:cs="Comic Sans MS"/>
        </w:rPr>
        <w:t xml:space="preserve"> </w:t>
      </w:r>
      <w:r w:rsidRPr="00E73AC5">
        <w:rPr>
          <w:rFonts w:ascii="Comic Sans MS" w:hAnsi="Comic Sans MS" w:cs="Comic Sans MS"/>
          <w:b/>
          <w:bCs/>
        </w:rPr>
        <w:t xml:space="preserve">Yanlış yerde, yanlış zamanda, yanlış yönde ve çok miktarda yapılan ışıklandırma neye sebep olur?         </w:t>
      </w:r>
      <w:r w:rsidRPr="00E73AC5">
        <w:rPr>
          <w:rFonts w:ascii="Comic Sans MS" w:hAnsi="Comic Sans MS" w:cs="Comic Sans MS"/>
        </w:rPr>
        <w:t xml:space="preserve"> A) Işık kirliliği                    B) Aydınlatma                                                  C) Güzel görüntü                 D) Az ışıklandırma</w:t>
      </w:r>
      <w:r w:rsidRPr="00E73AC5">
        <w:rPr>
          <w:rFonts w:ascii="Comic Sans MS" w:hAnsi="Comic Sans MS" w:cs="Comic Sans MS"/>
        </w:rPr>
        <w:tab/>
        <w:t xml:space="preserve"> </w:t>
      </w:r>
    </w:p>
    <w:p w:rsidR="00866DA9" w:rsidRPr="00E73AC5" w:rsidRDefault="00866DA9" w:rsidP="00767D80">
      <w:p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</w:rPr>
        <w:t>----------------------------------------------------------------</w:t>
      </w:r>
    </w:p>
    <w:p w:rsidR="00866DA9" w:rsidRPr="00E73AC5" w:rsidRDefault="00866DA9" w:rsidP="00916D69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eastAsia="en-US"/>
        </w:rPr>
      </w:pPr>
      <w:r w:rsidRPr="00E73AC5">
        <w:rPr>
          <w:rFonts w:ascii="Comic Sans MS" w:hAnsi="Comic Sans MS" w:cs="Comic Sans MS"/>
          <w:b/>
          <w:bCs/>
        </w:rPr>
        <w:t>14-</w:t>
      </w:r>
      <w:r w:rsidRPr="00E73AC5">
        <w:rPr>
          <w:rFonts w:ascii="Comic Sans MS" w:hAnsi="Comic Sans MS" w:cs="Comic Sans MS"/>
          <w:b/>
          <w:bCs/>
          <w:color w:val="FF0000"/>
        </w:rPr>
        <w:t xml:space="preserve"> </w:t>
      </w:r>
      <w:r w:rsidRPr="00E73AC5">
        <w:rPr>
          <w:rFonts w:ascii="Comic Sans MS" w:hAnsi="Comic Sans MS" w:cs="Comic Sans MS"/>
          <w:b/>
          <w:bCs/>
          <w:lang w:eastAsia="en-US"/>
        </w:rPr>
        <w:t>Aşağıdakilerden hangisi besinlerden enerji elde etmek için kullandığımız ve soluk alma sırasında havadan aldığımız maddedir?</w:t>
      </w:r>
    </w:p>
    <w:p w:rsidR="00866DA9" w:rsidRPr="00E73AC5" w:rsidRDefault="00866DA9" w:rsidP="00916D69">
      <w:pPr>
        <w:tabs>
          <w:tab w:val="left" w:pos="6235"/>
        </w:tabs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lang w:eastAsia="en-US"/>
        </w:rPr>
        <w:t>A) Şeker    B) Su   C) Tuz     D) Oksijen</w:t>
      </w:r>
    </w:p>
    <w:p w:rsidR="00866DA9" w:rsidRPr="00E73AC5" w:rsidRDefault="00866DA9" w:rsidP="00916D69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 xml:space="preserve">-----------------------------------------------------------   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 xml:space="preserve">15-Aşağıdakilerden hangisi bir cisme uygulanan kuvvetin sonucu </w:t>
      </w:r>
      <w:r w:rsidRPr="00E73AC5">
        <w:rPr>
          <w:rFonts w:ascii="Comic Sans MS" w:hAnsi="Comic Sans MS" w:cs="Comic Sans MS"/>
          <w:b/>
          <w:bCs/>
          <w:sz w:val="24"/>
          <w:szCs w:val="24"/>
          <w:u w:val="single"/>
        </w:rPr>
        <w:t>olamaz?</w:t>
      </w:r>
    </w:p>
    <w:p w:rsidR="00866DA9" w:rsidRPr="00E73AC5" w:rsidRDefault="00866DA9" w:rsidP="004A53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 xml:space="preserve"> A) yön değiştirme                      B) hızlanma       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 xml:space="preserve">  C) donma                                  D) yavaşlama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----------------------------------------------------------------</w:t>
      </w:r>
    </w:p>
    <w:p w:rsidR="00866DA9" w:rsidRPr="00E73AC5" w:rsidRDefault="00866DA9" w:rsidP="0079654C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 xml:space="preserve">16-Aşağıda verilenlerden hangisi bir ışık kaynağı </w:t>
      </w:r>
      <w:r w:rsidRPr="00E73AC5">
        <w:rPr>
          <w:rFonts w:ascii="Comic Sans MS" w:hAnsi="Comic Sans MS" w:cs="Comic Sans MS"/>
          <w:b/>
          <w:bCs/>
          <w:sz w:val="24"/>
          <w:szCs w:val="24"/>
          <w:u w:val="single"/>
        </w:rPr>
        <w:t>değildir</w:t>
      </w:r>
      <w:r w:rsidRPr="00E73AC5">
        <w:rPr>
          <w:rFonts w:ascii="Comic Sans MS" w:hAnsi="Comic Sans MS" w:cs="Comic Sans MS"/>
          <w:b/>
          <w:bCs/>
          <w:sz w:val="24"/>
          <w:szCs w:val="24"/>
        </w:rPr>
        <w:t>?</w:t>
      </w:r>
    </w:p>
    <w:p w:rsidR="00866DA9" w:rsidRPr="00E73AC5" w:rsidRDefault="00866DA9" w:rsidP="0079654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A) Gaz lambası   B) Güneş    C) Meşale     D) Ay</w:t>
      </w:r>
    </w:p>
    <w:p w:rsidR="00866DA9" w:rsidRPr="00E73AC5" w:rsidRDefault="00866DA9" w:rsidP="0079654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-----------------------------------------------------------</w:t>
      </w:r>
      <w:r w:rsidRPr="00E73AC5">
        <w:rPr>
          <w:rFonts w:ascii="Comic Sans MS" w:hAnsi="Comic Sans MS" w:cs="Comic Sans MS"/>
          <w:sz w:val="24"/>
          <w:szCs w:val="24"/>
        </w:rPr>
        <w:tab/>
      </w:r>
    </w:p>
    <w:p w:rsidR="00866DA9" w:rsidRPr="00E73AC5" w:rsidRDefault="00866DA9" w:rsidP="0053243F">
      <w:p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17- Aşağıdakilerden hangisi gazlara ait bir bilgi </w:t>
      </w:r>
      <w:r w:rsidRPr="00E73AC5">
        <w:rPr>
          <w:rFonts w:ascii="Comic Sans MS" w:hAnsi="Comic Sans MS" w:cs="Comic Sans MS"/>
          <w:b/>
          <w:bCs/>
          <w:u w:val="single"/>
        </w:rPr>
        <w:t>değildir</w:t>
      </w:r>
      <w:r w:rsidRPr="00E73AC5">
        <w:rPr>
          <w:rFonts w:ascii="Comic Sans MS" w:hAnsi="Comic Sans MS" w:cs="Comic Sans MS"/>
          <w:b/>
          <w:bCs/>
        </w:rPr>
        <w:t>?</w:t>
      </w:r>
    </w:p>
    <w:p w:rsidR="00866DA9" w:rsidRPr="00E73AC5" w:rsidRDefault="00866DA9" w:rsidP="0053243F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A) Belirli bir şekli yoktur.</w:t>
      </w:r>
    </w:p>
    <w:p w:rsidR="00866DA9" w:rsidRPr="00E73AC5" w:rsidRDefault="00866DA9" w:rsidP="0053243F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B) Bulundukları kabın şeklini alırlar.</w:t>
      </w:r>
    </w:p>
    <w:p w:rsidR="00866DA9" w:rsidRPr="00E73AC5" w:rsidRDefault="00866DA9" w:rsidP="0053243F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C) Sıkıştırılabilirler.</w:t>
      </w:r>
    </w:p>
    <w:p w:rsidR="00866DA9" w:rsidRPr="00E73AC5" w:rsidRDefault="00866DA9" w:rsidP="0053243F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D) Bulundukları ortama yayılmazlar.</w:t>
      </w:r>
    </w:p>
    <w:p w:rsidR="00866DA9" w:rsidRPr="00E73AC5" w:rsidRDefault="00866DA9" w:rsidP="0053243F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 xml:space="preserve">-----------------------------------------------------------    </w:t>
      </w:r>
    </w:p>
    <w:p w:rsidR="00866DA9" w:rsidRPr="00E73AC5" w:rsidRDefault="00866DA9" w:rsidP="0053243F">
      <w:pPr>
        <w:pStyle w:val="NormalWeb"/>
        <w:spacing w:after="0" w:afterAutospacing="0"/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>18- Mehmet yaptığı deneyde dereceli silindire 350 mL’ lik su koyuyor. Suyun içine bir tebeşir atıp dereceli silindirden suyun hacmini yeniden okuyor. Mehmet 362 mL olarak okuduğuna göre tebeşirin hacmi nedir?</w:t>
      </w:r>
    </w:p>
    <w:p w:rsidR="00866DA9" w:rsidRPr="00E73AC5" w:rsidRDefault="00866DA9" w:rsidP="0053243F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A. 712 mL      B. 10 mL      C. 350 mL           D. 12 mL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 xml:space="preserve">-------------------------------------------------------------      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 xml:space="preserve">19- “Ses……..……. halinde,ışık ise…………….boyunca yayılır.” ifadesinde noktalı yerlere yazılacak olan kelime ikilemeleri nasıl  olmalıdır? </w:t>
      </w:r>
    </w:p>
    <w:p w:rsidR="00866DA9" w:rsidRPr="00E73AC5" w:rsidRDefault="00866DA9" w:rsidP="0063529C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 xml:space="preserve">A) dalgalar - doğrular      B) doğrular- hava           </w:t>
      </w:r>
    </w:p>
    <w:p w:rsidR="00866DA9" w:rsidRPr="00E73AC5" w:rsidRDefault="00866DA9" w:rsidP="00EB6740">
      <w:pPr>
        <w:pStyle w:val="NoSpacing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C)dalgalar– kıvrımlar        D) demetler – doğrular</w:t>
      </w:r>
    </w:p>
    <w:p w:rsidR="00866DA9" w:rsidRPr="00E73AC5" w:rsidRDefault="00866DA9" w:rsidP="00EB6740">
      <w:pPr>
        <w:pStyle w:val="NoSpacing"/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866DA9" w:rsidRPr="00E73AC5" w:rsidRDefault="00866DA9" w:rsidP="00EB6740">
      <w:pPr>
        <w:pStyle w:val="NoSpacing"/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E73AC5">
        <w:rPr>
          <w:rFonts w:ascii="Comic Sans MS" w:hAnsi="Comic Sans MS" w:cs="Comic Sans MS"/>
          <w:i/>
          <w:iCs/>
          <w:sz w:val="24"/>
          <w:szCs w:val="24"/>
          <w:u w:val="single"/>
        </w:rPr>
        <w:t>(Son 19 soru 3’er puan değerindedir.)</w:t>
      </w:r>
    </w:p>
    <w:bookmarkStart w:id="1" w:name="_PictureBullets"/>
    <w:p w:rsidR="00866DA9" w:rsidRDefault="00866DA9" w:rsidP="005201C7">
      <w:pPr>
        <w:spacing w:line="360" w:lineRule="auto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HYPERLINK "http://www.sorubak.com/" </w:instrText>
      </w:r>
      <w:r>
        <w:rPr>
          <w:b/>
          <w:bCs/>
        </w:rPr>
        <w:fldChar w:fldCharType="separate"/>
      </w:r>
      <w:r>
        <w:rPr>
          <w:rStyle w:val="Hyperlink"/>
          <w:b/>
          <w:bCs/>
        </w:rPr>
        <w:t>www.sorubak.com</w:t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  <w:r>
        <w:rPr>
          <w:b/>
          <w:bCs/>
        </w:rPr>
        <w:tab/>
      </w:r>
    </w:p>
    <w:p w:rsidR="00866DA9" w:rsidRPr="00E73AC5" w:rsidRDefault="00866DA9" w:rsidP="00EB6740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  <w:r w:rsidRPr="00DB2992">
        <w:rPr>
          <w:vanish/>
        </w:rPr>
        <w:pict>
          <v:shape id="_x0000_i1025" type="#_x0000_t75" style="width:11.25pt;height:9.75pt" o:bullet="t">
            <v:imagedata r:id="rId13" o:title=""/>
          </v:shape>
        </w:pict>
      </w:r>
      <w:bookmarkEnd w:id="1"/>
    </w:p>
    <w:sectPr w:rsidR="00866DA9" w:rsidRPr="00E73AC5" w:rsidSect="005E5197">
      <w:type w:val="continuous"/>
      <w:pgSz w:w="11906" w:h="16838"/>
      <w:pgMar w:top="454" w:right="312" w:bottom="238" w:left="454" w:header="709" w:footer="709" w:gutter="0"/>
      <w:cols w:num="2" w:space="14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DA9" w:rsidRDefault="00866DA9" w:rsidP="00A909E1">
      <w:r>
        <w:separator/>
      </w:r>
    </w:p>
  </w:endnote>
  <w:endnote w:type="continuationSeparator" w:id="0">
    <w:p w:rsidR="00866DA9" w:rsidRDefault="00866DA9" w:rsidP="00A9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DA9" w:rsidRDefault="00866DA9" w:rsidP="00A909E1">
      <w:r>
        <w:separator/>
      </w:r>
    </w:p>
  </w:footnote>
  <w:footnote w:type="continuationSeparator" w:id="0">
    <w:p w:rsidR="00866DA9" w:rsidRDefault="00866DA9" w:rsidP="00A9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DA9" w:rsidRDefault="00866DA9">
    <w:pPr>
      <w:pStyle w:val="Header"/>
      <w:rPr>
        <w:rFonts w:ascii="Comic Sans MS" w:hAnsi="Comic Sans MS" w:cs="Comic Sans MS"/>
      </w:rPr>
    </w:pPr>
    <w:r>
      <w:t xml:space="preserve">               </w:t>
    </w:r>
  </w:p>
  <w:p w:rsidR="00866DA9" w:rsidRPr="00F01546" w:rsidRDefault="00866DA9">
    <w:pPr>
      <w:pStyle w:val="Header"/>
      <w:rPr>
        <w:rFonts w:ascii="Comic Sans MS" w:hAnsi="Comic Sans MS" w:cs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DA25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A00EB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E5A63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D0CD4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7EE6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B2F2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08825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602EC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39B0A5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A127A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20C258BC"/>
    <w:multiLevelType w:val="hybridMultilevel"/>
    <w:tmpl w:val="0A0229C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cs="Wingdings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285C15FB"/>
    <w:multiLevelType w:val="hybridMultilevel"/>
    <w:tmpl w:val="BB401DB4"/>
    <w:lvl w:ilvl="0" w:tplc="119A95D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5FB1006"/>
    <w:multiLevelType w:val="hybridMultilevel"/>
    <w:tmpl w:val="E47AD29C"/>
    <w:lvl w:ilvl="0" w:tplc="041F0001">
      <w:start w:val="1"/>
      <w:numFmt w:val="bullet"/>
      <w:lvlText w:val=""/>
      <w:lvlJc w:val="left"/>
      <w:pPr>
        <w:tabs>
          <w:tab w:val="num" w:pos="812"/>
        </w:tabs>
        <w:ind w:left="81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32"/>
        </w:tabs>
        <w:ind w:left="153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52"/>
        </w:tabs>
        <w:ind w:left="225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72"/>
        </w:tabs>
        <w:ind w:left="297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92"/>
        </w:tabs>
        <w:ind w:left="369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412"/>
        </w:tabs>
        <w:ind w:left="441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32"/>
        </w:tabs>
        <w:ind w:left="513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52"/>
        </w:tabs>
        <w:ind w:left="585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72"/>
        </w:tabs>
        <w:ind w:left="6572" w:hanging="360"/>
      </w:pPr>
      <w:rPr>
        <w:rFonts w:ascii="Wingdings" w:hAnsi="Wingdings" w:cs="Wingdings" w:hint="default"/>
      </w:rPr>
    </w:lvl>
  </w:abstractNum>
  <w:abstractNum w:abstractNumId="13">
    <w:nsid w:val="4B425B14"/>
    <w:multiLevelType w:val="hybridMultilevel"/>
    <w:tmpl w:val="9B9C1ED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45F1208"/>
    <w:multiLevelType w:val="hybridMultilevel"/>
    <w:tmpl w:val="A20E702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55F9788E"/>
    <w:multiLevelType w:val="hybridMultilevel"/>
    <w:tmpl w:val="C61E27C0"/>
    <w:lvl w:ilvl="0" w:tplc="041F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2"/>
        <w:szCs w:val="22"/>
      </w:rPr>
    </w:lvl>
    <w:lvl w:ilvl="1" w:tplc="5A9442E2">
      <w:start w:val="1"/>
      <w:numFmt w:val="upperLetter"/>
      <w:lvlText w:val="%2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/>
      </w:r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F0C7469"/>
    <w:multiLevelType w:val="hybridMultilevel"/>
    <w:tmpl w:val="45F2B0FE"/>
    <w:lvl w:ilvl="0" w:tplc="041F0001">
      <w:start w:val="1"/>
      <w:numFmt w:val="bullet"/>
      <w:lvlText w:val=""/>
      <w:lvlJc w:val="left"/>
      <w:pPr>
        <w:tabs>
          <w:tab w:val="num" w:pos="812"/>
        </w:tabs>
        <w:ind w:left="81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32"/>
        </w:tabs>
        <w:ind w:left="153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52"/>
        </w:tabs>
        <w:ind w:left="225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72"/>
        </w:tabs>
        <w:ind w:left="297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92"/>
        </w:tabs>
        <w:ind w:left="369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412"/>
        </w:tabs>
        <w:ind w:left="441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32"/>
        </w:tabs>
        <w:ind w:left="513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52"/>
        </w:tabs>
        <w:ind w:left="585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72"/>
        </w:tabs>
        <w:ind w:left="6572" w:hanging="360"/>
      </w:pPr>
      <w:rPr>
        <w:rFonts w:ascii="Wingdings" w:hAnsi="Wingdings" w:cs="Wingdings" w:hint="default"/>
      </w:rPr>
    </w:lvl>
  </w:abstractNum>
  <w:abstractNum w:abstractNumId="17">
    <w:nsid w:val="6F8E7200"/>
    <w:multiLevelType w:val="hybridMultilevel"/>
    <w:tmpl w:val="C4E4E91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15"/>
  </w:num>
  <w:num w:numId="5">
    <w:abstractNumId w:val="13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25B6"/>
    <w:rsid w:val="000020EA"/>
    <w:rsid w:val="000055A0"/>
    <w:rsid w:val="00013FD9"/>
    <w:rsid w:val="00015470"/>
    <w:rsid w:val="0003299A"/>
    <w:rsid w:val="00067A14"/>
    <w:rsid w:val="00075D07"/>
    <w:rsid w:val="0008743E"/>
    <w:rsid w:val="000B37F2"/>
    <w:rsid w:val="000B6F42"/>
    <w:rsid w:val="000B7F53"/>
    <w:rsid w:val="000C41C5"/>
    <w:rsid w:val="000C4595"/>
    <w:rsid w:val="000E7594"/>
    <w:rsid w:val="000F0D6D"/>
    <w:rsid w:val="00121BF9"/>
    <w:rsid w:val="001312F0"/>
    <w:rsid w:val="001566CB"/>
    <w:rsid w:val="0016426C"/>
    <w:rsid w:val="00166178"/>
    <w:rsid w:val="00176410"/>
    <w:rsid w:val="00180067"/>
    <w:rsid w:val="001804D1"/>
    <w:rsid w:val="001822D4"/>
    <w:rsid w:val="0018483A"/>
    <w:rsid w:val="00195945"/>
    <w:rsid w:val="001A00EF"/>
    <w:rsid w:val="001A5005"/>
    <w:rsid w:val="001B30EA"/>
    <w:rsid w:val="001B38AD"/>
    <w:rsid w:val="001B402D"/>
    <w:rsid w:val="001B52BB"/>
    <w:rsid w:val="001D3BCE"/>
    <w:rsid w:val="001F37B8"/>
    <w:rsid w:val="00203706"/>
    <w:rsid w:val="00210228"/>
    <w:rsid w:val="00216A6B"/>
    <w:rsid w:val="00224F84"/>
    <w:rsid w:val="0023262F"/>
    <w:rsid w:val="00233DBC"/>
    <w:rsid w:val="002701EF"/>
    <w:rsid w:val="0027043C"/>
    <w:rsid w:val="002737BC"/>
    <w:rsid w:val="00276566"/>
    <w:rsid w:val="002A6E3C"/>
    <w:rsid w:val="002A7220"/>
    <w:rsid w:val="002C42A5"/>
    <w:rsid w:val="002C6178"/>
    <w:rsid w:val="002C7211"/>
    <w:rsid w:val="002D0952"/>
    <w:rsid w:val="00305003"/>
    <w:rsid w:val="003061B5"/>
    <w:rsid w:val="0032256E"/>
    <w:rsid w:val="00335F39"/>
    <w:rsid w:val="0034641D"/>
    <w:rsid w:val="00365FE9"/>
    <w:rsid w:val="00372D6E"/>
    <w:rsid w:val="00373249"/>
    <w:rsid w:val="00382814"/>
    <w:rsid w:val="003862AD"/>
    <w:rsid w:val="00395B3F"/>
    <w:rsid w:val="003C1C89"/>
    <w:rsid w:val="003C2586"/>
    <w:rsid w:val="003C779E"/>
    <w:rsid w:val="003D678F"/>
    <w:rsid w:val="003E453E"/>
    <w:rsid w:val="003E57ED"/>
    <w:rsid w:val="003F0568"/>
    <w:rsid w:val="00406341"/>
    <w:rsid w:val="00417227"/>
    <w:rsid w:val="00477BCA"/>
    <w:rsid w:val="004826B6"/>
    <w:rsid w:val="00483E60"/>
    <w:rsid w:val="00486F99"/>
    <w:rsid w:val="0049264C"/>
    <w:rsid w:val="0049292C"/>
    <w:rsid w:val="00497FC4"/>
    <w:rsid w:val="004A53C0"/>
    <w:rsid w:val="004A58A3"/>
    <w:rsid w:val="00500823"/>
    <w:rsid w:val="0050189B"/>
    <w:rsid w:val="005028CC"/>
    <w:rsid w:val="00511EDF"/>
    <w:rsid w:val="005145D6"/>
    <w:rsid w:val="005201C7"/>
    <w:rsid w:val="0053243F"/>
    <w:rsid w:val="00536969"/>
    <w:rsid w:val="0054282F"/>
    <w:rsid w:val="00553F7D"/>
    <w:rsid w:val="005A0570"/>
    <w:rsid w:val="005A2815"/>
    <w:rsid w:val="005A3A05"/>
    <w:rsid w:val="005C7294"/>
    <w:rsid w:val="005D54A3"/>
    <w:rsid w:val="005D787B"/>
    <w:rsid w:val="005E06A3"/>
    <w:rsid w:val="005E5197"/>
    <w:rsid w:val="005E63FA"/>
    <w:rsid w:val="0060291E"/>
    <w:rsid w:val="00607891"/>
    <w:rsid w:val="006328CC"/>
    <w:rsid w:val="0063529C"/>
    <w:rsid w:val="00641706"/>
    <w:rsid w:val="00647DE4"/>
    <w:rsid w:val="00675590"/>
    <w:rsid w:val="006B16BF"/>
    <w:rsid w:val="006B33CF"/>
    <w:rsid w:val="006D1B17"/>
    <w:rsid w:val="006D2FC9"/>
    <w:rsid w:val="007317D8"/>
    <w:rsid w:val="00741070"/>
    <w:rsid w:val="007419CF"/>
    <w:rsid w:val="007516E2"/>
    <w:rsid w:val="0076425B"/>
    <w:rsid w:val="00767D80"/>
    <w:rsid w:val="0079654C"/>
    <w:rsid w:val="007B347A"/>
    <w:rsid w:val="007E111D"/>
    <w:rsid w:val="00810CA5"/>
    <w:rsid w:val="00825615"/>
    <w:rsid w:val="00825C3A"/>
    <w:rsid w:val="008300AC"/>
    <w:rsid w:val="008625B6"/>
    <w:rsid w:val="00866DA9"/>
    <w:rsid w:val="008863FF"/>
    <w:rsid w:val="00893858"/>
    <w:rsid w:val="00897CFD"/>
    <w:rsid w:val="008A0B4B"/>
    <w:rsid w:val="008B3220"/>
    <w:rsid w:val="008B54D6"/>
    <w:rsid w:val="008C4CEB"/>
    <w:rsid w:val="008C681E"/>
    <w:rsid w:val="008E6092"/>
    <w:rsid w:val="008F7DBE"/>
    <w:rsid w:val="009124E2"/>
    <w:rsid w:val="00916D69"/>
    <w:rsid w:val="0092519A"/>
    <w:rsid w:val="00933AD4"/>
    <w:rsid w:val="00940F85"/>
    <w:rsid w:val="009454F8"/>
    <w:rsid w:val="00951046"/>
    <w:rsid w:val="009712DA"/>
    <w:rsid w:val="009801D1"/>
    <w:rsid w:val="009C1120"/>
    <w:rsid w:val="009D75F5"/>
    <w:rsid w:val="009E2F69"/>
    <w:rsid w:val="00A01B84"/>
    <w:rsid w:val="00A02A27"/>
    <w:rsid w:val="00A1337C"/>
    <w:rsid w:val="00A13D72"/>
    <w:rsid w:val="00A22156"/>
    <w:rsid w:val="00A247E8"/>
    <w:rsid w:val="00A24854"/>
    <w:rsid w:val="00A83F60"/>
    <w:rsid w:val="00A909E1"/>
    <w:rsid w:val="00A965C8"/>
    <w:rsid w:val="00AA4114"/>
    <w:rsid w:val="00AA5693"/>
    <w:rsid w:val="00AB5394"/>
    <w:rsid w:val="00AC4176"/>
    <w:rsid w:val="00AD5B82"/>
    <w:rsid w:val="00AD7D45"/>
    <w:rsid w:val="00B260EB"/>
    <w:rsid w:val="00B369B2"/>
    <w:rsid w:val="00B37012"/>
    <w:rsid w:val="00B417C4"/>
    <w:rsid w:val="00B60B83"/>
    <w:rsid w:val="00BA3925"/>
    <w:rsid w:val="00BB04A1"/>
    <w:rsid w:val="00BE0B52"/>
    <w:rsid w:val="00BF0B10"/>
    <w:rsid w:val="00BF5D77"/>
    <w:rsid w:val="00BF6243"/>
    <w:rsid w:val="00BF6F31"/>
    <w:rsid w:val="00C21CAC"/>
    <w:rsid w:val="00C24700"/>
    <w:rsid w:val="00C3231D"/>
    <w:rsid w:val="00C469BB"/>
    <w:rsid w:val="00C76259"/>
    <w:rsid w:val="00C87A55"/>
    <w:rsid w:val="00C97770"/>
    <w:rsid w:val="00CA1AF7"/>
    <w:rsid w:val="00CC4914"/>
    <w:rsid w:val="00CF43D5"/>
    <w:rsid w:val="00D00936"/>
    <w:rsid w:val="00D02107"/>
    <w:rsid w:val="00D200A4"/>
    <w:rsid w:val="00D26AA8"/>
    <w:rsid w:val="00D2789D"/>
    <w:rsid w:val="00D64921"/>
    <w:rsid w:val="00D74B8E"/>
    <w:rsid w:val="00DB2992"/>
    <w:rsid w:val="00DC3D97"/>
    <w:rsid w:val="00DD17EF"/>
    <w:rsid w:val="00DD2945"/>
    <w:rsid w:val="00DD5D2B"/>
    <w:rsid w:val="00DD649A"/>
    <w:rsid w:val="00DE108B"/>
    <w:rsid w:val="00E10918"/>
    <w:rsid w:val="00E11C62"/>
    <w:rsid w:val="00E36984"/>
    <w:rsid w:val="00E428D6"/>
    <w:rsid w:val="00E6293D"/>
    <w:rsid w:val="00E64B73"/>
    <w:rsid w:val="00E6609E"/>
    <w:rsid w:val="00E668A6"/>
    <w:rsid w:val="00E73AC5"/>
    <w:rsid w:val="00E754A0"/>
    <w:rsid w:val="00E802BE"/>
    <w:rsid w:val="00E86DAB"/>
    <w:rsid w:val="00EA7AC7"/>
    <w:rsid w:val="00EB4D36"/>
    <w:rsid w:val="00EB6740"/>
    <w:rsid w:val="00ED1C2E"/>
    <w:rsid w:val="00EE12B6"/>
    <w:rsid w:val="00EE5043"/>
    <w:rsid w:val="00F01546"/>
    <w:rsid w:val="00F01C8B"/>
    <w:rsid w:val="00F1189F"/>
    <w:rsid w:val="00F131F9"/>
    <w:rsid w:val="00F17987"/>
    <w:rsid w:val="00F30158"/>
    <w:rsid w:val="00F30AFA"/>
    <w:rsid w:val="00F336E2"/>
    <w:rsid w:val="00F512AE"/>
    <w:rsid w:val="00F538E7"/>
    <w:rsid w:val="00F63A15"/>
    <w:rsid w:val="00F7693A"/>
    <w:rsid w:val="00FB0B14"/>
    <w:rsid w:val="00FC2A24"/>
    <w:rsid w:val="00FC4CBE"/>
    <w:rsid w:val="00FD3D31"/>
    <w:rsid w:val="00FF2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5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625B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625B6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8625B6"/>
    <w:pPr>
      <w:spacing w:after="200" w:line="276" w:lineRule="auto"/>
      <w:ind w:left="720"/>
    </w:pPr>
    <w:rPr>
      <w:rFonts w:eastAsia="Calibri"/>
      <w:lang w:eastAsia="en-US"/>
    </w:rPr>
  </w:style>
  <w:style w:type="paragraph" w:styleId="NoSpacing">
    <w:name w:val="No Spacing"/>
    <w:uiPriority w:val="99"/>
    <w:qFormat/>
    <w:rsid w:val="008625B6"/>
    <w:rPr>
      <w:rFonts w:cs="Calibri"/>
      <w:lang w:eastAsia="en-US"/>
    </w:rPr>
  </w:style>
  <w:style w:type="character" w:styleId="SubtleEmphasis">
    <w:name w:val="Subtle Emphasis"/>
    <w:basedOn w:val="DefaultParagraphFont"/>
    <w:uiPriority w:val="99"/>
    <w:qFormat/>
    <w:rsid w:val="0063529C"/>
    <w:rPr>
      <w:i/>
      <w:iCs/>
      <w:color w:val="808080"/>
    </w:rPr>
  </w:style>
  <w:style w:type="paragraph" w:styleId="Footer">
    <w:name w:val="footer"/>
    <w:basedOn w:val="Normal"/>
    <w:link w:val="FooterChar"/>
    <w:uiPriority w:val="99"/>
    <w:semiHidden/>
    <w:rsid w:val="00F131F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31F9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A247E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53243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22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4</Pages>
  <Words>1028</Words>
  <Characters>5865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</dc:creator>
  <cp:keywords/>
  <dc:description/>
  <cp:lastModifiedBy>edanur</cp:lastModifiedBy>
  <cp:revision>6</cp:revision>
  <cp:lastPrinted>2014-02-16T08:41:00Z</cp:lastPrinted>
  <dcterms:created xsi:type="dcterms:W3CDTF">2015-03-20T10:14:00Z</dcterms:created>
  <dcterms:modified xsi:type="dcterms:W3CDTF">2015-03-21T11:14:00Z</dcterms:modified>
</cp:coreProperties>
</file>